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41a0" w14:paraId="27641a0" w:rsidRDefault="00911E8A" w:rsidP="00911E8A" w:rsidR="00911E8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11E8A" w:rsidP="00911E8A" w:rsidR="00911E8A">
      <w:pPr>
        <w:spacing w:after="0"/>
        <w:jc w:val="both"/>
      </w:pPr>
      <w:r>
        <w:t xml:space="preserve">       REPUBLIKA HRVATSKA</w:t>
      </w:r>
    </w:p>
    <w:p w:rsidRDefault="00911E8A" w:rsidP="00911E8A" w:rsidR="00911E8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11E8A" w:rsidP="00911E8A" w:rsidR="00911E8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11E8A" w:rsidP="00911E8A" w:rsidR="00911E8A">
      <w:pPr>
        <w:spacing w:after="0"/>
        <w:jc w:val="right"/>
      </w:pPr>
    </w:p>
    <w:p w:rsidRDefault="00911E8A" w:rsidP="00911E8A" w:rsidR="00911E8A">
      <w:pPr>
        <w:spacing w:after="0"/>
        <w:jc w:val="right"/>
      </w:pPr>
      <w:r>
        <w:t>Poslovni broj: 3 St-430/13-106</w:t>
      </w:r>
    </w:p>
    <w:p w:rsidRDefault="00911E8A" w:rsidP="00911E8A" w:rsidR="00911E8A">
      <w:pPr>
        <w:spacing w:after="0"/>
      </w:pPr>
    </w:p>
    <w:p w:rsidRDefault="00911E8A" w:rsidP="00911E8A" w:rsidR="00911E8A">
      <w:pPr>
        <w:spacing w:after="0"/>
        <w:jc w:val="right"/>
      </w:pPr>
    </w:p>
    <w:p w:rsidRDefault="00911E8A" w:rsidP="00911E8A" w:rsidR="00911E8A">
      <w:pPr>
        <w:spacing w:after="0"/>
        <w:jc w:val="center"/>
      </w:pPr>
      <w:r>
        <w:t>R E P U B L I K A   H R V A T S K A</w:t>
      </w:r>
    </w:p>
    <w:p w:rsidRDefault="00911E8A" w:rsidP="00911E8A" w:rsidR="00911E8A">
      <w:pPr>
        <w:spacing w:after="0"/>
        <w:jc w:val="right"/>
      </w:pPr>
    </w:p>
    <w:p w:rsidRDefault="00911E8A" w:rsidP="00911E8A" w:rsidR="00911E8A">
      <w:pPr>
        <w:spacing w:after="0"/>
        <w:jc w:val="center"/>
      </w:pPr>
      <w:r>
        <w:t>R J E Š E N J E</w:t>
      </w:r>
    </w:p>
    <w:p w:rsidRDefault="00911E8A" w:rsidP="00911E8A" w:rsidR="00911E8A">
      <w:pPr>
        <w:spacing w:after="0"/>
      </w:pPr>
    </w:p>
    <w:p w:rsidRDefault="00911E8A" w:rsidP="00911E8A" w:rsidR="00911E8A">
      <w:pPr>
        <w:spacing w:after="0"/>
        <w:jc w:val="center"/>
      </w:pPr>
    </w:p>
    <w:p w:rsidRDefault="00911E8A" w:rsidP="00911E8A" w:rsidR="00911E8A">
      <w:pPr>
        <w:spacing w:after="0"/>
        <w:jc w:val="both"/>
      </w:pPr>
      <w:r>
        <w:tab/>
        <w:t>TRGOVAČKI SUD U VARAŽDINU, po sucu toga suda Jasni Lekić, kao stečajnom sucu, u stečajnom postupku nad stečajnim dužnikom ART-KOMERC d.o.o. "u stečaju" Koprivnica, Mije Šimeka 15, MBS: 010027796, OIB: 83762458667, dana 20. svibnja 2016. godine,</w:t>
      </w: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911E8A" w:rsidP="00911E8A" w:rsidR="00911E8A">
      <w:pPr>
        <w:spacing w:after="0"/>
        <w:jc w:val="center"/>
      </w:pPr>
    </w:p>
    <w:p w:rsidRDefault="00911E8A" w:rsidP="00911E8A" w:rsidR="00911E8A">
      <w:pPr>
        <w:spacing w:after="0"/>
        <w:jc w:val="center"/>
      </w:pPr>
    </w:p>
    <w:p w:rsidRDefault="00911E8A" w:rsidP="00911E8A" w:rsidR="00911E8A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center"/>
      </w:pPr>
      <w:r>
        <w:rPr>
          <w:b/>
        </w:rPr>
        <w:t>07. srpnja 2016. godine u 13,00 sati kod ovog suda, soba 226/II kat</w:t>
      </w:r>
      <w:r>
        <w:t>.</w:t>
      </w:r>
    </w:p>
    <w:p w:rsidRDefault="00911E8A" w:rsidP="00911E8A" w:rsidR="00911E8A">
      <w:pPr>
        <w:spacing w:after="0"/>
        <w:jc w:val="center"/>
      </w:pPr>
    </w:p>
    <w:p w:rsidRDefault="00911E8A" w:rsidP="00911E8A" w:rsidR="00911E8A">
      <w:pPr>
        <w:spacing w:after="0"/>
        <w:jc w:val="both"/>
      </w:pPr>
      <w:r>
        <w:tab/>
        <w:t>II/ Za ročište predlaže se slijedeći dnevni red:</w:t>
      </w:r>
    </w:p>
    <w:p w:rsidRDefault="00911E8A" w:rsidP="00911E8A" w:rsidR="00911E8A">
      <w:pPr>
        <w:numPr>
          <w:ilvl w:val="0"/>
          <w:numId w:val="47"/>
        </w:numPr>
        <w:spacing w:after="0"/>
        <w:jc w:val="both"/>
      </w:pPr>
      <w:r>
        <w:t>rasprava o završnom računu stečajnog upravitelja</w:t>
      </w:r>
    </w:p>
    <w:p w:rsidRDefault="00911E8A" w:rsidP="00911E8A" w:rsidR="00911E8A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911E8A" w:rsidP="00911E8A" w:rsidR="00911E8A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center"/>
      </w:pPr>
      <w:r>
        <w:t>U Varaždinu, 20. svibnja 2016. godine</w:t>
      </w:r>
    </w:p>
    <w:p w:rsidRDefault="00911E8A" w:rsidP="00911E8A" w:rsidR="00911E8A">
      <w:pPr>
        <w:spacing w:after="0"/>
        <w:jc w:val="center"/>
      </w:pPr>
    </w:p>
    <w:p w:rsidRDefault="00911E8A" w:rsidP="00911E8A" w:rsidR="00911E8A">
      <w:pPr>
        <w:spacing w:after="0"/>
        <w:jc w:val="center"/>
      </w:pPr>
    </w:p>
    <w:p w:rsidRDefault="00911E8A" w:rsidP="00911E8A" w:rsidR="00911E8A">
      <w:pPr>
        <w:spacing w:after="0"/>
        <w:jc w:val="center"/>
      </w:pPr>
    </w:p>
    <w:p w:rsidRDefault="00911E8A" w:rsidP="00911E8A" w:rsidR="00911E8A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  <w:r>
        <w:t>POUKA O PRAVNOM LIJEKU:</w:t>
      </w: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  <w:r>
        <w:tab/>
        <w:t>Protiv ovog rješenja nije dopušten poseban pravni lijek.</w:t>
      </w: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  <w:r>
        <w:t>DNA: 1. Stečajni upravitelj Nenad Homar iz Koprivnice, Dravska 1</w:t>
      </w:r>
    </w:p>
    <w:p w:rsidRDefault="00911E8A" w:rsidP="00911E8A" w:rsidR="00911E8A">
      <w:pPr>
        <w:spacing w:after="0"/>
        <w:jc w:val="both"/>
      </w:pPr>
      <w:r>
        <w:t xml:space="preserve">           2. ŽDO Varaždin, građansko-upravni odjel</w:t>
      </w:r>
    </w:p>
    <w:p w:rsidRDefault="00911E8A" w:rsidP="00911E8A" w:rsidR="00911E8A">
      <w:pPr>
        <w:spacing w:after="0"/>
        <w:jc w:val="both"/>
      </w:pPr>
      <w:r>
        <w:t xml:space="preserve">           3. E-Oglasna ploča ovoga suda</w:t>
      </w:r>
    </w:p>
    <w:p w:rsidRDefault="00911E8A" w:rsidP="00911E8A" w:rsidR="00911E8A">
      <w:pPr>
        <w:spacing w:after="0"/>
        <w:jc w:val="both"/>
      </w:pPr>
      <w:r>
        <w:t xml:space="preserve">           </w:t>
      </w:r>
    </w:p>
    <w:p w:rsidRDefault="00911E8A" w:rsidP="00911E8A" w:rsidR="00911E8A">
      <w:pPr>
        <w:spacing w:after="0"/>
        <w:jc w:val="both"/>
      </w:pPr>
    </w:p>
    <w:p w:rsidRDefault="00911E8A" w:rsidP="00911E8A" w:rsidR="00911E8A">
      <w:pPr>
        <w:spacing w:after="0"/>
        <w:jc w:val="both"/>
      </w:pPr>
    </w:p>
    <w:p w:rsidRDefault="00AE649C" w:rsidP="00911E8A" w:rsidR="00AE649C" w:rsidRPr="00B76F3C">
      <w:pPr>
        <w:pStyle w:val="Naslov3"/>
        <w:spacing w:after="0"/>
      </w:pPr>
    </w:p>
    <w:p w:rsidRDefault="005A4FD1" w:rsidP="00911E8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11E8A" w:rsidR="00AE649C" w:rsidRPr="00B76F3C">
      <w:pPr>
        <w:pStyle w:val="SudSjedite"/>
      </w:pPr>
      <w:r>
        <w:tab/>
      </w:r>
    </w:p>
    <w:p w:rsidRDefault="00CB0EA4" w:rsidP="00911E8A" w:rsidR="00CB0EA4">
      <w:pPr>
        <w:pStyle w:val="Naslovdokumenta"/>
        <w:spacing w:after="0"/>
      </w:pPr>
    </w:p>
    <w:p w:rsidRDefault="0071688E" w:rsidP="00911E8A" w:rsidR="0071688E">
      <w:pPr>
        <w:pStyle w:val="Poetniodjeljak"/>
        <w:spacing w:after="0"/>
      </w:pPr>
    </w:p>
    <w:p w:rsidRDefault="00A21F0D" w:rsidP="00911E8A" w:rsidR="00A21F0D">
      <w:pPr>
        <w:pStyle w:val="NormaleSPIS"/>
        <w:spacing w:after="0"/>
        <w:rPr>
          <w:noProof/>
        </w:rPr>
      </w:pPr>
    </w:p>
    <w:p w:rsidRDefault="00DA0242" w:rsidP="00911E8A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FD1" w:rsidP="00537B78" w:rsidR="005A4FD1">
      <w:r>
        <w:separator/>
      </w:r>
    </w:p>
  </w:endnote>
  <w:endnote w:id="0" w:type="continuationSeparator">
    <w:p w:rsidRDefault="005A4FD1" w:rsidP="00537B78" w:rsidR="005A4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FD1" w:rsidP="00537B78" w:rsidR="005A4FD1">
      <w:r>
        <w:separator/>
      </w:r>
    </w:p>
  </w:footnote>
  <w:footnote w:id="0" w:type="continuationSeparator">
    <w:p w:rsidRDefault="005A4FD1" w:rsidP="00537B78" w:rsidR="005A4F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FD1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8A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385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98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St-430/2013-106</izvorni_sadrzaj>
    <derivirana_varijabla naziv="DomainObject.Oznaka_1">St-430/2013-106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2013.</izvorni_sadrzaj>
    <derivirana_varijabla naziv="DomainObject.Predmet.DatumOsnivanja_1">11.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ART-KOMERC - trgovačko društvo za proizvodnju, trgovinu i ugostiteljstvo, d.o.o.</izvorni_sadrzaj>
    <derivirana_varijabla naziv="DomainObject.Predmet.ProtustrankaFormated_1">  ART-KOMERC - trgovačko društvo za proizvodnju, trgovinu i ugostiteljstvo, d.o.o.</derivirana_varijabla>
  </DomainObject.Predmet.ProtustrankaFormated>
  <DomainObject.Predmet.ProtustrankaFormatedOIB>
    <izvorni_sadrzaj>  ART-KOMERC - trgovačko društvo za proizvodnju, trgovinu i ugostiteljstvo, d.o.o., OIB 83762458667</izvorni_sadrzaj>
    <derivirana_varijabla naziv="DomainObject.Predmet.ProtustrankaFormatedOIB_1">  ART-KOMERC - trgovačko društvo za proizvodnju, trgovinu i ugostiteljstvo, d.o.o., OIB 83762458667</derivirana_varijabla>
  </DomainObject.Predmet.ProtustrankaFormatedOIB>
  <DomainObject.Predmet.ProtustrankaFormatedWithAdress>
    <izvorni_sadrzaj> ART-KOMERC - trgovačko društvo za proizvodnju, trgovinu i ugostiteljstvo, d.o.o., Mije Šimeka 15, 48000 Koprivnica</izvorni_sadrzaj>
    <derivirana_varijabla naziv="DomainObject.Predmet.ProtustrankaFormatedWithAdress_1"> ART-KOMERC - trgovačko društvo za proizvodnju, trgovinu i ugostiteljstvo, d.o.o., Mije Šimeka 15, 48000 Koprivnica</derivirana_varijabla>
  </DomainObject.Predmet.ProtustrankaFormatedWithAdress>
  <DomainObject.Predmet.ProtustrankaFormatedWithAdressOIB>
    <izvorni_sadrzaj> ART-KOMERC - trgovačko društvo za proizvodnju, trgovinu i ugostiteljstvo, d.o.o., OIB 83762458667, Mije Šimeka 15, 48000 Koprivnica</izvorni_sadrzaj>
    <derivirana_varijabla naziv="DomainObject.Predmet.ProtustrankaFormatedWithAdressOIB_1"> ART-KOMERC - trgovačko društvo za proizvodnju, trgovinu i ugostiteljstvo, d.o.o., OIB 83762458667, Mije Šimeka 15, 48000 Koprivnica</derivirana_varijabla>
  </DomainObject.Predmet.ProtustrankaFormatedWithAdressOIB>
  <DomainObject.Predmet.ProtustrankaWithAdress>
    <izvorni_sadrzaj>ART-KOMERC - trgovačko društvo za proizvodnju, trgovinu i ugostiteljstvo, d.o.o. Mije Šimeka 15, 48000 Koprivnica</izvorni_sadrzaj>
    <derivirana_varijabla naziv="DomainObject.Predmet.ProtustrankaWithAdress_1">ART-KOMERC - trgovačko društvo za proizvodnju, trgovinu i ugostiteljstvo, d.o.o. Mije Šimeka 15, 48000 Koprivnica</derivirana_varijabla>
  </DomainObject.Predmet.ProtustrankaWithAdress>
  <DomainObject.Predmet.ProtustrankaWithAdressOIB>
    <izvorni_sadrzaj>ART-KOMERC - trgovačko društvo za proizvodnju, trgovinu i ugostiteljstvo, d.o.o., OIB 83762458667, Mije Šimeka 15, 48000 Koprivnica</izvorni_sadrzaj>
    <derivirana_varijabla naziv="DomainObject.Predmet.ProtustrankaWithAdressOIB_1">ART-KOMERC - trgovačko društvo za proizvodnju, trgovinu i ugostiteljstvo, d.o.o., OIB 83762458667, Mije Šimeka 15, 48000 Koprivnica</derivirana_varijabla>
  </DomainObject.Predmet.ProtustrankaWithAdressOIB>
  <DomainObject.Predmet.ProtustrankaNazivFormated>
    <izvorni_sadrzaj>ART-KOMERC - trgovačko društvo za proizvodnju, trgovinu i ugostiteljstvo, d.o.o.</izvorni_sadrzaj>
    <derivirana_varijabla naziv="DomainObject.Predmet.ProtustrankaNazivFormated_1">ART-KOMERC - trgovačko društvo za proizvodnju, trgovinu i ugostiteljstvo, d.o.o.</derivirana_varijabla>
  </DomainObject.Predmet.ProtustrankaNazivFormated>
  <DomainObject.Predmet.ProtustrankaNazivFormatedOIB>
    <izvorni_sadrzaj>ART-KOMERC - trgovačko društvo za proizvodnju, trgovinu i ugostiteljstvo, d.o.o., OIB 83762458667</izvorni_sadrzaj>
    <derivirana_varijabla naziv="DomainObject.Predmet.ProtustrankaNazivFormatedOIB_1">ART-KOMERC - trgovačko društvo za proizvodnju, trgovinu i ugostiteljstvo, d.o.o., OIB 83762458667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</izvorni_sadrzaj>
    <derivirana_varijabla naziv="DomainObject.Predmet.StrankaFormated_1"> 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</izvorni_sadrzaj>
    <derivirana_varijabla naziv="DomainObject.Predmet.StrankaFormatedOIB_1"> 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ART-KOMERC - trgovačko društvo za proizvodnju, trgovinu i ugostiteljstvo, d.o.o.</item>
    </izvorni_sadrzaj>
    <derivirana_varijabla naziv="DomainObject.Predmet.ProtuStrankaListFormated_1">
      <item>ART-KOMERC - trgovačko društvo za proizvodnju, trgovinu i ugostiteljstvo, d.o.o.</item>
    </derivirana_varijabla>
  </DomainObject.Predmet.ProtuStrankaListFormated>
  <DomainObject.Predmet.ProtuStrankaListFormatedOIB>
    <izvorni_sadrzaj>
      <item>ART-KOMERC - trgovačko društvo za proizvodnju, trgovinu i ugostiteljstvo, d.o.o., OIB 83762458667</item>
    </izvorni_sadrzaj>
    <derivirana_varijabla naziv="DomainObject.Predmet.ProtuStrankaListFormatedOIB_1">
      <item>ART-KOMERC - trgovačko društvo za proizvodnju, trgovinu i ugostiteljstvo, d.o.o., OIB 83762458667</item>
    </derivirana_varijabla>
  </DomainObject.Predmet.ProtuStrankaListFormatedOIB>
  <DomainObject.Predmet.ProtuStrankaListFormatedWithAdress>
    <izvorni_sadrzaj>
      <item>ART-KOMERC - trgovačko društvo za proizvodnju, trgovinu i ugostiteljstvo, d.o.o., Mije Šimeka 15, 48000 Koprivnica</item>
    </izvorni_sadrzaj>
    <derivirana_varijabla naziv="DomainObject.Predmet.ProtuStrankaListFormatedWithAdress_1">
      <item>ART-KOMERC - trgovačko društvo za proizvodnju, trgovinu i ugostiteljstvo, d.o.o., Mije Šimeka 15, 48000 Koprivnica</item>
    </derivirana_varijabla>
  </DomainObject.Predmet.ProtuStrankaListFormatedWithAdress>
  <DomainObject.Predmet.ProtuStrankaListFormatedWithAdressOIB>
    <izvorni_sadrzaj>
      <item>ART-KOMERC - trgovačko društvo za proizvodnju, trgovinu i ugostiteljstvo, d.o.o., OIB 83762458667, Mije Šimeka 15, 48000 Koprivnica</item>
    </izvorni_sadrzaj>
    <derivirana_varijabla naziv="DomainObject.Predmet.ProtuStrankaListFormatedWithAdressOIB_1">
      <item>ART-KOMERC - trgovačko društvo za proizvodnju, trgovinu i ugostiteljstvo, d.o.o., OIB 83762458667, Mije Šimeka 15, 48000 Koprivnica</item>
    </derivirana_varijabla>
  </DomainObject.Predmet.ProtuStrankaListFormatedWithAdressOIB>
  <DomainObject.Predmet.ProtuStrankaListNazivFormated>
    <izvorni_sadrzaj>
      <item>ART-KOMERC - trgovačko društvo za proizvodnju, trgovinu i ugostiteljstvo, d.o.o.</item>
    </izvorni_sadrzaj>
    <derivirana_varijabla naziv="DomainObject.Predmet.ProtuStrankaListNazivFormated_1">
      <item>ART-KOMERC - trgovačko društvo za proizvodnju, trgovinu i ugostiteljstvo, d.o.o.</item>
    </derivirana_varijabla>
  </DomainObject.Predmet.ProtuStrankaListNazivFormated>
  <DomainObject.Predmet.ProtuStrankaListNazivFormatedOIB>
    <izvorni_sadrzaj>
      <item>ART-KOMERC - trgovačko društvo za proizvodnju, trgovinu i ugostiteljstvo, d.o.o., OIB 83762458667</item>
    </izvorni_sadrzaj>
    <derivirana_varijabla naziv="DomainObject.Predmet.ProtuStrankaListNazivFormatedOIB_1">
      <item>ART-KOMERC - trgovačko društvo za proizvodnju, trgovinu i ugostiteljstvo, d.o.o., OIB 83762458667</item>
    </derivirana_varijabla>
  </DomainObject.Predmet.ProtuStrankaListNazivFormatedOIB>
  <DomainObject.Predmet.OstaliListFormated>
    <izvorni_sadrzaj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Formated_1">
      <item>Odvjetničko društvo SUIĆ &amp; ŠKUNCA društvo s ograničenom odgovornošću punomoćnik sudionika u postupku PRIVREDNA BANKA ZAGREB - DIONIČKO DRUŠTVO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Formated>
  <DomainObject.Predmet.OstaliListFormatedOIB>
    <izvorni_sadrzaj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FormatedOIB_1">
      <item>Odvjetničko društvo SUIĆ &amp; ŠKUNCA društvo s ograničenom odgovornošću, OIB 44213507122 punomoćnik sudionika u postupku PRIVREDNA BANKA ZAGREB - DIONIČKO DRUŠTVO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FormatedOIB>
  <DomainObject.Predmet.OstaliListFormatedWithAdress>
    <izvorni_sadrzaj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_1">
      <item>Odvjetničko društvo SUIĆ &amp; ŠKUNCA društvo s ograničenom odgovornošću, Domagojeva 14, 10000 Zagreb punomoćnik sudionika u postupku PRIVREDNA BANKA ZAGREB - DIONIČKO DRUŠTVO</item>
      <item>Nenad Homar, Dravska 1, 48000 Koprivnica</item>
      <item>Wiener osiguranje Vienna Insurance Group dioničko društvo za osiguranje, Slovenska ulica 24, 10000 Zagreb</item>
      <item>Odvjetničko društvo PENEZIĆ I KOŽUL društvo s ograničenom odgovornošću,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>
  <DomainObject.Predmet.OstaliListFormatedWithAdressOIB>
    <izvorni_sadrzaj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izvorni_sadrzaj>
    <derivirana_varijabla naziv="DomainObject.Predmet.OstaliListFormatedWithAdressOIB_1">
      <item>Odvjetničko društvo SUIĆ &amp; ŠKUNCA društvo s ograničenom odgovornošću, OIB 44213507122, Domagojeva 14, 10000 Zagreb punomoćnik sudionika u postupku PRIVREDNA BANKA ZAGREB - DIONIČKO DRUŠTVO</item>
      <item>Nenad Homar, OIB 11719729882, Dravska 1, 48000 Koprivnica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Općinski građanski sud u Zagrebu Zemljišnoknjižni odjel, Ulica Hrvatske bratske zajednice bb, 10000 Zagreb</item>
      <item>Općinski sud u Koprivnici, Zemljišnoknjižni odjel Koprivnica</item>
    </derivirana_varijabla>
  </DomainObject.Predmet.OstaliListFormatedWithAdressOIB>
  <DomainObject.Predmet.OstaliListNazivFormated>
    <izvorni_sadrzaj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OstaliListNazivFormated_1"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OstaliListNazivFormated>
  <DomainObject.Predmet.OstaliListNazivFormatedOIB>
    <izvorni_sadrzaj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izvorni_sadrzaj>
    <derivirana_varijabla naziv="DomainObject.Predmet.OstaliListNazivFormatedOIB_1">
      <item>Odvjetničko društvo SUIĆ &amp; ŠKUNCA društvo s ograničenom odgovornošću, OIB 44213507122</item>
      <item>Nenad Homar, OIB 11719729882</item>
      <item>Wiener osiguranje Vienna Insurance Group dioničko društvo za osiguranje, OIB 52848403362</item>
      <item>Odvjetničko društvo PENEZIĆ I KOŽUL društvo s ograničenom odgovornošću, OIB 14478211640</item>
      <item>Općinski građanski sud u Zagrebu Zemljišnoknjižni odjel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St-430/2013-106</izvorni_sadrzaj>
    <derivirana_varijabla naziv="DomainObject.PoslovniBrojDokumenta_1">St-430/2013-106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ART-KOMERC - trgovačko društvo za proizvodnju, trgovinu i ugostiteljstvo, d.o.o.</izvorni_sadrzaj>
    <derivirana_varijabla naziv="DomainObject.Predmet.ProtustrankaIDrugi_1">ART-KOMERC - trgovačko društvo za proizvodnju, trgovinu i ugostiteljstvo, d.o.o.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ART-KOMERC - trgovačko društvo za proizvodnju, trgovinu i ugostiteljstvo, d.o.o., OIB 83762458667, Mije Šimeka 15, 48000 Koprivnica</izvorni_sadrzaj>
    <derivirana_varijabla naziv="DomainObject.Predmet.ProtustrankaIDrugiAdressOIB_1">ART-KOMERC - trgovačko društvo za proizvodnju, trgovinu i ugostiteljstvo, d.o.o., OIB 83762458667, Mije Šimeka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izvorni_sadrzaj>
    <derivirana_varijabla naziv="DomainObject.Predmet.SudioniciListNaziv_1">
      <item>ART-KOMERC - trgovačko društvo za proizvodnju, trgovinu i ugostiteljstvo, d.o.o.</item>
      <item>PRIVREDNA BANKA ZAGREB - DIONIČKO DRUŠTVO</item>
      <item>Odvjetničko društvo SUIĆ &amp; ŠKUNCA društvo s ograničenom odgovornošću</item>
      <item>Nenad Homar</item>
      <item>Wiener osiguranje Vienna Insurance Group dioničko društvo za osiguranje</item>
      <item>Odvjetničko društvo PENEZIĆ I KOŽUL društvo s ograničenom odgovornošću</item>
      <item>Općinski građanski sud u Zagrebu Zemljišnoknjižni odjel</item>
      <item>Općinski sud u Koprivnici, Zemljišnoknjižni odjel Koprivnica</item>
    </derivirana_varijabla>
  </DomainObject.Predmet.SudioniciListNaziv>
  <DomainObject.Predmet.SudioniciListAdressOIB>
    <izvorni_sadrzaj>
      <item>ART-KOMERC - trgovačko društvo za proizvodnju, trgovinu i ugostiteljstvo, d.o.o., OIB 83762458667, Mije Šimeka 15,48000 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izvorni_sadrzaj>
    <derivirana_varijabla naziv="DomainObject.Predmet.SudioniciListAdressOIB_1">
      <item>ART-KOMERC - trgovačko društvo za proizvodnju, trgovinu i ugostiteljstvo, d.o.o., OIB 83762458667, Mije Šimeka 15,48000 Koprivnica</item>
      <item>PRIVREDNA BANKA ZAGREB - DIONIČKO DRUŠTVO, OIB 02535697732, Radnička cesta 50,10000 Zagreb</item>
      <item>Odvjetničko društvo SUIĆ &amp; ŠKUNCA društvo s ograničenom odgovornošću, OIB 44213507122, Domagojeva 14,10000 Zagreb</item>
      <item>Nenad Homar, OIB 11719729882, Dravska 1,48000 Koprivnica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Općinski građanski sud u Zagrebu Zemljišnoknjižni odjel, Ulica Hrvatske bratske zajednice bb,10000 Zagreb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1B5DC-E7BE-4678-B5B1-6C888223A2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187</properties:Words>
  <properties:Characters>866</properties:Characters>
  <properties:Lines>67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2016-05-20T06:46:00Z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St-430/2013-106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