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641c" w14:paraId="636641c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>
      <w:pPr>
        <w:ind w:firstLine="708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D1056B" w:rsidRPr="00235822">
        <w:t>PINK AND PURPLE j.d.o.o.</w:t>
      </w:r>
      <w:r w:rsidR="00D1056B">
        <w:t xml:space="preserve"> u stečaju</w:t>
      </w:r>
      <w:r w:rsidR="00D1056B" w:rsidRPr="00235822">
        <w:t>, Zagreb, Severovačka 2, OIB: 41767223567</w:t>
      </w:r>
      <w:r w:rsidR="00390285">
        <w:t xml:space="preserve">, </w:t>
      </w:r>
      <w:r w:rsidR="00D1056B">
        <w:t>11. lipnja</w:t>
      </w:r>
      <w:r w:rsidR="00390285">
        <w:t xml:space="preserve"> 2019</w:t>
      </w:r>
      <w:r w:rsidRPr="00E16331">
        <w:t xml:space="preserve">., temeljem čl. 264. Stečajnog zakona (NN 71/15, </w:t>
      </w:r>
      <w:r w:rsidR="00390285">
        <w:t xml:space="preserve">104/17, </w:t>
      </w:r>
      <w:r w:rsidRPr="00E16331">
        <w:t>dalje:SZ) sastavlja</w:t>
      </w:r>
    </w:p>
    <w:p w:rsidRDefault="00E16331" w:rsidP="00E16331" w:rsidR="00E16331">
      <w:pPr>
        <w:jc w:val="center"/>
        <w:rPr>
          <w:b/>
        </w:rPr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D1056B" w:rsidP="00D1056B" w:rsidR="00D1056B">
      <w:pPr>
        <w:pStyle w:val="Odlomakpopisa"/>
        <w:numPr>
          <w:ilvl w:val="1"/>
          <w:numId w:val="15"/>
        </w:numPr>
        <w:contextualSpacing w:val="false"/>
        <w:jc w:val="both"/>
      </w:pPr>
      <w:r>
        <w:t>Elizabeta Volarević Matulović, OIB: 04359249322,</w:t>
      </w:r>
    </w:p>
    <w:p w:rsidRDefault="00D1056B" w:rsidP="00D1056B" w:rsidR="00D1056B">
      <w:pPr>
        <w:pStyle w:val="Odlomakpopisa"/>
        <w:jc w:val="both"/>
      </w:pPr>
      <w:r>
        <w:t xml:space="preserve">           Žrnovo, Žrnovo 89, u iznosu od                                                          7.242,87 kn</w:t>
      </w:r>
    </w:p>
    <w:p w:rsidRDefault="00D1056B" w:rsidP="00D1056B" w:rsidR="00D1056B">
      <w:pPr>
        <w:pStyle w:val="Odlomakpopisa"/>
        <w:numPr>
          <w:ilvl w:val="1"/>
          <w:numId w:val="15"/>
        </w:numPr>
        <w:contextualSpacing w:val="false"/>
        <w:jc w:val="both"/>
      </w:pPr>
      <w:r>
        <w:t xml:space="preserve">Aco Matulović, OIB: 22165234720, </w:t>
      </w:r>
    </w:p>
    <w:p w:rsidRDefault="00D1056B" w:rsidP="00D1056B" w:rsidR="00D1056B">
      <w:pPr>
        <w:pStyle w:val="Odlomakpopisa"/>
        <w:jc w:val="both"/>
      </w:pPr>
      <w:r>
        <w:t xml:space="preserve">            Korčula, Biskupa Luke Tolentića 8, u iznosu od                               7.244,54 kn</w:t>
      </w:r>
    </w:p>
    <w:p w:rsidRDefault="00D1056B" w:rsidP="00D1056B" w:rsidR="00D1056B">
      <w:pPr>
        <w:pStyle w:val="Odlomakpopisa"/>
        <w:numPr>
          <w:ilvl w:val="1"/>
          <w:numId w:val="15"/>
        </w:numPr>
        <w:contextualSpacing w:val="false"/>
        <w:jc w:val="both"/>
      </w:pPr>
      <w:r>
        <w:t xml:space="preserve">Katarina Mihić, OIB: 27312159726, </w:t>
      </w:r>
    </w:p>
    <w:p w:rsidRDefault="00D1056B" w:rsidP="00D1056B" w:rsidR="00D1056B">
      <w:pPr>
        <w:pStyle w:val="Odlomakpopisa"/>
        <w:jc w:val="both"/>
      </w:pPr>
      <w:r>
        <w:t xml:space="preserve">            Zagreb, Milovana Gavazzija 11, u iznosu od                                     5.969,79 kn</w:t>
      </w:r>
    </w:p>
    <w:p w:rsidRDefault="00D1056B" w:rsidP="00D1056B" w:rsidR="00D1056B">
      <w:pPr>
        <w:pStyle w:val="Odlomakpopisa"/>
        <w:numPr>
          <w:ilvl w:val="1"/>
          <w:numId w:val="15"/>
        </w:numPr>
        <w:contextualSpacing w:val="false"/>
        <w:jc w:val="both"/>
      </w:pPr>
      <w:r>
        <w:t>Josip Vranješ, OIB: 34405204334,</w:t>
      </w:r>
    </w:p>
    <w:p w:rsidRDefault="00D1056B" w:rsidP="00D1056B" w:rsidR="00D1056B">
      <w:pPr>
        <w:pStyle w:val="Odlomakpopisa"/>
        <w:jc w:val="both"/>
      </w:pPr>
      <w:r>
        <w:t xml:space="preserve">            Žrnovo, Žrnovo 193a, u iznosu od                                                     2.758,34 kn</w:t>
      </w:r>
    </w:p>
    <w:p w:rsidRDefault="00D1056B" w:rsidP="00D1056B" w:rsidR="00D1056B">
      <w:pPr>
        <w:pStyle w:val="Odlomakpopisa"/>
        <w:numPr>
          <w:ilvl w:val="1"/>
          <w:numId w:val="15"/>
        </w:numPr>
        <w:contextualSpacing w:val="false"/>
        <w:jc w:val="both"/>
      </w:pPr>
      <w:r w:rsidRPr="00035654">
        <w:t>Ante Karin, OIB: 38751912939</w:t>
      </w:r>
      <w:r>
        <w:t>,</w:t>
      </w:r>
    </w:p>
    <w:p w:rsidRDefault="00D1056B" w:rsidP="00D1056B" w:rsidR="00D1056B" w:rsidRPr="00C239B4">
      <w:pPr>
        <w:pStyle w:val="Odlomakpopisa"/>
        <w:jc w:val="both"/>
      </w:pPr>
      <w:r>
        <w:t xml:space="preserve">           Grubine, Stjepana Radića 11, u iznosu od                                          5.516,69 kn</w:t>
      </w:r>
    </w:p>
    <w:p w:rsidRDefault="00D1056B" w:rsidP="00D1056B" w:rsidR="00D1056B">
      <w:pPr>
        <w:pStyle w:val="Odlomakpopisa"/>
        <w:numPr>
          <w:ilvl w:val="1"/>
          <w:numId w:val="15"/>
        </w:numPr>
        <w:contextualSpacing w:val="false"/>
        <w:jc w:val="both"/>
      </w:pPr>
      <w:r>
        <w:t>Katarina Skokandić, OIB: 46425286085,</w:t>
      </w:r>
    </w:p>
    <w:p w:rsidRDefault="00D1056B" w:rsidP="00D1056B" w:rsidR="00D1056B">
      <w:pPr>
        <w:pStyle w:val="Odlomakpopisa"/>
        <w:jc w:val="both"/>
      </w:pPr>
      <w:r>
        <w:t xml:space="preserve">            Žrnovo, Žrnovo 218, u iznosu od                                                       7.242,87 kn</w:t>
      </w:r>
    </w:p>
    <w:p w:rsidRDefault="00D1056B" w:rsidP="00D1056B" w:rsidR="00D1056B">
      <w:pPr>
        <w:pStyle w:val="Odlomakpopisa"/>
        <w:numPr>
          <w:ilvl w:val="1"/>
          <w:numId w:val="15"/>
        </w:numPr>
        <w:contextualSpacing w:val="false"/>
        <w:jc w:val="both"/>
      </w:pPr>
      <w:r>
        <w:t>Emil Šegedin, OIB: 57389633462,</w:t>
      </w:r>
    </w:p>
    <w:p w:rsidRDefault="00D1056B" w:rsidP="00D1056B" w:rsidR="00D1056B">
      <w:pPr>
        <w:pStyle w:val="Odlomakpopisa"/>
        <w:jc w:val="both"/>
      </w:pPr>
      <w:r>
        <w:t xml:space="preserve">            Korčula, Ulica Betlem 11, u iznosu od                                              2.758,34 kn</w:t>
      </w:r>
    </w:p>
    <w:p w:rsidRDefault="00D1056B" w:rsidP="00D1056B" w:rsidR="00D1056B">
      <w:pPr>
        <w:pStyle w:val="Odlomakpopisa"/>
        <w:numPr>
          <w:ilvl w:val="1"/>
          <w:numId w:val="15"/>
        </w:numPr>
        <w:contextualSpacing w:val="false"/>
        <w:jc w:val="both"/>
      </w:pPr>
      <w:r>
        <w:t xml:space="preserve">Aleksandar Ćaćulović, OIB: 60120412860, </w:t>
      </w:r>
    </w:p>
    <w:p w:rsidRDefault="00D1056B" w:rsidP="00D1056B" w:rsidR="00D1056B">
      <w:pPr>
        <w:pStyle w:val="Odlomakpopisa"/>
        <w:jc w:val="both"/>
      </w:pPr>
      <w:r>
        <w:t xml:space="preserve">            Prekvršje, Odvojak Podbrežnjakic 13a, u iznosu od                          5.477,92 kn</w:t>
      </w:r>
    </w:p>
    <w:p w:rsidRDefault="00D1056B" w:rsidP="00D1056B" w:rsidR="00D1056B" w:rsidRPr="00D74D7E">
      <w:pPr>
        <w:pStyle w:val="Odlomakpopisa"/>
        <w:numPr>
          <w:ilvl w:val="1"/>
          <w:numId w:val="15"/>
        </w:numPr>
        <w:contextualSpacing w:val="false"/>
        <w:jc w:val="both"/>
      </w:pPr>
      <w:r w:rsidRPr="00D74D7E">
        <w:t>Alen Šeparović, OIB: 67786464607,</w:t>
      </w:r>
    </w:p>
    <w:p w:rsidRDefault="00D1056B" w:rsidP="00D1056B" w:rsidR="00D1056B" w:rsidRPr="00F2637B">
      <w:pPr>
        <w:pStyle w:val="Odlomakpopisa"/>
        <w:jc w:val="both"/>
      </w:pPr>
      <w:r>
        <w:t xml:space="preserve">            Solin, Kralja Zvonimira 76, </w:t>
      </w:r>
      <w:r w:rsidRPr="00F2637B">
        <w:t xml:space="preserve">u iznosu od  </w:t>
      </w:r>
      <w:r>
        <w:t xml:space="preserve">                                      </w:t>
      </w:r>
      <w:r w:rsidRPr="00F2637B">
        <w:t xml:space="preserve">    4.211,20 kn</w:t>
      </w:r>
    </w:p>
    <w:p w:rsidRDefault="00D1056B" w:rsidP="00D1056B" w:rsidR="00D1056B">
      <w:pPr>
        <w:pStyle w:val="Odlomakpopisa"/>
        <w:numPr>
          <w:ilvl w:val="1"/>
          <w:numId w:val="15"/>
        </w:numPr>
        <w:contextualSpacing w:val="false"/>
        <w:jc w:val="both"/>
      </w:pPr>
      <w:r>
        <w:t>Zvonimir Celjak, OIB: 70696899797,</w:t>
      </w:r>
    </w:p>
    <w:p w:rsidRDefault="00D1056B" w:rsidP="00D1056B" w:rsidR="00D1056B">
      <w:pPr>
        <w:pStyle w:val="Odlomakpopisa"/>
        <w:jc w:val="both"/>
      </w:pPr>
      <w:r>
        <w:t xml:space="preserve">            Sesvete, Trg Lovre Matačića 9, u iznosu od                                      2.758,34 kn</w:t>
      </w:r>
    </w:p>
    <w:p w:rsidRDefault="00D1056B" w:rsidP="00D1056B" w:rsidR="00D1056B">
      <w:pPr>
        <w:pStyle w:val="Odlomakpopisa"/>
        <w:numPr>
          <w:ilvl w:val="1"/>
          <w:numId w:val="15"/>
        </w:numPr>
        <w:contextualSpacing w:val="false"/>
        <w:jc w:val="both"/>
      </w:pPr>
      <w:r>
        <w:t>Mark Matulović, OIB: 64721299127,</w:t>
      </w:r>
    </w:p>
    <w:p w:rsidRDefault="00D1056B" w:rsidP="00D1056B" w:rsidR="00D1056B">
      <w:pPr>
        <w:pStyle w:val="Odlomakpopisa"/>
        <w:jc w:val="both"/>
      </w:pPr>
      <w:r>
        <w:t xml:space="preserve">            Žrnovo, Žrnovo 583, u iznosu od                                                   129.836,08 kn</w:t>
      </w:r>
    </w:p>
    <w:p w:rsidRDefault="00C92400" w:rsidP="00C92400" w:rsidR="00C92400">
      <w:pPr>
        <w:spacing w:after="240"/>
        <w:ind w:left="1068"/>
        <w:jc w:val="both"/>
      </w:pPr>
    </w:p>
    <w:p w:rsidRDefault="00C92400" w:rsidP="00D1056B" w:rsidR="00112DA9">
      <w:pPr>
        <w:pStyle w:val="Odlomakpopisa"/>
        <w:numPr>
          <w:ilvl w:val="0"/>
          <w:numId w:val="15"/>
        </w:numPr>
        <w:tabs>
          <w:tab w:pos="1068" w:val="clear"/>
          <w:tab w:pos="426" w:val="num"/>
        </w:tabs>
        <w:spacing w:after="240"/>
        <w:ind w:hanging="642"/>
        <w:jc w:val="both"/>
      </w:pPr>
      <w:r>
        <w:lastRenderedPageBreak/>
        <w:t>Drugi</w:t>
      </w:r>
      <w:r w:rsidRPr="00E16331">
        <w:t xml:space="preserve"> viši isplatni red  </w:t>
      </w:r>
    </w:p>
    <w:p w:rsidRDefault="00C92400" w:rsidP="00D1056B" w:rsidR="00D1056B">
      <w:pPr>
        <w:pStyle w:val="Odlomakpopisa"/>
        <w:spacing w:after="240"/>
        <w:ind w:left="1068"/>
        <w:jc w:val="both"/>
      </w:pPr>
      <w:r w:rsidRPr="00E16331">
        <w:t xml:space="preserve">   </w:t>
      </w:r>
      <w:r w:rsidR="00B3371D">
        <w:t xml:space="preserve">    </w:t>
      </w:r>
    </w:p>
    <w:p w:rsidRDefault="00D1056B" w:rsidP="00D1056B" w:rsidR="00D1056B">
      <w:pPr>
        <w:pStyle w:val="Odlomakpopisa"/>
        <w:numPr>
          <w:ilvl w:val="1"/>
          <w:numId w:val="15"/>
        </w:numPr>
        <w:spacing w:lineRule="auto" w:line="276" w:after="240"/>
        <w:ind w:left="1134"/>
        <w:jc w:val="both"/>
      </w:pPr>
      <w:r w:rsidRPr="00D1056B">
        <w:t>Neretvansko-Pelješko-Korčulansko-Lastovsko-</w:t>
      </w:r>
    </w:p>
    <w:p w:rsidRDefault="00D1056B" w:rsidP="00D1056B" w:rsidR="00D1056B">
      <w:pPr>
        <w:pStyle w:val="Odlomakpopisa"/>
        <w:spacing w:lineRule="auto" w:line="276" w:after="240"/>
        <w:ind w:left="1134"/>
        <w:jc w:val="both"/>
      </w:pPr>
      <w:r w:rsidRPr="00D1056B">
        <w:t>Mljetski vodovod d.o.o., OIB: 29816848178,</w:t>
      </w:r>
    </w:p>
    <w:p w:rsidRDefault="00D1056B" w:rsidP="00D1056B" w:rsidR="00D1056B">
      <w:pPr>
        <w:pStyle w:val="Odlomakpopisa"/>
        <w:spacing w:lineRule="auto" w:line="276" w:after="240"/>
        <w:ind w:left="1134"/>
        <w:jc w:val="both"/>
      </w:pPr>
      <w:r w:rsidRPr="00D1056B">
        <w:t>Korčula, Put Svetog Luke 1, u iznosu od                                               7.244,71 kn</w:t>
      </w:r>
    </w:p>
    <w:p w:rsidRDefault="00D1056B" w:rsidP="00D1056B" w:rsidR="00D1056B">
      <w:pPr>
        <w:pStyle w:val="Odlomakpopisa"/>
        <w:numPr>
          <w:ilvl w:val="1"/>
          <w:numId w:val="15"/>
        </w:numPr>
        <w:spacing w:lineRule="auto" w:line="276" w:after="240"/>
        <w:ind w:left="1068"/>
        <w:jc w:val="both"/>
      </w:pPr>
      <w:r w:rsidRPr="00D1056B">
        <w:t>RH, MINISTARSTVO FINANCIJA, POREZNA UPRAVA,</w:t>
      </w:r>
    </w:p>
    <w:p w:rsidRDefault="00D1056B" w:rsidP="00D1056B" w:rsidR="00D1056B">
      <w:pPr>
        <w:pStyle w:val="Odlomakpopisa"/>
        <w:spacing w:lineRule="auto" w:line="276" w:after="240"/>
        <w:ind w:left="1068"/>
        <w:jc w:val="both"/>
      </w:pPr>
      <w:r w:rsidRPr="00D1056B">
        <w:t xml:space="preserve"> Područni ured Zagreb, OIB: 18683136487, </w:t>
      </w:r>
    </w:p>
    <w:p w:rsidRDefault="00D1056B" w:rsidP="00D1056B" w:rsidR="00D1056B">
      <w:pPr>
        <w:pStyle w:val="Odlomakpopisa"/>
        <w:spacing w:lineRule="auto" w:line="276" w:after="240"/>
        <w:ind w:left="426"/>
        <w:jc w:val="both"/>
      </w:pPr>
      <w:r>
        <w:t xml:space="preserve">           </w:t>
      </w:r>
      <w:r w:rsidRPr="00D1056B">
        <w:t xml:space="preserve"> Zagreb, Av. Dubrovnik 32, u iznosu od                </w:t>
      </w:r>
      <w:r>
        <w:t xml:space="preserve">  </w:t>
      </w:r>
      <w:r w:rsidRPr="00D1056B">
        <w:t xml:space="preserve">                              65.112,75 kn</w:t>
      </w:r>
    </w:p>
    <w:p w:rsidRDefault="00D1056B" w:rsidP="00D1056B" w:rsidR="00D1056B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 w:after="240"/>
        <w:ind w:hanging="1002"/>
        <w:jc w:val="both"/>
      </w:pPr>
      <w:r w:rsidRPr="00D1056B">
        <w:t>Grad Korčula, Korčula, OIB: 92770362982,</w:t>
      </w:r>
    </w:p>
    <w:p w:rsidRDefault="00D1056B" w:rsidP="00D1056B" w:rsidR="00D1056B">
      <w:pPr>
        <w:pStyle w:val="Odlomakpopisa"/>
        <w:spacing w:lineRule="auto" w:line="276" w:after="240"/>
        <w:ind w:left="1134"/>
        <w:jc w:val="both"/>
      </w:pPr>
      <w:r w:rsidRPr="00D1056B">
        <w:t xml:space="preserve">Trg Antuna i Stjepana Radića 1, u iznosu od  </w:t>
      </w:r>
      <w:r>
        <w:t xml:space="preserve"> </w:t>
      </w:r>
      <w:r w:rsidRPr="00D1056B">
        <w:t xml:space="preserve">                                     60.034,14 kn</w:t>
      </w:r>
    </w:p>
    <w:p w:rsidRDefault="00D1056B" w:rsidP="00D1056B" w:rsidR="00D1056B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spacing w:lineRule="auto" w:line="276" w:after="240"/>
        <w:ind w:hanging="708" w:left="1134"/>
        <w:jc w:val="both"/>
      </w:pPr>
      <w:r w:rsidRPr="00D1056B">
        <w:t>Odvjetnik Hrvoje Čipčić-Bragadin, OIB: 54664943330,</w:t>
      </w:r>
    </w:p>
    <w:p w:rsidRDefault="00D1056B" w:rsidP="00D1056B" w:rsidR="00D1056B">
      <w:pPr>
        <w:pStyle w:val="Odlomakpopisa"/>
        <w:spacing w:lineRule="auto" w:line="276" w:after="240"/>
        <w:ind w:left="1134"/>
        <w:jc w:val="both"/>
      </w:pPr>
      <w:r w:rsidRPr="00D1056B">
        <w:t xml:space="preserve">Zagreb, Masarykova 15, u iznosu od                                               </w:t>
      </w:r>
      <w:r>
        <w:t xml:space="preserve">  </w:t>
      </w:r>
      <w:r w:rsidRPr="00D1056B">
        <w:t xml:space="preserve"> 251.707,23 kn</w:t>
      </w:r>
    </w:p>
    <w:p w:rsidRDefault="00D1056B" w:rsidP="00D1056B" w:rsidR="00D1056B" w:rsidRPr="00D1056B">
      <w:pPr>
        <w:pStyle w:val="Odlomakpopisa"/>
        <w:spacing w:lineRule="auto" w:line="276" w:after="240"/>
        <w:ind w:left="1134"/>
        <w:jc w:val="both"/>
      </w:pPr>
    </w:p>
    <w:p w:rsidRDefault="007E1386" w:rsidP="007E1386" w:rsidR="007E1386">
      <w:pPr>
        <w:pStyle w:val="Odlomakpopisa"/>
        <w:numPr>
          <w:ilvl w:val="0"/>
          <w:numId w:val="7"/>
        </w:numPr>
        <w:jc w:val="both"/>
      </w:pPr>
      <w:r>
        <w:t xml:space="preserve">Osporene tražbine, koje </w:t>
      </w:r>
      <w:r w:rsidR="00F543FA">
        <w:t>je osporio</w:t>
      </w:r>
      <w:r>
        <w:t xml:space="preserve"> </w:t>
      </w:r>
      <w:r w:rsidR="00D1056B">
        <w:t>stečajni vjerovni</w:t>
      </w:r>
      <w:r w:rsidR="00F543FA">
        <w:t xml:space="preserve">k </w:t>
      </w:r>
      <w:r w:rsidR="00D1056B">
        <w:t>Mark Matulović:</w:t>
      </w:r>
    </w:p>
    <w:p w:rsidRDefault="007E1386" w:rsidP="007E1386" w:rsidR="007E1386">
      <w:pPr>
        <w:pStyle w:val="Odlomakpopisa"/>
        <w:ind w:left="1440"/>
        <w:jc w:val="both"/>
      </w:pPr>
    </w:p>
    <w:p w:rsidRDefault="007E1386" w:rsidP="007E1386" w:rsidR="007E1386">
      <w:pPr>
        <w:pStyle w:val="Odlomakpopisa"/>
        <w:numPr>
          <w:ilvl w:val="0"/>
          <w:numId w:val="10"/>
        </w:numPr>
        <w:jc w:val="both"/>
      </w:pPr>
      <w:r>
        <w:t>Drugi viši isplatni red</w:t>
      </w:r>
    </w:p>
    <w:p w:rsidRDefault="00D1056B" w:rsidP="00D1056B" w:rsidR="00D1056B">
      <w:pPr>
        <w:pStyle w:val="Odlomakpopisa"/>
        <w:ind w:left="1440"/>
        <w:jc w:val="both"/>
      </w:pPr>
    </w:p>
    <w:p w:rsidRDefault="00D1056B" w:rsidP="00D1056B" w:rsidR="00D1056B">
      <w:pPr>
        <w:pStyle w:val="Odlomakpopisa"/>
        <w:numPr>
          <w:ilvl w:val="1"/>
          <w:numId w:val="10"/>
        </w:numPr>
        <w:jc w:val="both"/>
      </w:pPr>
      <w:r>
        <w:t xml:space="preserve"> RH, MINISTARSTVO FINANCIJA, POREZNA UPRAVA,</w:t>
      </w:r>
    </w:p>
    <w:p w:rsidRDefault="00D1056B" w:rsidP="00D1056B" w:rsidR="00D1056B">
      <w:pPr>
        <w:pStyle w:val="Odlomakpopisa"/>
        <w:ind w:left="1070"/>
        <w:jc w:val="both"/>
      </w:pPr>
      <w:r>
        <w:t xml:space="preserve"> Područni ured Zagreb, OIB: 18683136487,</w:t>
      </w:r>
    </w:p>
    <w:p w:rsidRDefault="00D1056B" w:rsidP="00D1056B" w:rsidR="007E1386">
      <w:pPr>
        <w:pStyle w:val="Odlomakpopisa"/>
        <w:ind w:left="1070"/>
        <w:jc w:val="both"/>
      </w:pPr>
      <w:r>
        <w:t xml:space="preserve"> Zagreb, Av. Dubrovnik 32, u iznosu od                                                70.400,00 kn</w:t>
      </w:r>
    </w:p>
    <w:p w:rsidRDefault="003E669C" w:rsidP="00D1056B" w:rsidR="00D1056B">
      <w:pPr>
        <w:pStyle w:val="Odlomakpopisa"/>
        <w:numPr>
          <w:ilvl w:val="1"/>
          <w:numId w:val="10"/>
        </w:numPr>
        <w:jc w:val="both"/>
      </w:pPr>
      <w:r>
        <w:t xml:space="preserve"> </w:t>
      </w:r>
      <w:r w:rsidR="00D1056B" w:rsidRPr="000C1E52">
        <w:t>HRVATSKO DRUŠTVO SKLADATELJA,</w:t>
      </w:r>
      <w:r w:rsidR="00D1056B">
        <w:t xml:space="preserve"> </w:t>
      </w:r>
    </w:p>
    <w:p w:rsidRDefault="00D1056B" w:rsidP="00D1056B" w:rsidR="00D1056B">
      <w:pPr>
        <w:pStyle w:val="Odlomakpopisa"/>
        <w:ind w:left="1070"/>
        <w:jc w:val="both"/>
      </w:pPr>
      <w:r>
        <w:t xml:space="preserve"> </w:t>
      </w:r>
      <w:r w:rsidRPr="000C1E52">
        <w:t xml:space="preserve">OIB: 56668956985, Zagreb, Berislavićeva 9, </w:t>
      </w:r>
      <w:r>
        <w:t xml:space="preserve">u iznosu od                  </w:t>
      </w:r>
      <w:r w:rsidRPr="000C1E52">
        <w:t xml:space="preserve"> 55.643,71</w:t>
      </w:r>
      <w:r>
        <w:t xml:space="preserve"> kn</w:t>
      </w:r>
    </w:p>
    <w:p w:rsidRDefault="00D1056B" w:rsidP="00E46A16" w:rsidR="00D1056B">
      <w:pPr>
        <w:jc w:val="center"/>
      </w:pPr>
    </w:p>
    <w:p w:rsidRDefault="00D1056B" w:rsidP="00E46A16" w:rsidR="00D1056B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015E15">
        <w:t>11. lipnja</w:t>
      </w:r>
      <w:r w:rsidR="00390285">
        <w:t xml:space="preserve"> 2019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C26" w:rsidR="00743C26">
      <w:r>
        <w:separator/>
      </w:r>
    </w:p>
  </w:endnote>
  <w:endnote w:id="0" w:type="continuationSeparator">
    <w:p w:rsidRDefault="00743C26" w:rsidR="00743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C26" w:rsidR="00743C26">
      <w:r>
        <w:separator/>
      </w:r>
    </w:p>
  </w:footnote>
  <w:footnote w:id="0" w:type="continuationSeparator">
    <w:p w:rsidRDefault="00743C26" w:rsidR="00743C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3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015E15">
      <w:t>3379/2017</w:t>
    </w: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  <w:p w:rsidRDefault="00390285" w:rsidP="009B7938" w:rsidR="0039028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3FA">
          <w:rPr>
            <w:noProof/>
          </w:rPr>
          <w:t>1</w:t>
        </w:r>
        <w:r>
          <w:fldChar w:fldCharType="end"/>
        </w:r>
      </w:p>
    </w:sdtContent>
  </w:sdt>
  <w:p w:rsidRDefault="00390285" w:rsidP="00E16331" w:rsidR="00390285">
    <w:pPr>
      <w:pStyle w:val="Zaglavlje"/>
      <w:jc w:val="right"/>
    </w:pPr>
  </w:p>
  <w:p w:rsidRDefault="00390285" w:rsidP="00E16331" w:rsidR="00390285">
    <w:pPr>
      <w:pStyle w:val="Zaglavlje"/>
      <w:jc w:val="right"/>
    </w:pPr>
  </w:p>
  <w:p w:rsidRDefault="00390285" w:rsidP="00E16331" w:rsidR="00390285">
    <w:pPr>
      <w:pStyle w:val="Zaglavlje"/>
      <w:jc w:val="right"/>
    </w:pPr>
  </w:p>
  <w:p w:rsidRDefault="00390285" w:rsidP="00E16331" w:rsidR="00390285">
    <w:pPr>
      <w:pStyle w:val="Zaglavlje"/>
      <w:jc w:val="right"/>
    </w:pPr>
  </w:p>
  <w:p w:rsidRDefault="00E16331" w:rsidP="00E16331" w:rsidR="00E16331">
    <w:pPr>
      <w:pStyle w:val="Zaglavlje"/>
      <w:jc w:val="right"/>
    </w:pPr>
    <w:r>
      <w:t>1 St-</w:t>
    </w:r>
    <w:r w:rsidR="00D1056B">
      <w:t>3379/2017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1029A9"/>
    <w:multiLevelType w:val="multilevel"/>
    <w:tmpl w:val="01986AD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2">
    <w:nsid w:val="0A713EC5"/>
    <w:multiLevelType w:val="hybridMultilevel"/>
    <w:tmpl w:val="40D48412"/>
    <w:lvl w:tplc="A9C8D8A2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4">
    <w:nsid w:val="111B5F61"/>
    <w:multiLevelType w:val="hybridMultilevel"/>
    <w:tmpl w:val="6B2E28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6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7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AE430C"/>
    <w:multiLevelType w:val="multilevel"/>
    <w:tmpl w:val="B2FC0E4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8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20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705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5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4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89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752"/>
      </w:pPr>
      <w:rPr>
        <w:rFonts w:hint="default"/>
      </w:rPr>
    </w:lvl>
  </w:abstractNum>
  <w:abstractNum w:abstractNumId="20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1">
    <w:nsid w:val="551305C3"/>
    <w:multiLevelType w:val="multilevel"/>
    <w:tmpl w:val="6A246F8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22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3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4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6">
    <w:nsid w:val="6CAD6A12"/>
    <w:multiLevelType w:val="hybridMultilevel"/>
    <w:tmpl w:val="93103ECE"/>
    <w:lvl w:tplc="BC5A71E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7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9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F4D7DDA"/>
    <w:multiLevelType w:val="multilevel"/>
    <w:tmpl w:val="B2F053D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0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42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2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4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3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5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632"/>
      </w:pPr>
      <w:rPr>
        <w:rFonts w:hint="default"/>
      </w:rPr>
    </w:lvl>
  </w:abstractNum>
  <w:abstractNum w:abstractNumId="31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2"/>
  </w:num>
  <w:num w:numId="5">
    <w:abstractNumId w:val="8"/>
  </w:num>
  <w:num w:numId="6">
    <w:abstractNumId w:val="3"/>
  </w:num>
  <w:num w:numId="7">
    <w:abstractNumId w:val="25"/>
  </w:num>
  <w:num w:numId="8">
    <w:abstractNumId w:val="31"/>
  </w:num>
  <w:num w:numId="9">
    <w:abstractNumId w:val="7"/>
  </w:num>
  <w:num w:numId="10">
    <w:abstractNumId w:val="28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16"/>
  </w:num>
  <w:num w:numId="17">
    <w:abstractNumId w:val="10"/>
  </w:num>
  <w:num w:numId="18">
    <w:abstractNumId w:val="15"/>
  </w:num>
  <w:num w:numId="19">
    <w:abstractNumId w:val="27"/>
  </w:num>
  <w:num w:numId="20">
    <w:abstractNumId w:val="14"/>
  </w:num>
  <w:num w:numId="21">
    <w:abstractNumId w:val="9"/>
  </w:num>
  <w:num w:numId="22">
    <w:abstractNumId w:val="23"/>
  </w:num>
  <w:num w:numId="23">
    <w:abstractNumId w:val="5"/>
  </w:num>
  <w:num w:numId="24">
    <w:abstractNumId w:val="20"/>
  </w:num>
  <w:num w:numId="25">
    <w:abstractNumId w:val="22"/>
  </w:num>
  <w:num w:numId="26">
    <w:abstractNumId w:val="11"/>
  </w:num>
  <w:num w:numId="27">
    <w:abstractNumId w:val="24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1"/>
  </w:num>
  <w:num w:numId="31">
    <w:abstractNumId w:val="19"/>
  </w:num>
  <w:num w:numId="32">
    <w:abstractNumId w:val="30"/>
  </w:num>
  <w:num w:numId="33">
    <w:abstractNumId w:val="4"/>
  </w:num>
  <w:num w:numId="34">
    <w:abstractNumId w:val="2"/>
  </w:num>
  <w:num w:numId="3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15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90285"/>
    <w:rsid w:val="003C1E42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43C26"/>
    <w:rsid w:val="00764D42"/>
    <w:rsid w:val="007A59F1"/>
    <w:rsid w:val="007E1386"/>
    <w:rsid w:val="00803CD3"/>
    <w:rsid w:val="00817828"/>
    <w:rsid w:val="008248D0"/>
    <w:rsid w:val="008827DE"/>
    <w:rsid w:val="008E5CCB"/>
    <w:rsid w:val="008E75ED"/>
    <w:rsid w:val="009068DA"/>
    <w:rsid w:val="0093541B"/>
    <w:rsid w:val="009625F1"/>
    <w:rsid w:val="00967711"/>
    <w:rsid w:val="009B2282"/>
    <w:rsid w:val="009B68DC"/>
    <w:rsid w:val="009B7938"/>
    <w:rsid w:val="009D6D0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56B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F070E3"/>
    <w:rsid w:val="00F12D3A"/>
    <w:rsid w:val="00F52E6E"/>
    <w:rsid w:val="00F543FA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7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711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711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711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711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7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711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711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711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711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St-3379/2017-47</izvorni_sadrzaj>
    <derivirana_varijabla naziv="DomainObject.Oznaka_1">St-3379/2017-47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3379</izvorni_sadrzaj>
    <derivirana_varijabla naziv="DomainObject.Predmet.Broj_1">3379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St-3379/2017</izvorni_sadrzaj>
    <derivirana_varijabla naziv="DomainObject.Predmet.OznakaBroj_1">St-3379/2017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 AND PURPLE j.d.o.o., turistička agencija u stečaju zastupanog po punomoćniku Mark Matulović; Hrvoje Čipčić-Bragadin</izvorni_sadrzaj>
    <derivirana_varijabla naziv="DomainObject.Predmet.ProtustrankaFormated_1">  PINK AND PURPLE j.d.o.o., turistička agencija u stečaju zastupanog po punomoćniku Mark Matulović; Hrvoje Čipčić-Bragadin</derivirana_varijabla>
  </DomainObject.Predmet.ProtustrankaFormated>
  <DomainObject.Predmet.ProtustrankaFormatedOIB>
    <izvorni_sadrzaj>  PINK AND PURPLE j.d.o.o., turistička agencija u stečaju, OIB 41767223567 zastupanog po punomoćniku Mark Matulović; Hrvoje Čipčić-Bragadin</izvorni_sadrzaj>
    <derivirana_varijabla naziv="DomainObject.Predmet.ProtustrankaFormatedOIB_1">  PINK AND PURPLE j.d.o.o., turistička agencija u stečaju, OIB 41767223567 zastupanog po punomoćniku Mark Matulović; Hrvoje Čipčić-Bragadin</derivirana_varijabla>
  </DomainObject.Predmet.ProtustrankaFormatedOIB>
  <DomainObject.Predmet.ProtustrankaFormatedWithAdress>
    <izvorni_sadrzaj> PINK AND PURPLE j.d.o.o., turistička agencija u stečaju, Masarykova 15, 10000 Zagreb zastupanog po punomoćniku Mark Matulović; Hrvoje Čipčić-Bragadin</izvorni_sadrzaj>
    <derivirana_varijabla naziv="DomainObject.Predmet.ProtustrankaFormatedWithAdress_1"> PINK AND PURPLE j.d.o.o., turistička agencija u stečaju, Masarykova 15, 10000 Zagreb zastupanog po punomoćniku Mark Matulović; Hrvoje Čipčić-Bragadin</derivirana_varijabla>
  </DomainObject.Predmet.ProtustrankaFormatedWithAdress>
  <DomainObject.Predmet.ProtustrankaFormatedWithAdressOIB>
    <izvorni_sadrzaj> PINK AND PURPLE j.d.o.o., turistička agencija u stečaju, OIB 41767223567, Masarykova 15, 10000 Zagreb zastupanog po punomoćniku Mark Matulović; Hrvoje Čipčić-Bragadin</izvorni_sadrzaj>
    <derivirana_varijabla naziv="DomainObject.Predmet.ProtustrankaFormatedWithAdressOIB_1"> PINK AND PURPLE j.d.o.o., turistička agencija u stečaju, OIB 41767223567, Masarykova 15, 10000 Zagreb zastupanog po punomoćniku Mark Matulović; Hrvoje Čipčić-Bragadin</derivirana_varijabla>
  </DomainObject.Predmet.ProtustrankaFormatedWithAdressOIB>
  <DomainObject.Predmet.ProtustrankaWithAdress>
    <izvorni_sadrzaj>PINK AND PURPLE j.d.o.o., turistička agencija u stečaju Masarykova 15, 10000 Zagreb</izvorni_sadrzaj>
    <derivirana_varijabla naziv="DomainObject.Predmet.ProtustrankaWithAdress_1">PINK AND PURPLE j.d.o.o., turistička agencija u stečaju Masarykova 15, 10000 Zagreb</derivirana_varijabla>
  </DomainObject.Predmet.ProtustrankaWithAdress>
  <DomainObject.Predmet.ProtustrankaWithAdressOIB>
    <izvorni_sadrzaj>PINK AND PURPLE j.d.o.o., turistička agencija u stečaju, OIB 41767223567, Masarykova 15, 10000 Zagreb</izvorni_sadrzaj>
    <derivirana_varijabla naziv="DomainObject.Predmet.ProtustrankaWithAdressOIB_1">PINK AND PURPLE j.d.o.o., turistička agencija u stečaju, OIB 41767223567, Masarykova 15, 10000 Zagreb</derivirana_varijabla>
  </DomainObject.Predmet.ProtustrankaWithAdressOIB>
  <DomainObject.Predmet.ProtustrankaNazivFormated>
    <izvorni_sadrzaj>PINK AND PURPLE j.d.o.o., turistička agencija u stečaju</izvorni_sadrzaj>
    <derivirana_varijabla naziv="DomainObject.Predmet.ProtustrankaNazivFormated_1">PINK AND PURPLE j.d.o.o., turistička agencija u stečaju</derivirana_varijabla>
  </DomainObject.Predmet.ProtustrankaNazivFormated>
  <DomainObject.Predmet.ProtustrankaNazivFormatedOIB>
    <izvorni_sadrzaj>PINK AND PURPLE j.d.o.o., turistička agencija u stečaju, OIB 41767223567</izvorni_sadrzaj>
    <derivirana_varijabla naziv="DomainObject.Predmet.ProtustrankaNazivFormatedOIB_1">PINK AND PURPLE j.d.o.o., turistička agencija u stečaju, OIB 41767223567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AND PURPLE j.d.o.o., turistička agencija u stečaju zastupanog po punomoćniku Mark Matulović; Hrvoje Čipčić-Bragadin</item>
    </izvorni_sadrzaj>
    <derivirana_varijabla naziv="DomainObject.Predmet.ProtuStrankaListFormated_1">
      <item>PINK AND PURPLE j.d.o.o., turistička agencija u stečaju zastupanog po punomoćniku Mark Matulović; Hrvoje Čipčić-Bragadin</item>
    </derivirana_varijabla>
  </DomainObject.Predmet.ProtuStrankaListFormated>
  <DomainObject.Predmet.ProtuStrankaListFormatedOIB>
    <izvorni_sadrzaj>
      <item>PINK AND PURPLE j.d.o.o., turistička agencija u stečaju, OIB 41767223567 zastupanog po punomoćniku Mark Matulović; Hrvoje Čipčić-Bragadin</item>
    </izvorni_sadrzaj>
    <derivirana_varijabla naziv="DomainObject.Predmet.ProtuStrankaListFormatedOIB_1">
      <item>PINK AND PURPLE j.d.o.o., turistička agencija u stečaju, OIB 41767223567 zastupanog po punomoćniku Mark Matulović; Hrvoje Čipčić-Bragadin</item>
    </derivirana_varijabla>
  </DomainObject.Predmet.ProtuStrankaListFormatedOIB>
  <DomainObject.Predmet.ProtuStrankaListFormatedWithAdress>
    <izvorni_sadrzaj>
      <item>PINK AND PURPLE j.d.o.o., turistička agencija u stečaju, Masarykova 15, 10000 Zagreb zastupanog po punomoćniku Mark Matulović; Hrvoje Čipčić-Bragadin</item>
    </izvorni_sadrzaj>
    <derivirana_varijabla naziv="DomainObject.Predmet.ProtuStrankaListFormatedWithAdress_1">
      <item>PINK AND PURPLE j.d.o.o., turistička agencija u stečaju, Masarykova 15, 10000 Zagreb zastupanog po punomoćniku Mark Matulović; Hrvoje Čipčić-Bragadin</item>
    </derivirana_varijabla>
  </DomainObject.Predmet.ProtuStrankaListFormatedWithAdress>
  <DomainObject.Predmet.ProtuStrankaListFormatedWithAdressOIB>
    <izvorni_sadrzaj>
      <item>PINK AND PURPLE j.d.o.o., turistička agencija u stečaju, OIB 41767223567, Masarykova 15, 10000 Zagreb zastupanog po punomoćniku Mark Matulović; Hrvoje Čipčić-Bragadin</item>
    </izvorni_sadrzaj>
    <derivirana_varijabla naziv="DomainObject.Predmet.ProtuStrankaListFormatedWithAdressOIB_1">
      <item>PINK AND PURPLE j.d.o.o., turistička agencija u stečaju, OIB 41767223567, Masarykova 15, 10000 Zagreb zastupanog po punomoćniku Mark Matulović; Hrvoje Čipčić-Bragadin</item>
    </derivirana_varijabla>
  </DomainObject.Predmet.ProtuStrankaListFormatedWithAdressOIB>
  <DomainObject.Predmet.ProtuStrankaListNazivFormated>
    <izvorni_sadrzaj>
      <item>PINK AND PURPLE j.d.o.o., turistička agencija u stečaju</item>
    </izvorni_sadrzaj>
    <derivirana_varijabla naziv="DomainObject.Predmet.ProtuStrankaListNazivFormated_1">
      <item>PINK AND PURPLE j.d.o.o., turistička agencija u stečaju</item>
    </derivirana_varijabla>
  </DomainObject.Predmet.ProtuStrankaListNazivFormated>
  <DomainObject.Predmet.ProtuStrankaListNazivFormatedOIB>
    <izvorni_sadrzaj>
      <item>PINK AND PURPLE j.d.o.o., turistička agencija u stečaju, OIB 41767223567</item>
    </izvorni_sadrzaj>
    <derivirana_varijabla naziv="DomainObject.Predmet.ProtuStrankaListNazivFormatedOIB_1">
      <item>PINK AND PURPLE j.d.o.o., turistička agencija u stečaju, OIB 41767223567</item>
    </derivirana_varijabla>
  </DomainObject.Predmet.ProtuStrankaListNazivFormatedOIB>
  <DomainObject.Predmet.OstaliListFormated>
    <izvorni_sadrzaj>
      <item>Mark Matulović punomoćnik sudionika u postupku PINK AND PURPLE j.d.o.o., turistička agencija u stečaju</item>
      <item>Hrvoje Čipčić-Bragadin punomoćnik sudionika u postupku PINK AND PURPLE j.d.o.o., turistička agencija u stečaju</item>
    </izvorni_sadrzaj>
    <derivirana_varijabla naziv="DomainObject.Predmet.OstaliListFormated_1">
      <item>Mark Matulović punomoćnik sudionika u postupku PINK AND PURPLE j.d.o.o., turistička agencija u stečaju</item>
      <item>Hrvoje Čipčić-Bragadin punomoćnik sudionika u postupku PINK AND PURPLE j.d.o.o., turistička agencija u stečaju</item>
    </derivirana_varijabla>
  </DomainObject.Predmet.OstaliListFormated>
  <DomainObject.Predmet.OstaliListFormatedOIB>
    <izvorni_sadrzaj>
      <item>Mark Matulović, OIB 64721299127 punomoćnik sudionika u postupku PINK AND PURPLE j.d.o.o., turistička agencija u stečaju</item>
      <item>Hrvoje Čipčić-Bragadin, OIB 54664943330 punomoćnik sudionika u postupku PINK AND PURPLE j.d.o.o., turistička agencija u stečaju</item>
    </izvorni_sadrzaj>
    <derivirana_varijabla naziv="DomainObject.Predmet.OstaliListFormatedOIB_1">
      <item>Mark Matulović, OIB 64721299127 punomoćnik sudionika u postupku PINK AND PURPLE j.d.o.o., turistička agencija u stečaju</item>
      <item>Hrvoje Čipčić-Bragadin, OIB 54664943330 punomoćnik sudionika u postupku PINK AND PURPLE j.d.o.o., turistička agencija u stečaju</item>
    </derivirana_varijabla>
  </DomainObject.Predmet.OstaliListFormatedOIB>
  <DomainObject.Predmet.OstaliListFormatedWithAdress>
    <izvorni_sadrzaj>
      <item>Mark Matulović, Severovačka 2, 10000 Zagreb punomoćnik sudionika u postupku PINK AND PURPLE j.d.o.o., turistička agencija u stečaju</item>
      <item>Hrvoje Čipčić-Bragadin, Masarykova 15, 10000 Zagreb punomoćnik sudionika u postupku PINK AND PURPLE j.d.o.o., turistička agencija u stečaju</item>
    </izvorni_sadrzaj>
    <derivirana_varijabla naziv="DomainObject.Predmet.OstaliListFormatedWithAdress_1">
      <item>Mark Matulović, Severovačka 2, 10000 Zagreb punomoćnik sudionika u postupku PINK AND PURPLE j.d.o.o., turistička agencija u stečaju</item>
      <item>Hrvoje Čipčić-Bragadin, Masarykova 15, 10000 Zagreb punomoćnik sudionika u postupku PINK AND PURPLE j.d.o.o., turistička agencija u stečaju</item>
    </derivirana_varijabla>
  </DomainObject.Predmet.OstaliListFormatedWithAdress>
  <DomainObject.Predmet.OstaliListFormatedWithAdressOIB>
    <izvorni_sadrzaj>
      <item>Mark Matulović, OIB 64721299127, Severovačka 2, 10000 Zagreb punomoćnik sudionika u postupku PINK AND PURPLE j.d.o.o., turistička agencija u stečaju</item>
      <item>Hrvoje Čipčić-Bragadin, OIB 54664943330, Masarykova 15, 10000 Zagreb punomoćnik sudionika u postupku PINK AND PURPLE j.d.o.o., turistička agencija u stečaju</item>
    </izvorni_sadrzaj>
    <derivirana_varijabla naziv="DomainObject.Predmet.OstaliListFormatedWithAdressOIB_1">
      <item>Mark Matulović, OIB 64721299127, Severovačka 2, 10000 Zagreb punomoćnik sudionika u postupku PINK AND PURPLE j.d.o.o., turistička agencija u stečaju</item>
      <item>Hrvoje Čipčić-Bragadin, OIB 54664943330, Masarykova 15, 10000 Zagreb punomoćnik sudionika u postupku PINK AND PURPLE j.d.o.o., turistička agencija u stečaju</item>
    </derivirana_varijabla>
  </DomainObject.Predmet.OstaliListFormatedWithAdressOIB>
  <DomainObject.Predmet.OstaliListNazivFormated>
    <izvorni_sadrzaj>
      <item>Mark Matulović</item>
      <item>Hrvoje Čipčić-Bragadin</item>
    </izvorni_sadrzaj>
    <derivirana_varijabla naziv="DomainObject.Predmet.OstaliListNazivFormated_1">
      <item>Mark Matulović</item>
      <item>Hrvoje Čipčić-Bragadin</item>
    </derivirana_varijabla>
  </DomainObject.Predmet.OstaliListNazivFormated>
  <DomainObject.Predmet.OstaliListNazivFormatedOIB>
    <izvorni_sadrzaj>
      <item>Mark Matulović, OIB 64721299127</item>
      <item>Hrvoje Čipčić-Bragadin, OIB 54664943330</item>
    </izvorni_sadrzaj>
    <derivirana_varijabla naziv="DomainObject.Predmet.OstaliListNazivFormatedOIB_1">
      <item>Mark Matulović, OIB 64721299127</item>
      <item>Hrvoje Čipčić-Bragadin, OIB 54664943330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St-3379/2017-47</izvorni_sadrzaj>
    <derivirana_varijabla naziv="DomainObject.PoslovniBrojDokumenta_1">St-3379/2017-47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AND PURPLE j.d.o.o., turistička agencija u stečaju</izvorni_sadrzaj>
    <derivirana_varijabla naziv="DomainObject.Predmet.ProtustrankaIDrugi_1">PINK AND PURPLE j.d.o.o., turistička agencija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PINK AND PURPLE j.d.o.o., turistička agencija u stečaju, OIB 41767223567, Masarykova 15, 10000 Zagreb</izvorni_sadrzaj>
    <derivirana_varijabla naziv="DomainObject.Predmet.ProtustrankaIDrugiAdressOIB_1">PINK AND PURPLE j.d.o.o., turistička agencija u stečaju, OIB 41767223567,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AND PURPLE j.d.o.o., turistička agencija u stečaju</item>
      <item>Mark Matulović</item>
      <item>Hrvoje Čipčić-Bragadin</item>
    </izvorni_sadrzaj>
    <derivirana_varijabla naziv="DomainObject.Predmet.SudioniciListNaziv_1">
      <item>FINA Regionalni centar Zagreb</item>
      <item>PINK AND PURPLE j.d.o.o., turistička agencija u stečaju</item>
      <item>Mark Matulović</item>
      <item>Hrvoje Čipčić-Bragadin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PINK AND PURPLE j.d.o.o., turistička agencija u stečaju, OIB 41767223567, Masarykova 15,10000 Zagreb</item>
      <item>Mark Matulović, OIB 64721299127, Severovačka 2,10000 Zagreb</item>
      <item>Hrvoje Čipčić-Bragadin, OIB 54664943330, Masarykova 15,10000 Zagreb</item>
    </izvorni_sadrzaj>
    <derivirana_varijabla naziv="DomainObject.Predmet.SudioniciListAdressOIB_1">
      <item>FINA Regionalni centar Zagreb, OIB 85821130368, Trg svibanjskih žrtava 1995. br. 1,10000 Zagreb</item>
      <item>PINK AND PURPLE j.d.o.o., turistička agencija u stečaju, OIB 41767223567, Masarykova 15,10000 Zagreb</item>
      <item>Mark Matulović, OIB 64721299127, Severovačka 2,10000 Zagreb</item>
      <item>Hrvoje Čipčić-Bragadin, OIB 54664943330,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41767223567</item>
      <item>, OIB 64721299127</item>
      <item>, OIB 54664943330</item>
    </izvorni_sadrzaj>
    <derivirana_varijabla naziv="DomainObject.Predmet.SudioniciListNazivOIB_1">
      <item>, OIB 85821130368</item>
      <item>, OIB 41767223567</item>
      <item>, OIB 64721299127</item>
      <item>, OIB 54664943330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2019.</izvorni_sadrzaj>
    <derivirana_varijabla naziv="DomainObject.Predmet.DatumZadnjeOdrzaneSudskeRadnje_1">11. lipnja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St-3379/2017-45</izvorni_sadrzaj>
    <derivirana_varijabla naziv="DomainObject.PredzadnjaOdlukaIzPredmeta.Oznaka_1">St-3379/2017-45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389</properties:Words>
  <properties:Characters>2149</properties:Characters>
  <properties:Lines>83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2019-06-11T12:26:00Z</dcterms:created>
  <dc:creator>Korisnik</dc:creator>
  <cp:lastModifiedBy>Draženka Prpić</cp:lastModifiedBy>
  <cp:lastPrinted>2019-06-11T12:34:00Z</cp:lastPrinted>
  <dcterms:modified xmlns:xsi="http://www.w3.org/2001/XMLSchema-instance" xsi:type="dcterms:W3CDTF">2019-06-11T12:34:00Z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St-3379/2017-47 / Odluka - Ostalo (tablica_PINK_AND_PURPLE_j.d.o.o.-St-3379-17.-st-3379-17)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