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dc4b" w14:paraId="928dc4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</w:t>
      </w:r>
      <w:r w:rsidR="00256829">
        <w:t>8</w:t>
      </w:r>
      <w:r w:rsidR="00153B60">
        <w:t>6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256829">
        <w:rPr>
          <w:lang w:val="hr-HR"/>
        </w:rPr>
        <w:t xml:space="preserve"> FLASH CAR COVER, jednostavno društvo s ograničenom odgovornošću za usluge tapeciranja,OIB:</w:t>
      </w:r>
      <w:r w:rsidR="00256829">
        <w:t xml:space="preserve"> </w:t>
      </w:r>
      <w:r w:rsidR="00256829">
        <w:rPr>
          <w:lang w:val="hr-HR"/>
        </w:rPr>
        <w:t>96068469516, Split, Doverska 30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</w:t>
      </w:r>
      <w:r w:rsidR="00153B60">
        <w:rPr>
          <w:lang w:val="hr-HR"/>
        </w:rPr>
        <w:t>2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153B60">
        <w:rPr>
          <w:lang w:val="hr-HR"/>
        </w:rPr>
        <w:t xml:space="preserve"> </w:t>
      </w:r>
      <w:r w:rsidR="00256829">
        <w:rPr>
          <w:lang w:val="hr-HR"/>
        </w:rPr>
        <w:t>FLASH CAR COVER, jednostavno društvo s ograničenom odgovornošću za usluge tapeciranja,OIB:</w:t>
      </w:r>
      <w:r w:rsidR="00256829">
        <w:t xml:space="preserve"> </w:t>
      </w:r>
      <w:r w:rsidR="00256829">
        <w:rPr>
          <w:lang w:val="hr-HR"/>
        </w:rPr>
        <w:t xml:space="preserve">96068469516, Split, Doverska 30.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</w:t>
      </w:r>
      <w:r w:rsidR="00153B60">
        <w:rPr>
          <w:lang w:val="hr-HR"/>
        </w:rPr>
        <w:t>2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256829">
        <w:rPr>
          <w:lang w:val="hr-HR"/>
        </w:rPr>
        <w:t>3</w:t>
      </w:r>
      <w:r w:rsidR="000200D5">
        <w:rPr>
          <w:lang w:val="hr-HR"/>
        </w:rPr>
        <w:t>,</w:t>
      </w:r>
      <w:r w:rsidR="00153B60">
        <w:rPr>
          <w:lang w:val="hr-HR"/>
        </w:rPr>
        <w:t>0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Snježana Vrkljan, OIB: 44740101731, Kralja Zvonimira 75., Zagreb.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256829">
        <w:rPr>
          <w:lang w:val="hr-HR"/>
        </w:rPr>
        <w:t>FLASH CAR COVER, jednostavno društvo s ograničenom odgovornošću za usluge tapeciranja,OIB:</w:t>
      </w:r>
      <w:r w:rsidR="00256829">
        <w:t xml:space="preserve"> </w:t>
      </w:r>
      <w:r w:rsidR="00256829">
        <w:rPr>
          <w:lang w:val="hr-HR"/>
        </w:rPr>
        <w:t>96068469516, Split, Doverska 30.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153B6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6F7C17">
        <w:rPr>
          <w:lang w:val="hr-HR"/>
        </w:rPr>
        <w:t xml:space="preserve"> </w:t>
      </w:r>
      <w:r w:rsidR="00256829">
        <w:rPr>
          <w:lang w:val="hr-HR"/>
        </w:rPr>
        <w:t>11.04.</w:t>
      </w:r>
      <w:r w:rsidR="00B03D81">
        <w:rPr>
          <w:lang w:val="hr-HR"/>
        </w:rPr>
        <w:t>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645F11" w:rsidRPr="00645F11">
        <w:rPr>
          <w:lang w:val="hr-HR"/>
        </w:rPr>
        <w:t xml:space="preserve"> </w:t>
      </w:r>
      <w:r w:rsidR="00256829">
        <w:rPr>
          <w:lang w:val="hr-HR"/>
        </w:rPr>
        <w:t>FLASH CAR COVER, jednostavno društvo s ograničenom odgovornošću za usluge tapeciranja,OIB:</w:t>
      </w:r>
      <w:r w:rsidR="00256829">
        <w:t xml:space="preserve"> </w:t>
      </w:r>
      <w:r w:rsidR="00256829">
        <w:rPr>
          <w:lang w:val="hr-HR"/>
        </w:rPr>
        <w:t>96068469516, Split, Doverska 30.</w:t>
      </w:r>
    </w:p>
    <w:p w:rsidRDefault="00256829" w:rsidP="00370D4B" w:rsidR="00256829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256829">
        <w:rPr>
          <w:lang w:val="hr-HR"/>
        </w:rPr>
        <w:t>0</w:t>
      </w:r>
      <w:r w:rsidR="00153B60">
        <w:rPr>
          <w:lang w:val="hr-HR"/>
        </w:rPr>
        <w:t>3</w:t>
      </w:r>
      <w:r w:rsidR="00B03D81">
        <w:rPr>
          <w:lang w:val="hr-HR"/>
        </w:rPr>
        <w:t>.0</w:t>
      </w:r>
      <w:r w:rsidR="00256829">
        <w:rPr>
          <w:lang w:val="hr-HR"/>
        </w:rPr>
        <w:t>4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17.947,15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892B89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F7C17">
        <w:rPr>
          <w:lang w:val="hr-HR"/>
        </w:rPr>
        <w:t>1</w:t>
      </w:r>
      <w:r w:rsidR="00256829">
        <w:rPr>
          <w:lang w:val="hr-HR"/>
        </w:rPr>
        <w:t>2</w:t>
      </w:r>
      <w:r w:rsidR="006F7C17">
        <w:rPr>
          <w:lang w:val="hr-HR"/>
        </w:rPr>
        <w:t>.04.</w:t>
      </w:r>
      <w:r w:rsidR="00256829">
        <w:rPr>
          <w:lang w:val="hr-HR"/>
        </w:rPr>
        <w:t>2018.</w:t>
      </w: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</w:t>
      </w:r>
      <w:r w:rsidR="00256829">
        <w:rPr>
          <w:b/>
          <w:lang w:val="hr-HR"/>
        </w:rPr>
        <w:t>8</w:t>
      </w:r>
      <w:r w:rsidR="00153B60">
        <w:rPr>
          <w:b/>
          <w:lang w:val="hr-HR"/>
        </w:rPr>
        <w:t>6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</w:t>
      </w:r>
      <w:r w:rsidR="00153B60">
        <w:rPr>
          <w:lang w:val="hr-HR"/>
        </w:rPr>
        <w:t>2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</w:t>
      </w:r>
      <w:r w:rsidR="00A716C5">
        <w:t>–</w:t>
      </w:r>
      <w:r w:rsidR="00B97CF2">
        <w:t xml:space="preserve"> </w:t>
      </w:r>
      <w:r w:rsidR="00A716C5">
        <w:t xml:space="preserve">odmah i </w:t>
      </w:r>
      <w:r w:rsidR="00B97CF2">
        <w:t xml:space="preserve">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53B6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51DB5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51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51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FLASH CAR COVER, jednostavno društvo s ograničenom odgovornošću za usluge tapeciranja</izvorni_sadrzaj>
    <derivirana_varijabla naziv="DomainObject.Predmet.ProtustrankaFormated_1">  FLASH CAR COVER, jednostavno društvo s ograničenom odgovornošću za usluge tapeciranja</derivirana_varijabla>
  </DomainObject.Predmet.ProtustrankaFormated>
  <DomainObject.Predmet.ProtustrankaFormatedOIB>
    <izvorni_sadrzaj>  FLASH CAR COVER, jednostavno društvo s ograničenom odgovornošću za usluge tapeciranja, OIB 96068469516</izvorni_sadrzaj>
    <derivirana_varijabla naziv="DomainObject.Predmet.ProtustrankaFormatedOIB_1">  FLASH CAR COVER, jednostavno društvo s ograničenom odgovornošću za usluge tapeciranja, OIB 96068469516</derivirana_varijabla>
  </DomainObject.Predmet.ProtustrankaFormatedOIB>
  <DomainObject.Predmet.ProtustrankaFormatedWithAdress>
    <izvorni_sadrzaj> FLASH CAR COVER, jednostavno društvo s ograničenom odgovornošću za usluge tapeciranja, Doverska 30, 21000 Split</izvorni_sadrzaj>
    <derivirana_varijabla naziv="DomainObject.Predmet.ProtustrankaFormatedWithAdress_1"> FLASH CAR COVER, jednostavno društvo s ograničenom odgovornošću za usluge tapeciranja, Doverska 30, 21000 Split</derivirana_varijabla>
  </DomainObject.Predmet.ProtustrankaFormatedWithAdress>
  <DomainObject.Predmet.ProtustrankaFormatedWithAdressOIB>
    <izvorni_sadrzaj> FLASH CAR COVER, jednostavno društvo s ograničenom odgovornošću za usluge tapeciranja, OIB 96068469516, Doverska 30, 21000 Split</izvorni_sadrzaj>
    <derivirana_varijabla naziv="DomainObject.Predmet.ProtustrankaFormatedWithAdressOIB_1"> FLASH CAR COVER, jednostavno društvo s ograničenom odgovornošću za usluge tapeciranja, OIB 96068469516, Doverska 30, 21000 Split</derivirana_varijabla>
  </DomainObject.Predmet.ProtustrankaFormatedWithAdressOIB>
  <DomainObject.Predmet.ProtustrankaWithAdress>
    <izvorni_sadrzaj>FLASH CAR COVER, jednostavno društvo s ograničenom odgovornošću za usluge tapeciranja Doverska 30, 21000 Split</izvorni_sadrzaj>
    <derivirana_varijabla naziv="DomainObject.Predmet.ProtustrankaWithAdress_1">FLASH CAR COVER, jednostavno društvo s ograničenom odgovornošću za usluge tapeciranja Doverska 30, 21000 Split</derivirana_varijabla>
  </DomainObject.Predmet.ProtustrankaWithAdress>
  <DomainObject.Predmet.ProtustrankaWithAdressOIB>
    <izvorni_sadrzaj>FLASH CAR COVER, jednostavno društvo s ograničenom odgovornošću za usluge tapeciranja, OIB 96068469516, Doverska 30, 21000 Split</izvorni_sadrzaj>
    <derivirana_varijabla naziv="DomainObject.Predmet.ProtustrankaWithAdressOIB_1">FLASH CAR COVER, jednostavno društvo s ograničenom odgovornošću za usluge tapeciranja, OIB 96068469516, Doverska 30, 21000 Split</derivirana_varijabla>
  </DomainObject.Predmet.ProtustrankaWithAdressOIB>
  <DomainObject.Predmet.ProtustrankaNazivFormated>
    <izvorni_sadrzaj>FLASH CAR COVER, jednostavno društvo s ograničenom odgovornošću za usluge tapeciranja</izvorni_sadrzaj>
    <derivirana_varijabla naziv="DomainObject.Predmet.ProtustrankaNazivFormated_1">FLASH CAR COVER, jednostavno društvo s ograničenom odgovornošću za usluge tapeciranja</derivirana_varijabla>
  </DomainObject.Predmet.ProtustrankaNazivFormated>
  <DomainObject.Predmet.ProtustrankaNazivFormatedOIB>
    <izvorni_sadrzaj>FLASH CAR COVER, jednostavno društvo s ograničenom odgovornošću za usluge tapeciranja, OIB 96068469516</izvorni_sadrzaj>
    <derivirana_varijabla naziv="DomainObject.Predmet.ProtustrankaNazivFormatedOIB_1">FLASH CAR COVER, jednostavno društvo s ograničenom odgovornošću za usluge tapeciranja, OIB 96068469516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17947.15</izvorni_sadrzaj>
    <derivirana_varijabla naziv="DomainObject.Predmet.TrenutnaVrijednost_1">17947.15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FLASH CAR COVER, jednostavno društvo s ograničenom odgovornošću za usluge tapeciranja</item>
    </izvorni_sadrzaj>
    <derivirana_varijabla naziv="DomainObject.Predmet.ProtuStrankaListFormated_1">
      <item>FLASH CAR COVER, jednostavno društvo s ograničenom odgovornošću za usluge tapeciranja</item>
    </derivirana_varijabla>
  </DomainObject.Predmet.ProtuStrankaListFormated>
  <DomainObject.Predmet.ProtuStrankaListFormatedOIB>
    <izvorni_sadrzaj>
      <item>FLASH CAR COVER, jednostavno društvo s ograničenom odgovornošću za usluge tapeciranja, OIB 96068469516</item>
    </izvorni_sadrzaj>
    <derivirana_varijabla naziv="DomainObject.Predmet.ProtuStrankaListFormatedOIB_1">
      <item>FLASH CAR COVER, jednostavno društvo s ograničenom odgovornošću za usluge tapeciranja, OIB 96068469516</item>
    </derivirana_varijabla>
  </DomainObject.Predmet.ProtuStrankaListFormatedOIB>
  <DomainObject.Predmet.ProtuStrankaListFormatedWithAdress>
    <izvorni_sadrzaj>
      <item>FLASH CAR COVER, jednostavno društvo s ograničenom odgovornošću za usluge tapeciranja, Doverska 30, 21000 Split</item>
    </izvorni_sadrzaj>
    <derivirana_varijabla naziv="DomainObject.Predmet.ProtuStrankaListFormatedWithAdress_1">
      <item>FLASH CAR COVER, jednostavno društvo s ograničenom odgovornošću za usluge tapeciranja, Doverska 30, 21000 Split</item>
    </derivirana_varijabla>
  </DomainObject.Predmet.ProtuStrankaListFormatedWithAdress>
  <DomainObject.Predmet.ProtuStrankaListFormatedWithAdressOIB>
    <izvorni_sadrzaj>
      <item>FLASH CAR COVER, jednostavno društvo s ograničenom odgovornošću za usluge tapeciranja, OIB 96068469516, Doverska 30, 21000 Split</item>
    </izvorni_sadrzaj>
    <derivirana_varijabla naziv="DomainObject.Predmet.ProtuStrankaListFormatedWithAdressOIB_1">
      <item>FLASH CAR COVER, jednostavno društvo s ograničenom odgovornošću za usluge tapeciranja, OIB 96068469516, Doverska 30, 21000 Split</item>
    </derivirana_varijabla>
  </DomainObject.Predmet.ProtuStrankaListFormatedWithAdressOIB>
  <DomainObject.Predmet.ProtuStrankaListNazivFormated>
    <izvorni_sadrzaj>
      <item>FLASH CAR COVER, jednostavno društvo s ograničenom odgovornošću za usluge tapeciranja</item>
    </izvorni_sadrzaj>
    <derivirana_varijabla naziv="DomainObject.Predmet.ProtuStrankaListNazivFormated_1">
      <item>FLASH CAR COVER, jednostavno društvo s ograničenom odgovornošću za usluge tapeciranja</item>
    </derivirana_varijabla>
  </DomainObject.Predmet.ProtuStrankaListNazivFormated>
  <DomainObject.Predmet.ProtuStrankaListNazivFormatedOIB>
    <izvorni_sadrzaj>
      <item>FLASH CAR COVER, jednostavno društvo s ograničenom odgovornošću za usluge tapeciranja, OIB 96068469516</item>
    </izvorni_sadrzaj>
    <derivirana_varijabla naziv="DomainObject.Predmet.ProtuStrankaListNazivFormatedOIB_1">
      <item>FLASH CAR COVER, jednostavno društvo s ograničenom odgovornošću za usluge tapeciranja, OIB 96068469516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FLASH CAR COVER, jednostavno društvo s ograničenom odgovornošću za usluge tapeciranja</izvorni_sadrzaj>
    <derivirana_varijabla naziv="DomainObject.Predmet.ProtustrankaIDrugi_1">FLASH CAR COVER, jednostavno društvo s ograničenom odgovornošću za usluge tapeciranja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FLASH CAR COVER, jednostavno društvo s ograničenom odgovornošću za usluge tapeciranja, OIB 96068469516, Doverska 30, 21000 Split</izvorni_sadrzaj>
    <derivirana_varijabla naziv="DomainObject.Predmet.ProtustrankaIDrugiAdressOIB_1">FLASH CAR COVER, jednostavno društvo s ograničenom odgovornošću za usluge tapeciranja, OIB 96068469516, Doverska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FLASH CAR COVER, jednostavno društvo s ograničenom odgovornošću za usluge tapeciranja</item>
      <item>FINANCIJSKA AGENCIJA, RC SPLIT</item>
    </izvorni_sadrzaj>
    <derivirana_varijabla naziv="DomainObject.Predmet.SudioniciListNaziv_1">
      <item>FLASH CAR COVER, jednostavno društvo s ograničenom odgovornošću za usluge tapeciranja</item>
      <item>FINANCIJSKA AGENCIJA, RC SPLIT</item>
    </derivirana_varijabla>
  </DomainObject.Predmet.SudioniciListNaziv>
  <DomainObject.Predmet.SudioniciListAdressOIB>
    <izvorni_sadrzaj>
      <item>FLASH CAR COVER, jednostavno društvo s ograničenom odgovornošću za usluge tapeciranja, OIB 96068469516, Doverska 30,21000 Split</item>
      <item>FINANCIJSKA AGENCIJA, RC SPLIT, OIB 85821130368, Mažuranićevo šetalište 24 b,21000 Split</item>
    </izvorni_sadrzaj>
    <derivirana_varijabla naziv="DomainObject.Predmet.SudioniciListAdressOIB_1">
      <item>FLASH CAR COVER, jednostavno društvo s ograničenom odgovornošću za usluge tapeciranja, OIB 96068469516, Doverska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96068469516</item>
      <item>, OIB 85821130368</item>
    </izvorni_sadrzaj>
    <derivirana_varijabla naziv="DomainObject.Predmet.SudioniciListNazivOIB_1">
      <item>, OIB 96068469516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FF1EFB-9399-426F-AF1D-2F18FE32E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785</properties:Words>
  <properties:Characters>4278</properties:Characters>
  <properties:Lines>104</properties:Lines>
  <properties:Paragraphs>38</properties:Paragraphs>
  <properties:TotalTime>981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1.St-286/2018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2018-09-12T10:30:00Z</cp:lastPrinted>
  <dcterms:modified xmlns:xsi="http://www.w3.org/2001/XMLSchema-instance" xsi:type="dcterms:W3CDTF">2018-09-12T10:31:00Z</dcterms:modified>
  <cp:revision>155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