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bd74" w14:paraId="a77bd74" w:rsidRDefault="00F71C0B" w:rsidP="00F71C0B" w:rsidR="00F71C0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C0B" w:rsidP="00F71C0B" w:rsidR="00F71C0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71C0B" w:rsidP="00F71C0B" w:rsidR="00F71C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71C0B" w:rsidP="00F71C0B" w:rsidR="00F71C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1C0B" w:rsidP="00F71C0B" w:rsidR="00F71C0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71C0B" w:rsidP="00F71C0B" w:rsidR="00F71C0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1C0B" w:rsidP="00F71C0B" w:rsidR="00F71C0B" w:rsidRPr="005D578C">
      <w:pPr>
        <w:jc w:val="center"/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1C0B" w:rsidP="00F71C0B" w:rsidR="00F71C0B" w:rsidRPr="005D578C">
      <w:pPr>
        <w:rPr>
          <w:rFonts w:cs="Times New Roman" w:eastAsia="Times New Roman"/>
          <w:szCs w:val="24"/>
        </w:rPr>
      </w:pPr>
    </w:p>
    <w:p w:rsidRDefault="00F71C0B" w:rsidP="00F71C0B" w:rsidR="00F71C0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COSLOVICH j. d. o. o. Oprtalj, Čepić 26A</w:t>
      </w:r>
      <w:r w:rsidRPr="002C2F41">
        <w:rPr>
          <w:rFonts w:cs="Times New Roman" w:eastAsia="Times New Roman"/>
        </w:rPr>
        <w:t xml:space="preserve">, OIB </w:t>
      </w:r>
      <w:r w:rsidRPr="00F71C0B">
        <w:rPr>
          <w:rFonts w:cs="Times New Roman" w:eastAsia="Times New Roman"/>
        </w:rPr>
        <w:t>05957435856</w:t>
      </w:r>
      <w:r w:rsidRPr="002C2F41">
        <w:rPr>
          <w:rFonts w:cs="Times New Roman" w:eastAsia="Times New Roman"/>
        </w:rPr>
        <w:t xml:space="preserve">, MBS </w:t>
      </w:r>
      <w:r w:rsidRPr="00F71C0B">
        <w:rPr>
          <w:rFonts w:cs="Times New Roman" w:eastAsia="Times New Roman"/>
        </w:rPr>
        <w:t>040299110</w:t>
      </w:r>
      <w:r>
        <w:rPr>
          <w:rFonts w:cs="Times New Roman" w:eastAsia="Times New Roman"/>
          <w:szCs w:val="24"/>
        </w:rPr>
        <w:t>, 12. svibnja 2017.</w:t>
      </w:r>
    </w:p>
    <w:p w:rsidRDefault="00F71C0B" w:rsidP="00F71C0B" w:rsidR="00F71C0B" w:rsidRPr="005D578C">
      <w:pPr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1C0B" w:rsidP="00F71C0B" w:rsidR="00F71C0B" w:rsidRPr="005D578C">
      <w:pPr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 dužnikom</w:t>
      </w:r>
      <w:r>
        <w:rPr>
          <w:rFonts w:cs="Times New Roman" w:eastAsia="Times New Roman"/>
          <w:szCs w:val="24"/>
        </w:rPr>
        <w:t xml:space="preserve"> COSLOVICH j. d. o. o. Oprtalj, Čepić 26A</w:t>
      </w:r>
      <w:r w:rsidRPr="002C2F41">
        <w:rPr>
          <w:rFonts w:cs="Times New Roman" w:eastAsia="Times New Roman"/>
        </w:rPr>
        <w:t xml:space="preserve">, OIB </w:t>
      </w:r>
      <w:r w:rsidRPr="00F71C0B">
        <w:rPr>
          <w:rFonts w:cs="Times New Roman" w:eastAsia="Times New Roman"/>
        </w:rPr>
        <w:t>05957435856</w:t>
      </w:r>
      <w:r w:rsidRPr="002C2F41">
        <w:rPr>
          <w:rFonts w:cs="Times New Roman" w:eastAsia="Times New Roman"/>
        </w:rPr>
        <w:t xml:space="preserve">, MBS </w:t>
      </w:r>
      <w:r w:rsidRPr="00F71C0B">
        <w:rPr>
          <w:rFonts w:cs="Times New Roman" w:eastAsia="Times New Roman"/>
        </w:rPr>
        <w:t>040299110</w:t>
      </w:r>
      <w:r>
        <w:rPr>
          <w:rFonts w:cs="Times New Roman" w:eastAsia="Times New Roman"/>
          <w:szCs w:val="24"/>
        </w:rPr>
        <w:t>.</w:t>
      </w:r>
    </w:p>
    <w:p w:rsidRDefault="00F71C0B" w:rsidP="00F71C0B" w:rsidR="00F71C0B" w:rsidRPr="005D578C">
      <w:pPr>
        <w:rPr>
          <w:rFonts w:cs="Times New Roman" w:eastAsia="Times New Roman"/>
          <w:szCs w:val="24"/>
        </w:rPr>
      </w:pPr>
    </w:p>
    <w:p w:rsidRDefault="00F71C0B" w:rsidP="00F71C0B" w:rsidR="00F71C0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F71C0B" w:rsidP="00F71C0B" w:rsidR="00F71C0B">
      <w:pPr>
        <w:rPr>
          <w:rFonts w:cs="Times New Roman" w:eastAsia="Times New Roman"/>
          <w:szCs w:val="20"/>
        </w:rPr>
      </w:pPr>
    </w:p>
    <w:p w:rsidRDefault="00C31911" w:rsidP="00C31911" w:rsidR="00C31911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>COSLOVICH j. d. o. o. Oprtalj, Čepić 26A</w:t>
      </w:r>
      <w:r w:rsidRPr="002C2F41">
        <w:rPr>
          <w:rFonts w:cs="Times New Roman" w:eastAsia="Times New Roman"/>
        </w:rPr>
        <w:t xml:space="preserve">, OIB </w:t>
      </w:r>
      <w:r w:rsidRPr="00F71C0B">
        <w:rPr>
          <w:rFonts w:cs="Times New Roman" w:eastAsia="Times New Roman"/>
        </w:rPr>
        <w:t>05957435856</w:t>
      </w:r>
      <w:r w:rsidRPr="002C2F41">
        <w:rPr>
          <w:rFonts w:cs="Times New Roman" w:eastAsia="Times New Roman"/>
        </w:rPr>
        <w:t xml:space="preserve">, MBS </w:t>
      </w:r>
      <w:r w:rsidRPr="00F71C0B">
        <w:rPr>
          <w:rFonts w:cs="Times New Roman" w:eastAsia="Times New Roman"/>
        </w:rPr>
        <w:t>040299110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3333-134-2017, i da obustavi daljnju pljenidbu do iznosa od 5.000,00 kn.</w:t>
      </w:r>
    </w:p>
    <w:p w:rsidRDefault="00C31911" w:rsidP="00C31911" w:rsidR="00C31911">
      <w:pPr>
        <w:ind w:firstLine="709"/>
        <w:rPr>
          <w:rFonts w:cs="Times New Roman" w:eastAsia="Times New Roman"/>
          <w:szCs w:val="24"/>
        </w:rPr>
      </w:pPr>
    </w:p>
    <w:p w:rsidRDefault="00C31911" w:rsidP="00C31911" w:rsidR="00C319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 Zaključuje se skraćeni stečajni postupak nad dužnikom COSLOVICH j. d. o. o. Oprtalj, Čepić 26A</w:t>
      </w:r>
      <w:r w:rsidRPr="002C2F41">
        <w:rPr>
          <w:rFonts w:cs="Times New Roman" w:eastAsia="Times New Roman"/>
        </w:rPr>
        <w:t xml:space="preserve">, OIB </w:t>
      </w:r>
      <w:r w:rsidRPr="00F71C0B">
        <w:rPr>
          <w:rFonts w:cs="Times New Roman" w:eastAsia="Times New Roman"/>
        </w:rPr>
        <w:t>05957435856</w:t>
      </w:r>
      <w:r w:rsidRPr="002C2F41">
        <w:rPr>
          <w:rFonts w:cs="Times New Roman" w:eastAsia="Times New Roman"/>
        </w:rPr>
        <w:t xml:space="preserve">, MBS </w:t>
      </w:r>
      <w:r w:rsidRPr="00F71C0B">
        <w:rPr>
          <w:rFonts w:cs="Times New Roman" w:eastAsia="Times New Roman"/>
        </w:rPr>
        <w:t>040299110</w:t>
      </w:r>
      <w:r>
        <w:rPr>
          <w:rFonts w:cs="Times New Roman" w:eastAsia="Times New Roman"/>
          <w:szCs w:val="24"/>
        </w:rPr>
        <w:t>.</w:t>
      </w:r>
    </w:p>
    <w:p w:rsidRDefault="00C31911" w:rsidP="00C31911" w:rsidR="00C31911">
      <w:pPr>
        <w:ind w:firstLine="709"/>
        <w:rPr>
          <w:rFonts w:cs="Times New Roman" w:eastAsia="Times New Roman"/>
          <w:szCs w:val="24"/>
        </w:rPr>
      </w:pPr>
    </w:p>
    <w:p w:rsidRDefault="00C31911" w:rsidP="00C31911" w:rsidR="00C319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 Ovo rješenje objavit će se na mrežnoj stranici e-Oglasna ploča sudova i po pravomoćnosti dostaviti sudskom registru ovog suda radi brisanja dužnika COSLOVICH j. d. o. o. Oprtalj, Čepić 26A</w:t>
      </w:r>
      <w:r w:rsidRPr="002C2F41">
        <w:rPr>
          <w:rFonts w:cs="Times New Roman" w:eastAsia="Times New Roman"/>
        </w:rPr>
        <w:t xml:space="preserve">, OIB </w:t>
      </w:r>
      <w:r w:rsidRPr="00F71C0B">
        <w:rPr>
          <w:rFonts w:cs="Times New Roman" w:eastAsia="Times New Roman"/>
        </w:rPr>
        <w:t>05957435856</w:t>
      </w:r>
      <w:r w:rsidRPr="002C2F41">
        <w:rPr>
          <w:rFonts w:cs="Times New Roman" w:eastAsia="Times New Roman"/>
        </w:rPr>
        <w:t xml:space="preserve">, MBS </w:t>
      </w:r>
      <w:r w:rsidRPr="00F71C0B">
        <w:rPr>
          <w:rFonts w:cs="Times New Roman" w:eastAsia="Times New Roman"/>
        </w:rPr>
        <w:t>040299110</w:t>
      </w:r>
      <w:r>
        <w:rPr>
          <w:rFonts w:cs="Times New Roman" w:eastAsia="Times New Roman"/>
          <w:szCs w:val="24"/>
        </w:rPr>
        <w:t>.</w:t>
      </w:r>
    </w:p>
    <w:p w:rsidRDefault="00C31911" w:rsidP="00C31911" w:rsidR="00C31911">
      <w:pPr>
        <w:ind w:firstLine="709"/>
        <w:rPr>
          <w:rFonts w:cs="Times New Roman" w:eastAsia="Times New Roman"/>
          <w:szCs w:val="24"/>
        </w:rPr>
      </w:pPr>
    </w:p>
    <w:p w:rsidRDefault="00C31911" w:rsidP="00C31911" w:rsidR="00C31911">
      <w:pPr>
        <w:rPr>
          <w:rFonts w:cs="Times New Roman" w:eastAsia="Times New Roman"/>
          <w:szCs w:val="24"/>
        </w:rPr>
      </w:pPr>
    </w:p>
    <w:p w:rsidRDefault="00C31911" w:rsidP="00C31911" w:rsidR="00C3191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7. ožujka 2017. ovome sudu, na temelju čl. 429. st. 1. Stečajnog zakona (Narodne novine br. 71/15, nadalje SZ), zahtjev za provedbu skraćenog stečajnog postupka nad pravnom osobom (dužnikom) dužnika COSLOVICH j. d. o. o. Oprtalj.</w:t>
      </w:r>
    </w:p>
    <w:p w:rsidRDefault="00C31911" w:rsidP="00C31911" w:rsidR="00C3191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3. ožujka 2017. imao neizvršene osnove za plaćanje u neprekinutom razdoblju od 120 dana u ukupnom iznosu 31.323,28 kn) i da za dužnika nisu ispunjene pretpostavke za pokretanje drugog postupka radi brisanja iz sudskog registra, što je utvrđeno uvidom u zahtjev Financijske agencije i izvadak </w:t>
      </w:r>
      <w:r>
        <w:lastRenderedPageBreak/>
        <w:t>iz sudskog registra za dužnika (listovi 1-3 spisa)</w:t>
      </w:r>
      <w:r>
        <w:rPr>
          <w:rFonts w:eastAsiaTheme="minorHAnsi"/>
          <w:lang w:eastAsia="en-US"/>
        </w:rPr>
        <w:t>, sud je, sukladno čl. 430. SZ-a, 10.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St-134/2017-3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31911" w:rsidP="00C31911" w:rsidR="00C31911">
      <w:pPr>
        <w:ind w:firstLine="708"/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1C0B" w:rsidP="00F71C0B" w:rsidR="00F71C0B">
      <w:pPr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71C0B" w:rsidP="00F71C0B" w:rsidR="00F71C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71C0B" w:rsidP="00F71C0B" w:rsidR="00F71C0B">
      <w:pPr>
        <w:jc w:val="left"/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left"/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1C0B" w:rsidP="00F71C0B" w:rsidR="00F71C0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71C0B" w:rsidP="00F71C0B" w:rsidR="00F71C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71C0B" w:rsidP="00F71C0B" w:rsidR="00F71C0B">
      <w:pPr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rPr>
          <w:rFonts w:cs="Times New Roman" w:eastAsia="Times New Roman"/>
          <w:szCs w:val="24"/>
        </w:rPr>
      </w:pPr>
    </w:p>
    <w:p w:rsidRDefault="00F71C0B" w:rsidP="00F71C0B" w:rsidR="00F71C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1C0B" w:rsidP="00F71C0B" w:rsidR="00F71C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71C0B" w:rsidP="00F71C0B" w:rsidR="00F71C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COSLOVICH j. d. o. o. Oprtalj, Čepić 26A</w:t>
      </w:r>
      <w:r>
        <w:rPr>
          <w:rFonts w:cs="Times New Roman" w:eastAsia="Times New Roman"/>
        </w:rPr>
        <w:t xml:space="preserve">, </w:t>
      </w:r>
    </w:p>
    <w:p w:rsidRDefault="00F71C0B" w:rsidP="00F71C0B" w:rsidR="00F71C0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71C0B" w:rsidP="00F71C0B" w:rsidR="00F71C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71C0B" w:rsidP="00F71C0B" w:rsidR="00F71C0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F71C0B" w:rsidP="00F71C0B" w:rsidR="00F71C0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71C0B" w:rsidP="00F71C0B" w:rsidR="00F71C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71C0B" w:rsidP="00F71C0B" w:rsidR="00F71C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71C0B" w:rsidP="00F71C0B" w:rsidR="00F71C0B"/>
    <w:p w:rsidRDefault="00F71C0B" w:rsidP="00F71C0B" w:rsidR="00F71C0B"/>
    <w:sectPr w:rsidSect="00F71C0B" w:rsidR="00F71C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C0B" w:rsidP="00F71C0B" w:rsidR="00F71C0B">
      <w:r>
        <w:separator/>
      </w:r>
    </w:p>
  </w:endnote>
  <w:endnote w:id="0" w:type="continuationSeparator">
    <w:p w:rsidRDefault="00F71C0B" w:rsidP="00F71C0B" w:rsidR="00F71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C0B" w:rsidP="00F71C0B" w:rsidR="00F71C0B">
      <w:r>
        <w:separator/>
      </w:r>
    </w:p>
  </w:footnote>
  <w:footnote w:id="0" w:type="continuationSeparator">
    <w:p w:rsidRDefault="00F71C0B" w:rsidP="00F71C0B" w:rsidR="00F71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C0B" w:rsidP="00F71C0B" w:rsidR="00F71C0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746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St-134/2017-4</w:t>
    </w:r>
  </w:p>
  <w:p w:rsidRDefault="00F71C0B" w:rsidP="00F71C0B" w:rsidR="00F71C0B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C0B" w:rsidP="00F71C0B" w:rsidR="00F71C0B" w:rsidRPr="00970AE0">
    <w:pPr>
      <w:pStyle w:val="Zaglavlje"/>
      <w:jc w:val="right"/>
    </w:pPr>
    <w:r>
      <w:rPr>
        <w:szCs w:val="24"/>
      </w:rPr>
      <w:t>8 St-134/2017-4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755"/>
    <w:rsid w:val="001C3188"/>
    <w:rsid w:val="005E6D88"/>
    <w:rsid w:val="006F6755"/>
    <w:rsid w:val="00A814E6"/>
    <w:rsid w:val="00C31911"/>
    <w:rsid w:val="00E74688"/>
    <w:rsid w:val="00F7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C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C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1C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C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C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C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1C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31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31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31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C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C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1C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C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C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C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1C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318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31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31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5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St-134/2017-4</izvorni_sadrzaj>
    <derivirana_varijabla naziv="DomainObject.Oznaka_1">St-134/2017-4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COSLOVICH j.d.o.o. OPRTALJ</izvorni_sadrzaj>
    <derivirana_varijabla naziv="DomainObject.Predmet.ProtustrankaFormated_1">  COSLOVICH j.d.o.o. OPRTALJ</derivirana_varijabla>
  </DomainObject.Predmet.ProtustrankaFormated>
  <DomainObject.Predmet.ProtustrankaFormatedOIB>
    <izvorni_sadrzaj>  COSLOVICH j.d.o.o. OPRTALJ, OIB 05957435856</izvorni_sadrzaj>
    <derivirana_varijabla naziv="DomainObject.Predmet.ProtustrankaFormatedOIB_1">  COSLOVICH j.d.o.o. OPRTALJ, OIB 05957435856</derivirana_varijabla>
  </DomainObject.Predmet.ProtustrankaFormatedOIB>
  <DomainObject.Predmet.ProtustrankaFormatedWithAdress>
    <izvorni_sadrzaj> COSLOVICH j.d.o.o. OPRTALJ, Čepić 26A, 52460 Oprtalj</izvorni_sadrzaj>
    <derivirana_varijabla naziv="DomainObject.Predmet.ProtustrankaFormatedWithAdress_1"> COSLOVICH j.d.o.o. OPRTALJ, Čepić 26A, 52460 Oprtalj</derivirana_varijabla>
  </DomainObject.Predmet.ProtustrankaFormatedWithAdress>
  <DomainObject.Predmet.ProtustrankaFormatedWithAdressOIB>
    <izvorni_sadrzaj> COSLOVICH j.d.o.o. OPRTALJ, OIB 05957435856, Čepić 26A, 52460 Oprtalj</izvorni_sadrzaj>
    <derivirana_varijabla naziv="DomainObject.Predmet.ProtustrankaFormatedWithAdressOIB_1"> COSLOVICH j.d.o.o. OPRTALJ, OIB 05957435856, Čepić 26A, 52460 Oprtalj</derivirana_varijabla>
  </DomainObject.Predmet.ProtustrankaFormatedWithAdressOIB>
  <DomainObject.Predmet.ProtustrankaWithAdress>
    <izvorni_sadrzaj>COSLOVICH j.d.o.o. OPRTALJ Čepić 26A, 52460 Oprtalj</izvorni_sadrzaj>
    <derivirana_varijabla naziv="DomainObject.Predmet.ProtustrankaWithAdress_1">COSLOVICH j.d.o.o. OPRTALJ Čepić 26A, 52460 Oprtalj</derivirana_varijabla>
  </DomainObject.Predmet.ProtustrankaWithAdress>
  <DomainObject.Predmet.ProtustrankaWithAdressOIB>
    <izvorni_sadrzaj>COSLOVICH j.d.o.o. OPRTALJ, OIB 05957435856, Čepić 26A, 52460 Oprtalj</izvorni_sadrzaj>
    <derivirana_varijabla naziv="DomainObject.Predmet.ProtustrankaWithAdressOIB_1">COSLOVICH j.d.o.o. OPRTALJ, OIB 05957435856, Čepić 26A, 52460 Oprtalj</derivirana_varijabla>
  </DomainObject.Predmet.ProtustrankaWithAdressOIB>
  <DomainObject.Predmet.ProtustrankaNazivFormated>
    <izvorni_sadrzaj>COSLOVICH j.d.o.o. OPRTALJ</izvorni_sadrzaj>
    <derivirana_varijabla naziv="DomainObject.Predmet.ProtustrankaNazivFormated_1">COSLOVICH j.d.o.o. OPRTALJ</derivirana_varijabla>
  </DomainObject.Predmet.ProtustrankaNazivFormated>
  <DomainObject.Predmet.ProtustrankaNazivFormatedOIB>
    <izvorni_sadrzaj>COSLOVICH j.d.o.o. OPRTALJ, OIB 05957435856</izvorni_sadrzaj>
    <derivirana_varijabla naziv="DomainObject.Predmet.ProtustrankaNazivFormatedOIB_1">COSLOVICH j.d.o.o. OPRTALJ, OIB 05957435856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31323.28</izvorni_sadrzaj>
    <derivirana_varijabla naziv="DomainObject.Predmet.TrenutnaVrijednost_1">31323.28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COSLOVICH j.d.o.o. OPRTALJ</item>
    </izvorni_sadrzaj>
    <derivirana_varijabla naziv="DomainObject.Predmet.ProtuStrankaListFormated_1">
      <item>COSLOVICH j.d.o.o. OPRTALJ</item>
    </derivirana_varijabla>
  </DomainObject.Predmet.ProtuStrankaListFormated>
  <DomainObject.Predmet.ProtuStrankaListFormatedOIB>
    <izvorni_sadrzaj>
      <item>COSLOVICH j.d.o.o. OPRTALJ, OIB 05957435856</item>
    </izvorni_sadrzaj>
    <derivirana_varijabla naziv="DomainObject.Predmet.ProtuStrankaListFormatedOIB_1">
      <item>COSLOVICH j.d.o.o. OPRTALJ, OIB 05957435856</item>
    </derivirana_varijabla>
  </DomainObject.Predmet.ProtuStrankaListFormatedOIB>
  <DomainObject.Predmet.ProtuStrankaListFormatedWithAdress>
    <izvorni_sadrzaj>
      <item>COSLOVICH j.d.o.o. OPRTALJ, Čepić 26A, 52460 Oprtalj</item>
    </izvorni_sadrzaj>
    <derivirana_varijabla naziv="DomainObject.Predmet.ProtuStrankaListFormatedWithAdress_1">
      <item>COSLOVICH j.d.o.o. OPRTALJ, Čepić 26A, 52460 Oprtalj</item>
    </derivirana_varijabla>
  </DomainObject.Predmet.ProtuStrankaListFormatedWithAdress>
  <DomainObject.Predmet.ProtuStrankaListFormatedWithAdressOIB>
    <izvorni_sadrzaj>
      <item>COSLOVICH j.d.o.o. OPRTALJ, OIB 05957435856, Čepić 26A, 52460 Oprtalj</item>
    </izvorni_sadrzaj>
    <derivirana_varijabla naziv="DomainObject.Predmet.ProtuStrankaListFormatedWithAdressOIB_1">
      <item>COSLOVICH j.d.o.o. OPRTALJ, OIB 05957435856, Čepić 26A, 52460 Oprtalj</item>
    </derivirana_varijabla>
  </DomainObject.Predmet.ProtuStrankaListFormatedWithAdressOIB>
  <DomainObject.Predmet.ProtuStrankaListNazivFormated>
    <izvorni_sadrzaj>
      <item>COSLOVICH j.d.o.o. OPRTALJ</item>
    </izvorni_sadrzaj>
    <derivirana_varijabla naziv="DomainObject.Predmet.ProtuStrankaListNazivFormated_1">
      <item>COSLOVICH j.d.o.o. OPRTALJ</item>
    </derivirana_varijabla>
  </DomainObject.Predmet.ProtuStrankaListNazivFormated>
  <DomainObject.Predmet.ProtuStrankaListNazivFormatedOIB>
    <izvorni_sadrzaj>
      <item>COSLOVICH j.d.o.o. OPRTALJ, OIB 05957435856</item>
    </izvorni_sadrzaj>
    <derivirana_varijabla naziv="DomainObject.Predmet.ProtuStrankaListNazivFormatedOIB_1">
      <item>COSLOVICH j.d.o.o. OPRTALJ, OIB 05957435856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St-134/2017-4</izvorni_sadrzaj>
    <derivirana_varijabla naziv="DomainObject.PoslovniBrojDokumenta_1">St-134/2017-4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COSLOVICH j.d.o.o. OPRTALJ</izvorni_sadrzaj>
    <derivirana_varijabla naziv="DomainObject.Predmet.ProtustrankaIDrugi_1">COSLOVICH j.d.o.o.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COSLOVICH j.d.o.o. OPRTALJ, OIB 05957435856, Čepić 26A, 52460 Oprtalj</izvorni_sadrzaj>
    <derivirana_varijabla naziv="DomainObject.Predmet.ProtustrankaIDrugiAdressOIB_1">COSLOVICH j.d.o.o. OPRTALJ, OIB 05957435856, Čepić 26A,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COSLOVICH j.d.o.o. OPRTALJ</item>
    </izvorni_sadrzaj>
    <derivirana_varijabla naziv="DomainObject.Predmet.SudioniciListNaziv_1">
      <item>FINANCIJSKA AGENCIJA, RC RIJEKA, PODRUŽNICA PULA, PULA</item>
      <item>COSLOVICH j.d.o.o.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COSLOVICH j.d.o.o. OPRTALJ, OIB 05957435856, Čepić 26A,52460 Oprtalj</item>
    </izvorni_sadrzaj>
    <derivirana_varijabla naziv="DomainObject.Predmet.SudioniciListAdressOIB_1">
      <item>FINANCIJSKA AGENCIJA, RC RIJEKA, PODRUŽNICA PULA, PULA, OIB 85821130368, Giardini 5,52100 Pula</item>
      <item>COSLOVICH j.d.o.o. OPRTALJ, OIB 05957435856, Čepić 26A,52460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05957435856</item>
    </izvorni_sadrzaj>
    <derivirana_varijabla naziv="DomainObject.Predmet.SudioniciListNazivOIB_1">
      <item>, OIB 85821130368</item>
      <item>, OIB 05957435856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4067</properties:Characters>
  <properties:Lines>95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2017-05-10T09:55:00Z</dcterms:created>
  <dc:creator>Morena Brajuha</dc:creator>
  <dc:description/>
  <cp:keywords/>
  <cp:lastModifiedBy>Hani Udovičić</cp:lastModifiedBy>
  <cp:lastPrinted>2017-05-12T06:04:00Z</cp:lastPrinted>
  <dcterms:modified xmlns:xsi="http://www.w3.org/2001/XMLSchema-instance" xsi:type="dcterms:W3CDTF">2017-05-12T06:04:00Z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