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c00f" w14:paraId="417c00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3539F6">
        <w:rPr>
          <w:lang w:val="hr-HR"/>
        </w:rPr>
        <w:t>501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3539F6">
        <w:rPr>
          <w:lang w:val="hr-HR"/>
        </w:rPr>
        <w:t>BOLID d.o.o. za poljoprivredu i trgovinu, Mikleuš, Nikole Šubića Zrinskog 105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539F6">
        <w:rPr>
          <w:lang w:val="hr-HR"/>
        </w:rPr>
        <w:t>010071491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539F6">
        <w:rPr>
          <w:lang w:val="hr-HR"/>
        </w:rPr>
        <w:t>79085792016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539F6">
        <w:rPr>
          <w:lang w:val="hr-HR"/>
        </w:rPr>
        <w:t>501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539F6">
        <w:rPr>
          <w:lang w:val="hr-HR"/>
        </w:rPr>
        <w:t>2.795,93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995321">
        <w:rPr>
          <w:lang w:val="hr-HR"/>
        </w:rPr>
        <w:t>Damjan Božiček, iz Ivanića De</w:t>
      </w:r>
      <w:r w:rsidR="00097653">
        <w:rPr>
          <w:lang w:val="hr-HR"/>
        </w:rPr>
        <w:t>si</w:t>
      </w:r>
      <w:r w:rsidR="00995321">
        <w:rPr>
          <w:lang w:val="hr-HR"/>
        </w:rPr>
        <w:t>nićkog</w:t>
      </w:r>
      <w:r w:rsidR="00266260">
        <w:rPr>
          <w:lang w:val="hr-HR"/>
        </w:rPr>
        <w:t xml:space="preserve">, </w:t>
      </w:r>
      <w:r w:rsidR="00995321">
        <w:rPr>
          <w:lang w:val="hr-HR"/>
        </w:rPr>
        <w:t>Ivanić Des</w:t>
      </w:r>
      <w:r w:rsidR="00097653">
        <w:rPr>
          <w:lang w:val="hr-HR"/>
        </w:rPr>
        <w:t>i</w:t>
      </w:r>
      <w:r w:rsidR="00995321">
        <w:rPr>
          <w:lang w:val="hr-HR"/>
        </w:rPr>
        <w:t>nićki 28/1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95321">
        <w:rPr>
          <w:lang w:val="hr-HR"/>
        </w:rPr>
        <w:t>56708415602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95321">
        <w:rPr>
          <w:lang w:val="hr-HR"/>
        </w:rPr>
        <w:t>22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097653">
      <w:pPr>
        <w:ind w:firstLine="5103"/>
        <w:rPr>
          <w:lang w:val="hr-HR"/>
        </w:rPr>
      </w:pPr>
      <w:r w:rsidRPr="000664E3">
        <w:rPr>
          <w:lang w:val="hr-HR"/>
        </w:rPr>
        <w:t xml:space="preserve">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995321">
        <w:rPr>
          <w:lang w:val="hr-HR"/>
        </w:rPr>
        <w:t>22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Sect="00097653" w:rsidR="000E2229" w:rsidRPr="004525DA">
      <w:headerReference w:type="even" r:id="rId10"/>
      <w:headerReference w:type="defaul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5E7" w:rsidR="000175E7">
      <w:r>
        <w:separator/>
      </w:r>
    </w:p>
  </w:endnote>
  <w:endnote w:id="0" w:type="continuationSeparator">
    <w:p w:rsidRDefault="000175E7" w:rsidR="00017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5E7" w:rsidR="000175E7">
      <w:r>
        <w:separator/>
      </w:r>
    </w:p>
  </w:footnote>
  <w:footnote w:id="0" w:type="continuationSeparator">
    <w:p w:rsidRDefault="000175E7" w:rsidR="00017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6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175E7"/>
    <w:rsid w:val="00020AD1"/>
    <w:rsid w:val="00071E80"/>
    <w:rsid w:val="00080DAD"/>
    <w:rsid w:val="00097653"/>
    <w:rsid w:val="000B218C"/>
    <w:rsid w:val="000B6A05"/>
    <w:rsid w:val="000E2229"/>
    <w:rsid w:val="000E2494"/>
    <w:rsid w:val="00151C8B"/>
    <w:rsid w:val="00170D33"/>
    <w:rsid w:val="00184DF0"/>
    <w:rsid w:val="001B397D"/>
    <w:rsid w:val="00230CD2"/>
    <w:rsid w:val="00266260"/>
    <w:rsid w:val="0032457F"/>
    <w:rsid w:val="003539F6"/>
    <w:rsid w:val="003A10F9"/>
    <w:rsid w:val="003E56D2"/>
    <w:rsid w:val="003F72C8"/>
    <w:rsid w:val="004006EF"/>
    <w:rsid w:val="004525DA"/>
    <w:rsid w:val="004629E7"/>
    <w:rsid w:val="004B0A09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91DB5"/>
    <w:rsid w:val="008A217A"/>
    <w:rsid w:val="008C7CA9"/>
    <w:rsid w:val="008E00AB"/>
    <w:rsid w:val="008E3DB0"/>
    <w:rsid w:val="0091341F"/>
    <w:rsid w:val="00943BD9"/>
    <w:rsid w:val="0097587E"/>
    <w:rsid w:val="00985844"/>
    <w:rsid w:val="00995321"/>
    <w:rsid w:val="009E6C69"/>
    <w:rsid w:val="009F1B25"/>
    <w:rsid w:val="00A475FF"/>
    <w:rsid w:val="00A73B9E"/>
    <w:rsid w:val="00A94EDF"/>
    <w:rsid w:val="00AB4255"/>
    <w:rsid w:val="00B24E12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7717F"/>
    <w:rsid w:val="00E97333"/>
    <w:rsid w:val="00EC2C0D"/>
    <w:rsid w:val="00F12ADC"/>
    <w:rsid w:val="00F178C7"/>
    <w:rsid w:val="00F60A19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7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1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1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1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1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7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1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1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1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1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BOLID d.o.o. za poljoprivredu i trgovinu, Mikleuš zastupanog po punomoćniku Damjan Božiček</izvorni_sadrzaj>
    <derivirana_varijabla naziv="DomainObject.Predmet.ProtustrankaFormated_1">  BOLID d.o.o. za poljoprivredu i trgovinu, Mikleuš zastupanog po punomoćniku Damjan Božiček</derivirana_varijabla>
  </DomainObject.Predmet.ProtustrankaFormated>
  <DomainObject.Predmet.ProtustrankaFormatedOIB>
    <izvorni_sadrzaj>  BOLID d.o.o. za poljoprivredu i trgovinu, Mikleuš, OIB 79085792016 zastupanog po punomoćniku Damjan Božiček</izvorni_sadrzaj>
    <derivirana_varijabla naziv="DomainObject.Predmet.ProtustrankaFormatedOIB_1">  BOLID d.o.o. za poljoprivredu i trgovinu, Mikleuš, OIB 79085792016 zastupanog po punomoćniku Damjan Božiček</derivirana_varijabla>
  </DomainObject.Predmet.ProtustrankaFormatedOIB>
  <DomainObject.Predmet.ProtustrankaFormatedWithAdress>
    <izvorni_sadrzaj> BOLID d.o.o. za poljoprivredu i trgovinu, Mikleuš, Nikole Šubića Zrinskog 105, 33514 Mikleuš zastupanog po punomoćniku Damjan Božiček</izvorni_sadrzaj>
    <derivirana_varijabla naziv="DomainObject.Predmet.ProtustrankaFormatedWithAdress_1"> BOLID d.o.o. za poljoprivredu i trgovinu, Mikleuš, Nikole Šubića Zrinskog 105, 33514 Mikleuš zastupanog po punomoćniku Damjan Božiček</derivirana_varijabla>
  </DomainObject.Predmet.ProtustrankaFormatedWithAdress>
  <DomainObject.Predmet.ProtustrankaFormatedWithAdressOIB>
    <izvorni_sadrzaj> BOLID d.o.o. za poljoprivredu i trgovinu, Mikleuš, OIB 79085792016, Nikole Šubića Zrinskog 105, 33514 Mikleuš zastupanog po punomoćniku Damjan Božiček</izvorni_sadrzaj>
    <derivirana_varijabla naziv="DomainObject.Predmet.ProtustrankaFormatedWithAdressOIB_1"> BOLID d.o.o. za poljoprivredu i trgovinu, Mikleuš, OIB 79085792016, Nikole Šubića Zrinskog 105, 33514 Mikleuš zastupanog po punomoćniku Damjan Božiček</derivirana_varijabla>
  </DomainObject.Predmet.ProtustrankaFormatedWithAdressOIB>
  <DomainObject.Predmet.ProtustrankaWithAdress>
    <izvorni_sadrzaj>BOLID d.o.o. za poljoprivredu i trgovinu, Mikleuš Nikole Šubića Zrinskog 105, 33514 Mikleuš</izvorni_sadrzaj>
    <derivirana_varijabla naziv="DomainObject.Predmet.ProtustrankaWithAdress_1">BOLID d.o.o. za poljoprivredu i trgovinu, Mikleuš Nikole Šubića Zrinskog 105, 33514 Mikleuš</derivirana_varijabla>
  </DomainObject.Predmet.ProtustrankaWithAdress>
  <DomainObject.Predmet.ProtustrankaWithAdressOIB>
    <izvorni_sadrzaj>BOLID d.o.o. za poljoprivredu i trgovinu, Mikleuš, OIB 79085792016, Nikole Šubića Zrinskog 105, 33514 Mikleuš</izvorni_sadrzaj>
    <derivirana_varijabla naziv="DomainObject.Predmet.ProtustrankaWithAdressOIB_1">BOLID d.o.o. za poljoprivredu i trgovinu, Mikleuš, OIB 79085792016, Nikole Šubića Zrinskog 105, 33514 Mikleuš</derivirana_varijabla>
  </DomainObject.Predmet.ProtustrankaWithAdressOIB>
  <DomainObject.Predmet.ProtustrankaNazivFormated>
    <izvorni_sadrzaj>BOLID d.o.o. za poljoprivredu i trgovinu, Mikleuš</izvorni_sadrzaj>
    <derivirana_varijabla naziv="DomainObject.Predmet.ProtustrankaNazivFormated_1">BOLID d.o.o. za poljoprivredu i trgovinu, Mikleuš</derivirana_varijabla>
  </DomainObject.Predmet.ProtustrankaNazivFormated>
  <DomainObject.Predmet.ProtustrankaNazivFormatedOIB>
    <izvorni_sadrzaj>BOLID d.o.o. za poljoprivredu i trgovinu, Mikleuš, OIB 79085792016</izvorni_sadrzaj>
    <derivirana_varijabla naziv="DomainObject.Predmet.ProtustrankaNazivFormatedOIB_1">BOLID d.o.o. za poljoprivredu i trgovinu, Mikleuš, OIB 79085792016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BOLID d.o.o. za poljoprivredu i trgovinu, Mikleuš zastupanog po punomoćniku Damjan Božiček</item>
    </izvorni_sadrzaj>
    <derivirana_varijabla naziv="DomainObject.Predmet.ProtuStrankaListFormated_1">
      <item>BOLID d.o.o. za poljoprivredu i trgovinu, Mikleuš zastupanog po punomoćniku Damjan Božiček</item>
    </derivirana_varijabla>
  </DomainObject.Predmet.ProtuStrankaListFormated>
  <DomainObject.Predmet.ProtuStrankaListFormatedOIB>
    <izvorni_sadrzaj>
      <item>BOLID d.o.o. za poljoprivredu i trgovinu, Mikleuš, OIB 79085792016 zastupanog po punomoćniku Damjan Božiček</item>
    </izvorni_sadrzaj>
    <derivirana_varijabla naziv="DomainObject.Predmet.ProtuStrankaListFormatedOIB_1">
      <item>BOLID d.o.o. za poljoprivredu i trgovinu, Mikleuš, OIB 79085792016 zastupanog po punomoćniku Damjan Božiček</item>
    </derivirana_varijabla>
  </DomainObject.Predmet.ProtuStrankaListFormatedOIB>
  <DomainObject.Predmet.ProtuStrankaListFormatedWithAdress>
    <izvorni_sadrzaj>
      <item>BOLID d.o.o. za poljoprivredu i trgovinu, Mikleuš, Nikole Šubića Zrinskog 105, 33514 Mikleuš zastupanog po punomoćniku Damjan Božiček</item>
    </izvorni_sadrzaj>
    <derivirana_varijabla naziv="DomainObject.Predmet.ProtuStrankaListFormatedWithAdress_1">
      <item>BOLID d.o.o. za poljoprivredu i trgovinu, Mikleuš, Nikole Šubića Zrinskog 105, 33514 Mikleuš zastupanog po punomoćniku Damjan Božiček</item>
    </derivirana_varijabla>
  </DomainObject.Predmet.ProtuStrankaListFormatedWithAdress>
  <DomainObject.Predmet.ProtuStrankaListFormatedWithAdressOIB>
    <izvorni_sadrzaj>
      <item>BOLID d.o.o. za poljoprivredu i trgovinu, Mikleuš, OIB 79085792016, Nikole Šubića Zrinskog 105, 33514 Mikleuš zastupanog po punomoćniku Damjan Božiček</item>
    </izvorni_sadrzaj>
    <derivirana_varijabla naziv="DomainObject.Predmet.ProtuStrankaListFormatedWithAdressOIB_1">
      <item>BOLID d.o.o. za poljoprivredu i trgovinu, Mikleuš, OIB 79085792016, Nikole Šubića Zrinskog 105, 33514 Mikleuš zastupanog po punomoćniku Damjan Božiček</item>
    </derivirana_varijabla>
  </DomainObject.Predmet.ProtuStrankaListFormatedWithAdressOIB>
  <DomainObject.Predmet.ProtuStrankaListNazivFormated>
    <izvorni_sadrzaj>
      <item>BOLID d.o.o. za poljoprivredu i trgovinu, Mikleuš</item>
    </izvorni_sadrzaj>
    <derivirana_varijabla naziv="DomainObject.Predmet.ProtuStrankaListNazivFormated_1">
      <item>BOLID d.o.o. za poljoprivredu i trgovinu, Mikleuš</item>
    </derivirana_varijabla>
  </DomainObject.Predmet.ProtuStrankaListNazivFormated>
  <DomainObject.Predmet.ProtuStrankaListNazivFormatedOIB>
    <izvorni_sadrzaj>
      <item>BOLID d.o.o. za poljoprivredu i trgovinu, Mikleuš, OIB 79085792016</item>
    </izvorni_sadrzaj>
    <derivirana_varijabla naziv="DomainObject.Predmet.ProtuStrankaListNazivFormatedOIB_1">
      <item>BOLID d.o.o. za poljoprivredu i trgovinu, Mikleuš, OIB 79085792016</item>
    </derivirana_varijabla>
  </DomainObject.Predmet.ProtuStrankaListNazivFormatedOIB>
  <DomainObject.Predmet.OstaliListFormated>
    <izvorni_sadrzaj>
      <item>Damjan Božiček punomoćnik sudionika u postupku BOLID d.o.o. za poljoprivredu i trgovinu, Mikleuš</item>
    </izvorni_sadrzaj>
    <derivirana_varijabla naziv="DomainObject.Predmet.OstaliListFormated_1">
      <item>Damjan Božiček punomoćnik sudionika u postupku BOLID d.o.o. za poljoprivredu i trgovinu, Mikleuš</item>
    </derivirana_varijabla>
  </DomainObject.Predmet.OstaliListFormated>
  <DomainObject.Predmet.OstaliListFormatedOIB>
    <izvorni_sadrzaj>
      <item>Damjan Božiček, OIB 56708415602 punomoćnik sudionika u postupku BOLID d.o.o. za poljoprivredu i trgovinu, Mikleuš</item>
    </izvorni_sadrzaj>
    <derivirana_varijabla naziv="DomainObject.Predmet.OstaliListFormatedOIB_1">
      <item>Damjan Božiček, OIB 56708415602 punomoćnik sudionika u postupku BOLID d.o.o. za poljoprivredu i trgovinu, Mikleuš</item>
    </derivirana_varijabla>
  </DomainObject.Predmet.OstaliListFormatedOIB>
  <DomainObject.Predmet.OstaliListFormatedWithAdress>
    <izvorni_sadrzaj>
      <item>Damjan Božiček, Ivanić Desinićki, 49216 Ivanić Desinićki punomoćnik sudionika u postupku BOLID d.o.o. za poljoprivredu i trgovinu, Mikleuš</item>
    </izvorni_sadrzaj>
    <derivirana_varijabla naziv="DomainObject.Predmet.OstaliListFormatedWithAdress_1">
      <item>Damjan Božiček, Ivanić Desinićki, 49216 Ivanić Desinićki punomoćnik sudionika u postupku BOLID d.o.o. za poljoprivredu i trgovinu, Mikleuš</item>
    </derivirana_varijabla>
  </DomainObject.Predmet.OstaliListFormatedWithAdress>
  <DomainObject.Predmet.OstaliListFormatedWithAdressOIB>
    <izvorni_sadrzaj>
      <item>Damjan Božiček, OIB 56708415602, Ivanić Desinićki, 49216 Ivanić Desinićki punomoćnik sudionika u postupku BOLID d.o.o. za poljoprivredu i trgovinu, Mikleuš</item>
    </izvorni_sadrzaj>
    <derivirana_varijabla naziv="DomainObject.Predmet.OstaliListFormatedWithAdressOIB_1">
      <item>Damjan Božiček, OIB 56708415602, Ivanić Desinićki, 49216 Ivanić Desinićki punomoćnik sudionika u postupku BOLID d.o.o. za poljoprivredu i trgovinu, Mikleuš</item>
    </derivirana_varijabla>
  </DomainObject.Predmet.OstaliListFormatedWithAdressOIB>
  <DomainObject.Predmet.OstaliListNazivFormated>
    <izvorni_sadrzaj>
      <item>Damjan Božiček</item>
    </izvorni_sadrzaj>
    <derivirana_varijabla naziv="DomainObject.Predmet.OstaliListNazivFormated_1">
      <item>Damjan Božiček</item>
    </derivirana_varijabla>
  </DomainObject.Predmet.OstaliListNazivFormated>
  <DomainObject.Predmet.OstaliListNazivFormatedOIB>
    <izvorni_sadrzaj>
      <item>Damjan Božiček, OIB 56708415602</item>
    </izvorni_sadrzaj>
    <derivirana_varijabla naziv="DomainObject.Predmet.OstaliListNazivFormatedOIB_1">
      <item>Damjan Božiček, OIB 56708415602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BOLID d.o.o. za poljoprivredu i trgovinu, Mikleuš</izvorni_sadrzaj>
    <derivirana_varijabla naziv="DomainObject.Predmet.ProtustrankaIDrugi_1">BOLID d.o.o. za poljoprivredu i trgovinu, Mikleuš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BOLID d.o.o. za poljoprivredu i trgovinu, Mikleuš, OIB 79085792016, Nikole Šubića Zrinskog 105, 33514 Mikleuš</izvorni_sadrzaj>
    <derivirana_varijabla naziv="DomainObject.Predmet.ProtustrankaIDrugiAdressOIB_1">BOLID d.o.o. za poljoprivredu i trgovinu, Mikleuš, OIB 79085792016, Nikole Šubića Zrinskog 105, 33514 Mikleuš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BOLID d.o.o. za poljoprivredu i trgovinu, Mikleuš</item>
      <item>Damjan Božiček</item>
    </izvorni_sadrzaj>
    <derivirana_varijabla naziv="DomainObject.Predmet.SudioniciListNaziv_1">
      <item>FINA, RC ZAGREB, Podružnica Bjelovar</item>
      <item>BOLID d.o.o. za poljoprivredu i trgovinu, Mikleuš</item>
      <item>Damjan Božiček</item>
    </derivirana_varijabla>
  </DomainObject.Predmet.SudioniciListNaziv>
  <DomainObject.Predmet.SudioniciListAdressOIB>
    <izvorni_sadrzaj>
      <item>FINA, RC ZAGREB, Podružnica Bjelovar, OIB 85821130368, F. Supila 4,43000 Bjelovar</item>
      <item>BOLID d.o.o. za poljoprivredu i trgovinu, Mikleuš, OIB 79085792016, Nikole Šubića Zrinskog 105,33514 Mikleuš</item>
      <item>Damjan Božiček, OIB 56708415602, Ivanić Desinićki,49216 Ivanić Desinićki</item>
    </izvorni_sadrzaj>
    <derivirana_varijabla naziv="DomainObject.Predmet.SudioniciListAdressOIB_1">
      <item>FINA, RC ZAGREB, Podružnica Bjelovar, OIB 85821130368, F. Supila 4,43000 Bjelovar</item>
      <item>BOLID d.o.o. za poljoprivredu i trgovinu, Mikleuš, OIB 79085792016, Nikole Šubića Zrinskog 105,33514 Mikleuš</item>
      <item>Damjan Božiček, OIB 56708415602, Ivanić Desinićki,49216 Ivanić Desinićki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79085792016</item>
      <item>, OIB 56708415602</item>
    </izvorni_sadrzaj>
    <derivirana_varijabla naziv="DomainObject.Predmet.SudioniciListNazivOIB_1">
      <item>, OIB 85821130368</item>
      <item>, OIB 79085792016</item>
      <item>, OIB 56708415602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ADA94-0F42-4D4A-B987-5AC426FA3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1741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2015-12-22T10:39:00Z</dcterms:created>
  <dc:creator>ssabljic</dc:creator>
  <cp:lastModifiedBy>Miroslav Lovreković</cp:lastModifiedBy>
  <cp:lastPrinted>2015-12-22T10:41:00Z</cp:lastPrinted>
  <dcterms:modified xmlns:xsi="http://www.w3.org/2001/XMLSchema-instance" xsi:type="dcterms:W3CDTF">2015-12-22T10:42:00Z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