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fa25" w14:paraId="0bafa25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08203A" w:rsidRPr="00EC5C9C">
        <w:t>SHIFT d.o.o. Rovinjsko selo, Rovinjska ulica 36, OIB: 73054730253</w:t>
      </w:r>
      <w:r w:rsidR="006042F4">
        <w:t xml:space="preserve">, </w:t>
      </w:r>
      <w:r w:rsidR="0008203A">
        <w:t>06</w:t>
      </w:r>
      <w:r w:rsidRPr="00DF28E8">
        <w:t xml:space="preserve">. </w:t>
      </w:r>
      <w:r w:rsidR="0008203A">
        <w:t xml:space="preserve">listopada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08203A" w:rsidRPr="00EC5C9C">
        <w:t>SHIFT d.o.o. Rovinjsko selo, Rovinjska ulica 36, OIB: 73054730253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6042F4">
      <w:pPr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r w:rsidR="0008203A">
        <w:rPr>
          <w:szCs w:val="20"/>
        </w:rPr>
        <w:t>Ivan Gjurašić iz Zagreba, Petrinjska 28, OIB 66025260916.</w:t>
      </w:r>
    </w:p>
    <w:p w:rsidRDefault="0008203A" w:rsidP="00020463" w:rsidR="0008203A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08203A" w:rsidRPr="00EC5C9C">
        <w:t>SHIFT d.o.o. Rovinjsko selo, Rovinjska ulica 36, OIB: 73054730253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F90F53" w:rsidP="00F90F53" w:rsidR="00F90F53">
      <w:pPr>
        <w:ind w:firstLine="708"/>
        <w:jc w:val="both"/>
      </w:pPr>
      <w:r>
        <w:t>Rješenjem ovog suda posl.br. St-644/16-4 od 20. travnja 2016. odlučeno je:</w:t>
      </w:r>
    </w:p>
    <w:p w:rsidRDefault="00F90F53" w:rsidP="00F90F53" w:rsidR="00F90F53">
      <w:pPr>
        <w:ind w:right="-2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SHIFT d.o.o. Rovinjsko selo, Rovinjska ulica 36, OIB: 73054730253, te se određuje ročište radi očitovanja o prijedlogu za otvaranje stečajnoga postupka (čl. 123. SZ-a) i radi rasprave o pretpostavkama za otvaranje stečajnoga postupka (čl. 128. st. 1. SZ-a) za dan </w:t>
      </w:r>
    </w:p>
    <w:p w:rsidRDefault="00F90F53" w:rsidP="00F90F53" w:rsidR="00F90F53">
      <w:pPr>
        <w:ind w:right="-2"/>
        <w:jc w:val="both"/>
      </w:pPr>
      <w:r>
        <w:tab/>
        <w:t>09. lipnja 2016. u 9:40 sati, u Trgovačkom sudu u Pazinu, Dršćevka 1, sudnica 1,</w:t>
      </w:r>
    </w:p>
    <w:p w:rsidRDefault="00F90F53" w:rsidP="00F90F53" w:rsidR="00F90F53">
      <w:pPr>
        <w:ind w:right="-2"/>
        <w:jc w:val="both"/>
      </w:pPr>
      <w:r>
        <w:t>na koje se pozivaju:</w:t>
      </w:r>
    </w:p>
    <w:p w:rsidRDefault="00F90F53" w:rsidP="00F90F53" w:rsidR="00F90F53">
      <w:pPr>
        <w:ind w:right="-2"/>
        <w:jc w:val="both"/>
      </w:pPr>
      <w:r>
        <w:tab/>
      </w:r>
      <w:r>
        <w:tab/>
        <w:t>-  predlagatelj,</w:t>
      </w:r>
    </w:p>
    <w:p w:rsidRDefault="00F90F53" w:rsidP="00F90F53" w:rsidR="00F90F53">
      <w:pPr>
        <w:ind w:right="-2"/>
        <w:jc w:val="both"/>
      </w:pPr>
      <w:r>
        <w:tab/>
      </w:r>
      <w:r>
        <w:tab/>
        <w:t xml:space="preserve">-  dužnik, </w:t>
      </w:r>
    </w:p>
    <w:p w:rsidRDefault="00F90F53" w:rsidP="00F90F53" w:rsidR="00F90F53">
      <w:pPr>
        <w:ind w:right="-2"/>
        <w:jc w:val="both"/>
      </w:pPr>
      <w:r>
        <w:tab/>
      </w:r>
      <w:r>
        <w:tab/>
        <w:t>- zakonski zastupnik dužnika – Danijel Čehić iz Rovinjskog sela, Rovinjska ulica 36..</w:t>
      </w:r>
    </w:p>
    <w:p w:rsidRDefault="00F90F53" w:rsidP="00F90F53" w:rsidR="00F90F53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F90F53" w:rsidP="00F90F53" w:rsidR="00F90F53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F90F53" w:rsidP="00F90F53" w:rsidR="00F90F53">
      <w:pPr>
        <w:ind w:firstLine="708"/>
        <w:jc w:val="both"/>
      </w:pPr>
    </w:p>
    <w:p w:rsidRDefault="00F90F53" w:rsidP="00F90F53" w:rsidR="00F90F53">
      <w:pPr>
        <w:ind w:firstLine="708"/>
        <w:jc w:val="both"/>
      </w:pPr>
      <w:r>
        <w:lastRenderedPageBreak/>
        <w:t xml:space="preserve">To je rješenje objavljeno na mrežnoj stranici e-oglasna ploča sudova 21. travnja 2016. godine, te se dostava smatra obavljenom istekom osmog dana od dana objave, sukladno čl. 12. st. 1. Stečajnog zakona (dalje: SZ). </w:t>
      </w:r>
    </w:p>
    <w:p w:rsidRDefault="00F90F53" w:rsidP="00F90F53" w:rsidR="00F90F53">
      <w:pPr>
        <w:jc w:val="both"/>
      </w:pPr>
      <w:r>
        <w:tab/>
        <w:t>09. lipnja 2016. dužnik je dostavio popis imovine iz kojeg je razvidno da je vlasnik pokretnina manje vrijednosti.</w:t>
      </w:r>
    </w:p>
    <w:p w:rsidRDefault="00F90F53" w:rsidP="00F90F53" w:rsidR="00F90F53">
      <w:pPr>
        <w:jc w:val="both"/>
      </w:pPr>
      <w:r>
        <w:tab/>
        <w:t>Na ročištu od 09. lipnja 2016. zakonski zastupnik dužnika Danijel Čehić je naveo da dužnik većinom posluje za vrijeme ljetne turističke sezone jer se bavi uslugama u turizmu. Stoga je tijekom zimskog perioda, kad nije bilo posla došlo do dugovanja evidentiranog u očevidniku redoslijeda osnova za plaćanje. Budući da će sad dužnik imati prihoda moli sud da mu omogući da u kratkom roku podmiri evidentirane neizvršene osnove za plaćanje. Dužnik je dostavio popis imovine te osim navedenog u tom popisu nema druge imovine. Navedeno u popisu je staro i radi se o ukupno neznatnoj vrijednosti.</w:t>
      </w:r>
    </w:p>
    <w:p w:rsidRDefault="00F90F53" w:rsidP="00F90F53" w:rsidR="00F90F53">
      <w:pPr>
        <w:jc w:val="both"/>
      </w:pPr>
      <w:r>
        <w:tab/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>
        <w:tab/>
        <w:t>Dužnik tu potvrdu nije dostavio.</w:t>
      </w:r>
    </w:p>
    <w:p w:rsidRDefault="00F90F53" w:rsidP="00F90F53" w:rsidR="00F90F53">
      <w:pPr>
        <w:jc w:val="both"/>
      </w:pPr>
      <w: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F90F53" w:rsidP="00F90F53" w:rsidR="00B11E72">
      <w:pPr>
        <w:ind w:firstLine="708"/>
        <w:jc w:val="both"/>
      </w:pPr>
      <w:r>
        <w:tab/>
        <w:t>Budući da nije utvrđeno da dužnik ima imovinu koja bi bila dovoljna za namirenje troškova toga postupka, temeljem čl. 132. SZ-a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644</w:t>
      </w:r>
      <w:r w:rsidR="009B5E3F" w:rsidRPr="009B5E3F">
        <w:t>/16</w:t>
      </w:r>
      <w:r w:rsidR="00B11E72" w:rsidRPr="00B11E72">
        <w:t>-</w:t>
      </w:r>
      <w:r>
        <w:t>7</w:t>
      </w:r>
      <w:r w:rsidR="00B11E72" w:rsidRPr="00B11E72">
        <w:t xml:space="preserve"> od </w:t>
      </w:r>
      <w:r>
        <w:t>29</w:t>
      </w:r>
      <w:r w:rsidR="00B11E72">
        <w:t xml:space="preserve">. </w:t>
      </w:r>
      <w:r>
        <w:t xml:space="preserve">kolovoza </w:t>
      </w:r>
      <w:r w:rsidR="00B11E72">
        <w:t xml:space="preserve">2016. odlučeno je kako slijedi: </w:t>
      </w:r>
    </w:p>
    <w:p w:rsidRDefault="00B11E72" w:rsidP="00F90F53" w:rsidR="00F90F53" w:rsidRPr="00F90F53">
      <w:pPr>
        <w:jc w:val="both"/>
      </w:pPr>
      <w:r w:rsidRPr="00F90F53">
        <w:t>„</w:t>
      </w:r>
      <w:r w:rsidR="00F90F53" w:rsidRPr="00F90F53">
        <w:t>I</w:t>
      </w:r>
      <w:r w:rsidR="00F90F53" w:rsidRPr="00F90F53">
        <w:tab/>
        <w:t>Pozivaju se osobe koje imaju pravni interes za provedbom stečajnog postupka nad dužnikom SHIFT d.o.o. Rovinjsko selo, Rovinjska ulica 36, OIB: 73054730253, da u roku od 15 dana uplate predujam za namirenje troškova prethodnoga i otvorenoga stečajnog postupka iznos od 10.000,00 kuna za pokriće troškova prethodnog postupka te stečajnog postupka, na depozit ovog suda broj: HR43 2390001 1300029763, poziv na broj 020-644-16</w:t>
      </w:r>
      <w:r w:rsidR="00F90F53" w:rsidRPr="00F90F53">
        <w:rPr>
          <w:bCs/>
        </w:rPr>
        <w:t xml:space="preserve">.  </w:t>
      </w:r>
    </w:p>
    <w:p w:rsidRDefault="00F90F53" w:rsidP="00F90F53" w:rsidR="009B5E3F" w:rsidRPr="00F90F53">
      <w:pPr>
        <w:jc w:val="both"/>
        <w:rPr>
          <w:bCs/>
        </w:rPr>
      </w:pPr>
      <w:r w:rsidRPr="00F90F53">
        <w:t>II</w:t>
      </w:r>
      <w:r w:rsidRPr="00F90F53">
        <w:tab/>
      </w:r>
      <w:r w:rsidRPr="00F90F53">
        <w:rPr>
          <w:bCs/>
        </w:rPr>
        <w:t>Ako osobe iz točke I ovoga rješenja ne predujme traženi iznos, sud će donijeti rješenje o otvaranju i zaključenju stečajnoga postupka.</w:t>
      </w:r>
      <w:r w:rsidR="009B5E3F" w:rsidRPr="00F90F53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F90F53">
        <w:t>29</w:t>
      </w:r>
      <w:r w:rsidR="00326CC0">
        <w:t xml:space="preserve">. </w:t>
      </w:r>
      <w:r w:rsidR="00F90F53">
        <w:t xml:space="preserve">kolovoza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08203A">
        <w:t>06</w:t>
      </w:r>
      <w:r w:rsidR="00FE408C">
        <w:t xml:space="preserve">. </w:t>
      </w:r>
      <w:r w:rsidR="0008203A">
        <w:t xml:space="preserve">listopada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4B44C2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67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8203A" w:rsidR="0008203A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8203A">
      <w:rPr>
        <w:sz w:val="23"/>
        <w:szCs w:val="23"/>
      </w:rPr>
      <w:t>Poslovni broj 10 St-644/16</w:t>
    </w:r>
    <w:r w:rsidR="0008203A" w:rsidRPr="004C03E1">
      <w:rPr>
        <w:sz w:val="23"/>
        <w:szCs w:val="23"/>
      </w:rPr>
      <w:t>-</w:t>
    </w:r>
    <w:r w:rsidR="0008203A">
      <w:rPr>
        <w:sz w:val="23"/>
        <w:szCs w:val="23"/>
      </w:rPr>
      <w:t>9</w:t>
    </w:r>
  </w:p>
  <w:p w:rsidRDefault="00A551C4" w:rsidP="00E83693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08203A">
      <w:rPr>
        <w:sz w:val="23"/>
        <w:szCs w:val="23"/>
      </w:rPr>
      <w:t>644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08203A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8203A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51F11"/>
    <w:rsid w:val="006A2881"/>
    <w:rsid w:val="006A5A22"/>
    <w:rsid w:val="006B5C14"/>
    <w:rsid w:val="006F2677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56DA7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90F53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67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67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67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67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67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67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67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67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38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178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SHIFT d.o.o. ROVINJSKO SELO</izvorni_sadrzaj>
    <derivirana_varijabla naziv="DomainObject.Predmet.ProtustrankaFormated_1">  SHIFT d.o.o. ROVINJSKO SELO</derivirana_varijabla>
  </DomainObject.Predmet.ProtustrankaFormated>
  <DomainObject.Predmet.ProtustrankaFormatedOIB>
    <izvorni_sadrzaj>  SHIFT d.o.o. ROVINJSKO SELO, OIB 73054730253</izvorni_sadrzaj>
    <derivirana_varijabla naziv="DomainObject.Predmet.ProtustrankaFormatedOIB_1">  SHIFT d.o.o. ROVINJSKO SELO, OIB 73054730253</derivirana_varijabla>
  </DomainObject.Predmet.ProtustrankaFormatedOIB>
  <DomainObject.Predmet.ProtustrankaFormatedWithAdress>
    <izvorni_sadrzaj> SHIFT d.o.o. ROVINJSKO SELO, Rovinjska ulica 36, 52210 Rovinjsko Selo</izvorni_sadrzaj>
    <derivirana_varijabla naziv="DomainObject.Predmet.ProtustrankaFormatedWithAdress_1"> SHIFT d.o.o. ROVINJSKO SELO, Rovinjska ulica 36, 52210 Rovinjsko Selo</derivirana_varijabla>
  </DomainObject.Predmet.ProtustrankaFormatedWithAdress>
  <DomainObject.Predmet.ProtustrankaFormatedWithAdressOIB>
    <izvorni_sadrzaj> SHIFT d.o.o. ROVINJSKO SELO, OIB 73054730253, Rovinjska ulica 36, 52210 Rovinjsko Selo</izvorni_sadrzaj>
    <derivirana_varijabla naziv="DomainObject.Predmet.ProtustrankaFormatedWithAdressOIB_1"> SHIFT d.o.o. ROVINJSKO SELO, OIB 73054730253, Rovinjska ulica 36, 52210 Rovinjsko Selo</derivirana_varijabla>
  </DomainObject.Predmet.ProtustrankaFormatedWithAdressOIB>
  <DomainObject.Predmet.ProtustrankaWithAdress>
    <izvorni_sadrzaj>SHIFT d.o.o. ROVINJSKO SELO Rovinjska ulica 36, 52210 Rovinjsko Selo</izvorni_sadrzaj>
    <derivirana_varijabla naziv="DomainObject.Predmet.ProtustrankaWithAdress_1">SHIFT d.o.o. ROVINJSKO SELO Rovinjska ulica 36, 52210 Rovinjsko Selo</derivirana_varijabla>
  </DomainObject.Predmet.ProtustrankaWithAdress>
  <DomainObject.Predmet.ProtustrankaWithAdressOIB>
    <izvorni_sadrzaj>SHIFT d.o.o. ROVINJSKO SELO, OIB 73054730253, Rovinjska ulica 36, 52210 Rovinjsko Selo</izvorni_sadrzaj>
    <derivirana_varijabla naziv="DomainObject.Predmet.ProtustrankaWithAdressOIB_1">SHIFT d.o.o. ROVINJSKO SELO, OIB 73054730253, Rovinjska ulica 36, 52210 Rovinjsko Selo</derivirana_varijabla>
  </DomainObject.Predmet.ProtustrankaWithAdressOIB>
  <DomainObject.Predmet.ProtustrankaNazivFormated>
    <izvorni_sadrzaj>SHIFT d.o.o. ROVINJSKO SELO</izvorni_sadrzaj>
    <derivirana_varijabla naziv="DomainObject.Predmet.ProtustrankaNazivFormated_1">SHIFT d.o.o. ROVINJSKO SELO</derivirana_varijabla>
  </DomainObject.Predmet.ProtustrankaNazivFormated>
  <DomainObject.Predmet.ProtustrankaNazivFormatedOIB>
    <izvorni_sadrzaj>SHIFT d.o.o. ROVINJSKO SELO, OIB 73054730253</izvorni_sadrzaj>
    <derivirana_varijabla naziv="DomainObject.Predmet.ProtustrankaNazivFormatedOIB_1">SHIFT d.o.o. ROVINJSKO SELO, OIB 73054730253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SHIFT d.o.o. ROVINJSKO SELO</item>
    </izvorni_sadrzaj>
    <derivirana_varijabla naziv="DomainObject.Predmet.ProtuStrankaListFormated_1">
      <item>SHIFT d.o.o. ROVINJSKO SELO</item>
    </derivirana_varijabla>
  </DomainObject.Predmet.ProtuStrankaListFormated>
  <DomainObject.Predmet.ProtuStrankaListFormatedOIB>
    <izvorni_sadrzaj>
      <item>SHIFT d.o.o. ROVINJSKO SELO, OIB 73054730253</item>
    </izvorni_sadrzaj>
    <derivirana_varijabla naziv="DomainObject.Predmet.ProtuStrankaListFormatedOIB_1">
      <item>SHIFT d.o.o. ROVINJSKO SELO, OIB 73054730253</item>
    </derivirana_varijabla>
  </DomainObject.Predmet.ProtuStrankaListFormatedOIB>
  <DomainObject.Predmet.ProtuStrankaListFormatedWithAdress>
    <izvorni_sadrzaj>
      <item>SHIFT d.o.o. ROVINJSKO SELO, Rovinjska ulica 36, 52210 Rovinjsko Selo</item>
    </izvorni_sadrzaj>
    <derivirana_varijabla naziv="DomainObject.Predmet.ProtuStrankaListFormatedWithAdress_1">
      <item>SHIFT d.o.o. ROVINJSKO SELO, Rovinjska ulica 36, 52210 Rovinjsko Selo</item>
    </derivirana_varijabla>
  </DomainObject.Predmet.ProtuStrankaListFormatedWithAdress>
  <DomainObject.Predmet.ProtuStrankaListFormatedWithAdressOIB>
    <izvorni_sadrzaj>
      <item>SHIFT d.o.o. ROVINJSKO SELO, OIB 73054730253, Rovinjska ulica 36, 52210 Rovinjsko Selo</item>
    </izvorni_sadrzaj>
    <derivirana_varijabla naziv="DomainObject.Predmet.ProtuStrankaListFormatedWithAdressOIB_1">
      <item>SHIFT d.o.o. ROVINJSKO SELO, OIB 73054730253, Rovinjska ulica 36, 52210 Rovinjsko Selo</item>
    </derivirana_varijabla>
  </DomainObject.Predmet.ProtuStrankaListFormatedWithAdressOIB>
  <DomainObject.Predmet.ProtuStrankaListNazivFormated>
    <izvorni_sadrzaj>
      <item>SHIFT d.o.o. ROVINJSKO SELO</item>
    </izvorni_sadrzaj>
    <derivirana_varijabla naziv="DomainObject.Predmet.ProtuStrankaListNazivFormated_1">
      <item>SHIFT d.o.o. ROVINJSKO SELO</item>
    </derivirana_varijabla>
  </DomainObject.Predmet.ProtuStrankaListNazivFormated>
  <DomainObject.Predmet.ProtuStrankaListNazivFormatedOIB>
    <izvorni_sadrzaj>
      <item>SHIFT d.o.o. ROVINJSKO SELO, OIB 73054730253</item>
    </izvorni_sadrzaj>
    <derivirana_varijabla naziv="DomainObject.Predmet.ProtuStrankaListNazivFormatedOIB_1">
      <item>SHIFT d.o.o. ROVINJSKO SELO, OIB 73054730253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SHIFT d.o.o. ROVINJSKO SELO</izvorni_sadrzaj>
    <derivirana_varijabla naziv="DomainObject.Predmet.ProtustrankaIDrugi_1">SHIFT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SHIFT d.o.o. ROVINJSKO SELO, OIB 73054730253, Rovinjska ulica 36, 52210 Rovinjsko Selo</izvorni_sadrzaj>
    <derivirana_varijabla naziv="DomainObject.Predmet.ProtustrankaIDrugiAdressOIB_1">SHIFT d.o.o. ROVINJSKO SELO, OIB 73054730253, Rovinjska ulica 36,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SHIFT d.o.o. ROVINJSKO SELO</item>
    </izvorni_sadrzaj>
    <derivirana_varijabla naziv="DomainObject.Predmet.SudioniciListNaziv_1">
      <item>FINANCIJSKA AGENCIJA, RC RIJEKA, PODRUŽNICA PULA, PULA</item>
      <item>SHIFT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SHIFT d.o.o. ROVINJSKO SELO, OIB 73054730253, Rovinjska ulica 36,52210 Rovinjsko Selo</item>
    </izvorni_sadrzaj>
    <derivirana_varijabla naziv="DomainObject.Predmet.SudioniciListAdressOIB_1">
      <item>FINANCIJSKA AGENCIJA, RC RIJEKA, PODRUŽNICA PULA, PULA, OIB 85821130368, Giardini 5,52100 Pula</item>
      <item>SHIFT d.o.o. ROVINJSKO SELO, OIB 73054730253, Rovinjska ulica 36,52210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73054730253</item>
    </izvorni_sadrzaj>
    <derivirana_varijabla naziv="DomainObject.Predmet.SudioniciListNazivOIB_1">
      <item>, OIB 85821130368</item>
      <item>, OIB 73054730253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EDFA9-BD98-4CC6-BC9C-7A6D67C1D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941</properties:Words>
  <properties:Characters>5017</properties:Characters>
  <properties:Lines>112</properties:Lines>
  <properties:Paragraphs>44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2016-10-06T11:20:00Z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2016-10-06T11:44:00Z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