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a127" w14:paraId="bcaa127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6580F" w:rsidRPr="00E6580F">
        <w:rPr>
          <w:lang w:val="hr-HR"/>
        </w:rPr>
        <w:t>AGENCIJA STINA d.o.o. Hrvace, Vukove stine bb, OIB: 47584236502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2</w:t>
      </w:r>
      <w:r w:rsidR="00E6580F">
        <w:rPr>
          <w:lang w:val="hr-HR"/>
        </w:rPr>
        <w:t>7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E6580F" w:rsidRPr="007C763E">
        <w:t xml:space="preserve">AGENCIJA STINA </w:t>
      </w:r>
      <w:r w:rsidR="00E6580F">
        <w:t>d.o.o. Hrvace, Vukove stine bb</w:t>
      </w:r>
      <w:r w:rsidR="00E6580F" w:rsidRPr="007C763E">
        <w:t>, OIB: 47584236502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2</w:t>
      </w:r>
      <w:r w:rsidR="00E6580F">
        <w:rPr>
          <w:lang w:val="hr-HR"/>
        </w:rPr>
        <w:t>7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AE48E8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>
        <w:rPr>
          <w:lang w:val="hr-HR"/>
        </w:rPr>
        <w:t>Nada Mikulandra iz Bilica, Stubalj 238, OIB: 01343352417.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E6580F" w:rsidRPr="00E6580F">
        <w:rPr>
          <w:lang w:val="hr-HR"/>
        </w:rPr>
        <w:t>AGENCIJA STINA d.o.o. Hrvace, Vukove stine bb, OIB: 47584236502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E6580F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E6580F" w:rsidRPr="007C763E">
        <w:t xml:space="preserve">AGENCIJA STINA </w:t>
      </w:r>
      <w:r w:rsidR="00E6580F">
        <w:t>d.o.o. Hrvace, Vukove stine bb</w:t>
      </w:r>
      <w:r w:rsidR="00E6580F" w:rsidRPr="007C763E">
        <w:t>, OIB: 47584236502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E6580F">
        <w:rPr>
          <w:lang w:val="hr-HR"/>
        </w:rPr>
        <w:t>22</w:t>
      </w:r>
      <w:r w:rsidR="00AE48E8">
        <w:rPr>
          <w:lang w:val="hr-HR"/>
        </w:rPr>
        <w:t>4</w:t>
      </w:r>
      <w:r w:rsidR="00E6580F">
        <w:rPr>
          <w:lang w:val="hr-HR"/>
        </w:rPr>
        <w:t>5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E6580F">
        <w:rPr>
          <w:lang w:val="hr-HR"/>
        </w:rPr>
        <w:t>4.300.462,96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E6580F">
        <w:rPr>
          <w:lang w:val="hr-HR"/>
        </w:rPr>
        <w:t>27.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E6580F">
        <w:rPr>
          <w:lang w:val="hr-HR"/>
        </w:rPr>
        <w:t>27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E6580F">
      <w:t>522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E6580F">
      <w:t>522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4BC0"/>
    <w:rsid w:val="006760F6"/>
    <w:rsid w:val="006767AE"/>
    <w:rsid w:val="006C0489"/>
    <w:rsid w:val="006D6006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STINA, putnička agencija, turizam, ugostiteljstvo, trgovina i usluge, d.o.o.</izvorni_sadrzaj>
    <derivirana_varijabla naziv="DomainObject.Predmet.ProtustrankaFormated_1">  AGENCIJA STINA, putnička agencija, turizam, ugostiteljstvo, trgovina i usluge, d.o.o.</derivirana_varijabla>
  </DomainObject.Predmet.ProtustrankaFormated>
  <DomainObject.Predmet.ProtustrankaFormatedOIB>
    <izvorni_sadrzaj>  AGENCIJA STINA, putnička agencija, turizam, ugostiteljstvo, trgovina i usluge, d.o.o., OIB 47584236502</izvorni_sadrzaj>
    <derivirana_varijabla naziv="DomainObject.Predmet.ProtustrankaFormatedOIB_1">  AGENCIJA STINA, putnička agencija, turizam, ugostiteljstvo, trgovina i usluge, d.o.o., OIB 47584236502</derivirana_varijabla>
  </DomainObject.Predmet.ProtustrankaFormatedOIB>
  <DomainObject.Predmet.ProtustrankaFormatedWithAdress>
    <izvorni_sadrzaj> AGENCIJA STINA, putnička agencija, turizam, ugostiteljstvo, trgovina i usluge, d.o.o., Vukove stine/bb, 21233 Hrvace</izvorni_sadrzaj>
    <derivirana_varijabla naziv="DomainObject.Predmet.ProtustrankaFormatedWithAdress_1"> AGENCIJA STINA, putnička agencija, turizam, ugostiteljstvo, trgovina i usluge, d.o.o., Vukove stine/bb, 21233 Hrvace</derivirana_varijabla>
  </DomainObject.Predmet.ProtustrankaFormatedWithAdress>
  <DomainObject.Predmet.ProtustrankaFormatedWithAdressOIB>
    <izvorni_sadrzaj> AGENCIJA STINA, putnička agencija, turizam, ugostiteljstvo, trgovina i usluge, d.o.o., OIB 47584236502, Vukove stine/bb, 21233 Hrvace</izvorni_sadrzaj>
    <derivirana_varijabla naziv="DomainObject.Predmet.ProtustrankaFormatedWithAdressOIB_1"> AGENCIJA STINA, putnička agencija, turizam, ugostiteljstvo, trgovina i usluge, d.o.o., OIB 47584236502, Vukove stine/bb, 21233 Hrvace</derivirana_varijabla>
  </DomainObject.Predmet.ProtustrankaFormatedWithAdressOIB>
  <DomainObject.Predmet.ProtustrankaWithAdress>
    <izvorni_sadrzaj>AGENCIJA STINA, putnička agencija, turizam, ugostiteljstvo, trgovina i usluge, d.o.o. Vukove stine/bb, 21233 Hrvace</izvorni_sadrzaj>
    <derivirana_varijabla naziv="DomainObject.Predmet.ProtustrankaWithAdress_1">AGENCIJA STINA, putnička agencija, turizam, ugostiteljstvo, trgovina i usluge, d.o.o. Vukove stine/bb, 21233 Hrvace</derivirana_varijabla>
  </DomainObject.Predmet.ProtustrankaWithAdress>
  <DomainObject.Predmet.ProtustrankaWithAdressOIB>
    <izvorni_sadrzaj>AGENCIJA STINA, putnička agencija, turizam, ugostiteljstvo, trgovina i usluge, d.o.o., OIB 47584236502, Vukove stine/bb, 21233 Hrvace</izvorni_sadrzaj>
    <derivirana_varijabla naziv="DomainObject.Predmet.ProtustrankaWithAdressOIB_1">AGENCIJA STINA, putnička agencija, turizam, ugostiteljstvo, trgovina i usluge, d.o.o., OIB 47584236502, Vukove stine/bb, 21233 Hrvace</derivirana_varijabla>
  </DomainObject.Predmet.ProtustrankaWithAdressOIB>
  <DomainObject.Predmet.ProtustrankaNazivFormated>
    <izvorni_sadrzaj>AGENCIJA STINA, putnička agencija, turizam, ugostiteljstvo, trgovina i usluge, d.o.o.</izvorni_sadrzaj>
    <derivirana_varijabla naziv="DomainObject.Predmet.ProtustrankaNazivFormated_1">AGENCIJA STINA, putnička agencija, turizam, ugostiteljstvo, trgovina i usluge, d.o.o.</derivirana_varijabla>
  </DomainObject.Predmet.ProtustrankaNazivFormated>
  <DomainObject.Predmet.ProtustrankaNazivFormatedOIB>
    <izvorni_sadrzaj>AGENCIJA STINA, putnička agencija, turizam, ugostiteljstvo, trgovina i usluge, d.o.o., OIB 47584236502</izvorni_sadrzaj>
    <derivirana_varijabla naziv="DomainObject.Predmet.ProtustrankaNazivFormatedOIB_1">AGENCIJA STINA, putnička agencija, turizam, ugostiteljstvo, trgovina i usluge, d.o.o., OIB 47584236502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4300462.96</izvorni_sadrzaj>
    <derivirana_varijabla naziv="DomainObject.Predmet.TrenutnaVrijednost_1">4300462.96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AGENCIJA STINA, putnička agencija, turizam, ugostiteljstvo, trgovina i usluge, d.o.o.</item>
    </izvorni_sadrzaj>
    <derivirana_varijabla naziv="DomainObject.Predmet.ProtuStrankaListFormated_1">
      <item>AGENCIJA STINA, putnička agencija, turizam, ugostiteljstvo, trgovina i usluge, d.o.o.</item>
    </derivirana_varijabla>
  </DomainObject.Predmet.ProtuStrankaListFormated>
  <DomainObject.Predmet.ProtuStrankaListFormatedOIB>
    <izvorni_sadrzaj>
      <item>AGENCIJA STINA, putnička agencija, turizam, ugostiteljstvo, trgovina i usluge, d.o.o., OIB 47584236502</item>
    </izvorni_sadrzaj>
    <derivirana_varijabla naziv="DomainObject.Predmet.ProtuStrankaListFormatedOIB_1">
      <item>AGENCIJA STINA, putnička agencija, turizam, ugostiteljstvo, trgovina i usluge, d.o.o., OIB 47584236502</item>
    </derivirana_varijabla>
  </DomainObject.Predmet.ProtuStrankaListFormatedOIB>
  <DomainObject.Predmet.ProtuStrankaListFormatedWithAdress>
    <izvorni_sadrzaj>
      <item>AGENCIJA STINA, putnička agencija, turizam, ugostiteljstvo, trgovina i usluge, d.o.o., Vukove stine/bb, 21233 Hrvace</item>
    </izvorni_sadrzaj>
    <derivirana_varijabla naziv="DomainObject.Predmet.ProtuStrankaListFormatedWithAdress_1">
      <item>AGENCIJA STINA, putnička agencija, turizam, ugostiteljstvo, trgovina i usluge, d.o.o., Vukove stine/bb, 21233 Hrvace</item>
    </derivirana_varijabla>
  </DomainObject.Predmet.ProtuStrankaListFormatedWithAdress>
  <DomainObject.Predmet.ProtuStrankaListFormatedWithAdressOIB>
    <izvorni_sadrzaj>
      <item>AGENCIJA STINA, putnička agencija, turizam, ugostiteljstvo, trgovina i usluge, d.o.o., OIB 47584236502, Vukove stine/bb, 21233 Hrvace</item>
    </izvorni_sadrzaj>
    <derivirana_varijabla naziv="DomainObject.Predmet.ProtuStrankaListFormatedWithAdressOIB_1">
      <item>AGENCIJA STINA, putnička agencija, turizam, ugostiteljstvo, trgovina i usluge, d.o.o., OIB 47584236502, Vukove stine/bb, 21233 Hrvace</item>
    </derivirana_varijabla>
  </DomainObject.Predmet.ProtuStrankaListFormatedWithAdressOIB>
  <DomainObject.Predmet.ProtuStrankaListNazivFormated>
    <izvorni_sadrzaj>
      <item>AGENCIJA STINA, putnička agencija, turizam, ugostiteljstvo, trgovina i usluge, d.o.o.</item>
    </izvorni_sadrzaj>
    <derivirana_varijabla naziv="DomainObject.Predmet.ProtuStrankaListNazivFormated_1">
      <item>AGENCIJA STINA, putnička agencija, turizam, ugostiteljstvo, trgovina i usluge, d.o.o.</item>
    </derivirana_varijabla>
  </DomainObject.Predmet.ProtuStrankaListNazivFormated>
  <DomainObject.Predmet.ProtuStrankaListNazivFormatedOIB>
    <izvorni_sadrzaj>
      <item>AGENCIJA STINA, putnička agencija, turizam, ugostiteljstvo, trgovina i usluge, d.o.o., OIB 47584236502</item>
    </izvorni_sadrzaj>
    <derivirana_varijabla naziv="DomainObject.Predmet.ProtuStrankaListNazivFormatedOIB_1">
      <item>AGENCIJA STINA, putnička agencija, turizam, ugostiteljstvo, trgovina i usluge, d.o.o., OIB 47584236502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AGENCIJA STINA, putnička agencija, turizam, ugostiteljstvo, trgovina i usluge, d.o.o.</izvorni_sadrzaj>
    <derivirana_varijabla naziv="DomainObject.Predmet.ProtustrankaIDrugi_1">AGENCIJA STINA, putnička agencija, turizam, ugostiteljstvo, trgovina i usluge, d.o.o.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AGENCIJA STINA, putnička agencija, turizam, ugostiteljstvo, trgovina i usluge, d.o.o., OIB 47584236502, Vukove stine/bb, 21233 Hrvace</izvorni_sadrzaj>
    <derivirana_varijabla naziv="DomainObject.Predmet.ProtustrankaIDrugiAdressOIB_1">AGENCIJA STINA, putnička agencija, turizam, ugostiteljstvo, trgovina i usluge, d.o.o., OIB 47584236502, Vukove stine/bb,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AGENCIJA STINA, putnička agencija, turizam, ugostiteljstvo, trgovina i usluge, d.o.o.</item>
    </izvorni_sadrzaj>
    <derivirana_varijabla naziv="DomainObject.Predmet.SudioniciListNaziv_1">
      <item>FINA, REGIONALNI CENTAR SPLIT</item>
      <item>AGENCIJA STINA, putnička agencija, turizam, ugostiteljstvo, trgovina i usluge, d.o.o.</item>
    </derivirana_varijabla>
  </DomainObject.Predmet.SudioniciListNaziv>
  <DomainObject.Predmet.SudioniciListAdressOIB>
    <izvorni_sadrzaj>
      <item>FINA, REGIONALNI CENTAR SPLIT, Mažuranićevo šetalište 24 b,21000 Split</item>
      <item>AGENCIJA STINA, putnička agencija, turizam, ugostiteljstvo, trgovina i usluge, d.o.o., OIB 47584236502, Vukove stine/bb,21233 Hrvace</item>
    </izvorni_sadrzaj>
    <derivirana_varijabla naziv="DomainObject.Predmet.SudioniciListAdressOIB_1">
      <item>FINA, REGIONALNI CENTAR SPLIT, Mažuranićevo šetalište 24 b,21000 Split</item>
      <item>AGENCIJA STINA, putnička agencija, turizam, ugostiteljstvo, trgovina i usluge, d.o.o., OIB 47584236502, Vukove stine/bb,21233 Hrvace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47584236502</item>
    </izvorni_sadrzaj>
    <derivirana_varijabla naziv="DomainObject.Predmet.SudioniciListNazivOIB_1">
      <item>, OIB null</item>
      <item>, OIB 47584236502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042FA-BCBB-45B4-B1A8-2E7E5D6F2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769</properties:Words>
  <properties:Characters>4122</properties:Characters>
  <properties:Lines>84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2016-04-27T06:51:00Z</cp:lastPrinted>
  <dcterms:modified xmlns:xsi="http://www.w3.org/2001/XMLSchema-instance" xsi:type="dcterms:W3CDTF">2016-04-27T09:39:00Z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