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13d4" w14:paraId="59c13d4" w:rsidRDefault="00FE4906" w:rsidP="00FE4906" w:rsidR="00FE4906">
      <w:pPr>
        <w:pStyle w:val="Zaglavlje"/>
        <w:jc w:val="right"/>
        <w15:collapsed w:val="false"/>
      </w:pPr>
      <w:bookmarkStart w:name="_GoBack" w:id="0"/>
      <w:bookmarkEnd w:id="0"/>
      <w:r>
        <w:t>Poslovni broj: 2 St-2/16-9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FE4906" w:rsidP="009A0F1B" w:rsidR="00FE4906">
      <w:pPr>
        <w:pStyle w:val="Zaglavlje"/>
        <w:jc w:val="center"/>
      </w:pPr>
    </w:p>
    <w:p w:rsidRDefault="00FE4906" w:rsidP="00FE4906" w:rsidR="009A0F1B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MARUŠIĆ j.d.o.o., OIB: 95223654226 sa sjedištem u Matije Gupca 6, 40000 Kuršanec</w:t>
      </w:r>
      <w:r w:rsidR="009A0F1B"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FE4906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6E0642">
        <w:rPr>
          <w:b/>
          <w:u w:val="single"/>
        </w:rPr>
        <w:t xml:space="preserve">. </w:t>
      </w:r>
      <w:r>
        <w:rPr>
          <w:b/>
          <w:u w:val="single"/>
        </w:rPr>
        <w:t>studeni 2016. u 13,1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FE4906" w:rsidP="00FE4906" w:rsidR="00FE4906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FE4906" w:rsidP="00FE4906" w:rsidR="00FE4906">
      <w:pPr>
        <w:spacing w:lineRule="auto" w:line="240" w:after="0"/>
        <w:jc w:val="both"/>
      </w:pPr>
      <w:r>
        <w:t>- direktor dužnika Marko Marušić, OIB: 41886026489, Kuršanec, Matije Gupca 6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FE4906">
        <w:t>30</w:t>
      </w:r>
      <w:r>
        <w:t xml:space="preserve">. </w:t>
      </w:r>
      <w:r w:rsidR="00FE4906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795FF1" w:rsidP="009A0F1B" w:rsidR="00795FF1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FE4906" w:rsidP="00FE4906" w:rsidR="00FE4906">
      <w:pPr>
        <w:pStyle w:val="Odlomakpopisa"/>
        <w:numPr>
          <w:ilvl w:val="0"/>
          <w:numId w:val="3"/>
        </w:numPr>
        <w:spacing w:after="0"/>
      </w:pPr>
      <w:r>
        <w:t xml:space="preserve"> predlagatelj Financijska agencija, Regionalni centar Zagreb, Podružnica Varaždin, Augusta Cesarca 2, Varaždin,</w:t>
      </w:r>
    </w:p>
    <w:p w:rsidRDefault="00FE4906" w:rsidP="00FE4906" w:rsidR="00FE4906">
      <w:pPr>
        <w:pStyle w:val="Odlomakpopisa"/>
        <w:numPr>
          <w:ilvl w:val="0"/>
          <w:numId w:val="3"/>
        </w:numPr>
        <w:spacing w:after="0"/>
      </w:pPr>
      <w:r>
        <w:t xml:space="preserve"> direktor dužnika Marko Marušić, OIB: 41886026489, Kuršanec, Matije Gupca 6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AC3" w:rsidP="009A0F1B" w:rsidR="00E73AC3">
      <w:pPr>
        <w:spacing w:lineRule="auto" w:line="240" w:after="0"/>
      </w:pPr>
      <w:r>
        <w:separator/>
      </w:r>
    </w:p>
  </w:endnote>
  <w:endnote w:id="0" w:type="continuationSeparator">
    <w:p w:rsidRDefault="00E73AC3" w:rsidP="009A0F1B" w:rsidR="00E73A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AC3" w:rsidP="009A0F1B" w:rsidR="00E73AC3">
      <w:pPr>
        <w:spacing w:lineRule="auto" w:line="240" w:after="0"/>
      </w:pPr>
      <w:r>
        <w:separator/>
      </w:r>
    </w:p>
  </w:footnote>
  <w:footnote w:id="0" w:type="continuationSeparator">
    <w:p w:rsidRDefault="00E73AC3" w:rsidP="009A0F1B" w:rsidR="00E73A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221">
          <w:rPr>
            <w:noProof/>
          </w:rPr>
          <w:t>2</w:t>
        </w:r>
        <w:r>
          <w:fldChar w:fldCharType="end"/>
        </w:r>
      </w:p>
    </w:sdtContent>
  </w:sdt>
  <w:p w:rsidRDefault="00FE4906" w:rsidP="00FE4906" w:rsidR="00FE4906">
    <w:pPr>
      <w:pStyle w:val="Zaglavlje"/>
      <w:jc w:val="right"/>
    </w:pPr>
    <w:r>
      <w:t>Poslovni broj: 2 St-2/16-9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2621A3"/>
    <w:rsid w:val="00401221"/>
    <w:rsid w:val="0050452D"/>
    <w:rsid w:val="006E0642"/>
    <w:rsid w:val="00795FF1"/>
    <w:rsid w:val="009A0F1B"/>
    <w:rsid w:val="00AC39C5"/>
    <w:rsid w:val="00B10620"/>
    <w:rsid w:val="00B61CFC"/>
    <w:rsid w:val="00BB0293"/>
    <w:rsid w:val="00C33AE3"/>
    <w:rsid w:val="00D46112"/>
    <w:rsid w:val="00E73AC3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144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315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36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jednostavno društvo s ograničenom odgovornošću za građevinsko-završne radove zastupanog po punomoćniku Marko Marušić</izvorni_sadrzaj>
    <derivirana_varijabla naziv="DomainObject.Predmet.ProtustrankaFormated_1">  MARUŠIĆ jednostavno društvo s ograničenom odgovornošću za građevinsko-završne radove zastupanog po punomoćniku Marko Marušić</derivirana_varijabla>
  </DomainObject.Predmet.ProtustrankaFormated>
  <DomainObject.Predmet.ProtustrankaFormatedOIB>
    <izvorni_sadrzaj>  MARUŠIĆ jednostavno društvo s ograničenom odgovornošću za građevinsko-završne radove, OIB 95223654226 zastupanog po punomoćniku Marko Marušić</izvorni_sadrzaj>
    <derivirana_varijabla naziv="DomainObject.Predmet.ProtustrankaFormatedOIB_1">  MARUŠIĆ jednostavno društvo s ograničenom odgovornošću za građevinsko-završne radove, OIB 95223654226 zastupanog po punomoćniku Marko Marušić</derivirana_varijabla>
  </DomainObject.Predmet.ProtustrankaFormatedOIB>
  <DomainObject.Predmet.ProtustrankaFormatedWithAdress>
    <izvorni_sadrzaj> MARUŠIĆ jednostavno društvo s ograničenom odgovornošću za građevinsko-završne radove, Matije Gupca 6, 40000 Kuršanec zastupanog po punomoćniku Marko Marušić</izvorni_sadrzaj>
    <derivirana_varijabla naziv="DomainObject.Predmet.ProtustrankaFormatedWithAdress_1"> MARUŠIĆ jednostavno društvo s ograničenom odgovornošću za građevinsko-završne radove, Matije Gupca 6, 40000 Kuršanec zastupanog po punomoćniku Marko Marušić</derivirana_varijabla>
  </DomainObject.Predmet.ProtustrankaFormatedWithAdress>
  <DomainObject.Predmet.ProtustrankaFormatedWithAdressOIB>
    <izvorni_sadrzaj> MARUŠIĆ jednostavno društvo s ograničenom odgovornošću za građevinsko-završne radove, OIB 95223654226, Matije Gupca 6, 40000 Kuršanec zastupanog po punomoćniku Marko Marušić</izvorni_sadrzaj>
    <derivirana_varijabla naziv="DomainObject.Predmet.ProtustrankaFormatedWithAdressOIB_1"> MARUŠIĆ jednostavno društvo s ograničenom odgovornošću za građevinsko-završne radove, OIB 95223654226, Matije Gupca 6, 40000 Kuršanec zastupanog po punomoćniku Marko Marušić</derivirana_varijabla>
  </DomainObject.Predmet.ProtustrankaFormatedWithAdressOIB>
  <DomainObject.Predmet.ProtustrankaWithAdress>
    <izvorni_sadrzaj>MARUŠIĆ jednostavno društvo s ograničenom odgovornošću za građevinsko-završne radove Matije Gupca 6, 40000 Kuršanec</izvorni_sadrzaj>
    <derivirana_varijabla naziv="DomainObject.Predmet.ProtustrankaWithAdress_1">MARUŠIĆ jednostavno društvo s ograničenom odgovornošću za građevinsko-završne radove Matije Gupca 6, 40000 Kuršanec</derivirana_varijabla>
  </DomainObject.Predmet.ProtustrankaWithAdress>
  <DomainObject.Predmet.ProtustrankaWithAdressOIB>
    <izvorni_sadrzaj>MARUŠIĆ jednostavno društvo s ograničenom odgovornošću za građevinsko-završne radove, OIB 95223654226, Matije Gupca 6, 40000 Kuršanec</izvorni_sadrzaj>
    <derivirana_varijabla naziv="DomainObject.Predmet.ProtustrankaWithAdressOIB_1">MARUŠIĆ jednostavno društvo s ograničenom odgovornošću za građevinsko-završne radove, OIB 95223654226, Matije Gupca 6, 40000 Kuršanec</derivirana_varijabla>
  </DomainObject.Predmet.ProtustrankaWithAdressOIB>
  <DomainObject.Predmet.ProtustrankaNazivFormated>
    <izvorni_sadrzaj>MARUŠIĆ jednostavno društvo s ograničenom odgovornošću za građevinsko-završne radove</izvorni_sadrzaj>
    <derivirana_varijabla naziv="DomainObject.Predmet.ProtustrankaNazivFormated_1">MARUŠIĆ jednostavno društvo s ograničenom odgovornošću za građevinsko-završne radove</derivirana_varijabla>
  </DomainObject.Predmet.ProtustrankaNazivFormated>
  <DomainObject.Predmet.ProtustrankaNazivFormatedOIB>
    <izvorni_sadrzaj>MARUŠIĆ jednostavno društvo s ograničenom odgovornošću za građevinsko-završne radove, OIB 95223654226</izvorni_sadrzaj>
    <derivirana_varijabla naziv="DomainObject.Predmet.ProtustrankaNazivFormatedOIB_1">MARUŠIĆ jednostavno društvo s ograničenom odgovornošću za građevinsko-završne radove, OIB 95223654226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10074.62</izvorni_sadrzaj>
    <derivirana_varijabla naziv="DomainObject.Predmet.TrenutnaVrijednost_1">10074.62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MARUŠIĆ jednostavno društvo s ograničenom odgovornošću za građevinsko-završne radove zastupanog po punomoćniku Marko Marušić</item>
    </izvorni_sadrzaj>
    <derivirana_varijabla naziv="DomainObject.Predmet.ProtuStrankaListFormated_1">
      <item>MARUŠIĆ jednostavno društvo s ograničenom odgovornošću za građevinsko-završne radove zastupanog po punomoćniku Marko Marušić</item>
    </derivirana_varijabla>
  </DomainObject.Predmet.ProtuStrankaListFormated>
  <DomainObject.Predmet.ProtuStrankaListFormatedOIB>
    <izvorni_sadrzaj>
      <item>MARUŠIĆ jednostavno društvo s ograničenom odgovornošću za građevinsko-završne radove, OIB 95223654226 zastupanog po punomoćniku Marko Marušić</item>
    </izvorni_sadrzaj>
    <derivirana_varijabla naziv="DomainObject.Predmet.ProtuStrankaListFormatedOIB_1">
      <item>MARUŠIĆ jednostavno društvo s ograničenom odgovornošću za građevinsko-završne radove, OIB 95223654226 zastupanog po punomoćniku Marko Marušić</item>
    </derivirana_varijabla>
  </DomainObject.Predmet.ProtuStrankaListFormatedOIB>
  <DomainObject.Predmet.ProtuStrankaListFormatedWithAdress>
    <izvorni_sadrzaj>
      <item>MARUŠIĆ jednostavno društvo s ograničenom odgovornošću za građevinsko-završne radove, Matije Gupca 6, 40000 Kuršanec zastupanog po punomoćniku Marko Marušić</item>
    </izvorni_sadrzaj>
    <derivirana_varijabla naziv="DomainObject.Predmet.ProtuStrankaListFormatedWithAdress_1">
      <item>MARUŠIĆ jednostavno društvo s ograničenom odgovornošću za građevinsko-završne radove, Matije Gupca 6, 40000 Kuršanec zastupanog po punomoćniku Marko Marušić</item>
    </derivirana_varijabla>
  </DomainObject.Predmet.ProtuStrankaListFormatedWithAdress>
  <DomainObject.Predmet.ProtuStrankaListFormatedWithAdressOIB>
    <izvorni_sadrzaj>
      <item>MARUŠIĆ jednostavno društvo s ograničenom odgovornošću za građevinsko-završne radove, OIB 95223654226, Matije Gupca 6, 40000 Kuršanec zastupanog po punomoćniku Marko Marušić</item>
    </izvorni_sadrzaj>
    <derivirana_varijabla naziv="DomainObject.Predmet.ProtuStrankaListFormatedWithAdressOIB_1">
      <item>MARUŠIĆ jednostavno društvo s ograničenom odgovornošću za građevinsko-završne radove, OIB 95223654226, Matije Gupca 6, 40000 Kuršanec zastupanog po punomoćniku Marko Marušić</item>
    </derivirana_varijabla>
  </DomainObject.Predmet.ProtuStrankaListFormatedWithAdressOIB>
  <DomainObject.Predmet.ProtuStrankaListNazivFormated>
    <izvorni_sadrzaj>
      <item>MARUŠIĆ jednostavno društvo s ograničenom odgovornošću za građevinsko-završne radove</item>
    </izvorni_sadrzaj>
    <derivirana_varijabla naziv="DomainObject.Predmet.ProtuStrankaListNazivFormated_1">
      <item>MARUŠIĆ jednostavno društvo s ograničenom odgovornošću za građevinsko-završne radove</item>
    </derivirana_varijabla>
  </DomainObject.Predmet.ProtuStrankaListNazivFormated>
  <DomainObject.Predmet.ProtuStrankaListNazivFormatedOIB>
    <izvorni_sadrzaj>
      <item>MARUŠIĆ jednostavno društvo s ograničenom odgovornošću za građevinsko-završne radove, OIB 95223654226</item>
    </izvorni_sadrzaj>
    <derivirana_varijabla naziv="DomainObject.Predmet.ProtuStrankaListNazivFormatedOIB_1">
      <item>MARUŠIĆ jednostavno društvo s ograničenom odgovornošću za građevinsko-završne radove, OIB 95223654226</item>
    </derivirana_varijabla>
  </DomainObject.Predmet.ProtuStrankaListNazivFormatedOIB>
  <DomainObject.Predmet.OstaliListFormated>
    <izvorni_sadrzaj>
      <item>Sudski registar</item>
      <item>Marko Marušić punomoćnik sudionika u postupku MARUŠIĆ jednostavno društvo s ograničenom odgovornošću za građevinsko-završne radove</item>
    </izvorni_sadrzaj>
    <derivirana_varijabla naziv="DomainObject.Predmet.OstaliListFormated_1">
      <item>Sudski registar</item>
      <item>Marko Marušić punomoćnik sudionika u postupku MARUŠIĆ jednostavno društvo s ograničenom odgovornošću za građevinsko-završne radove</item>
    </derivirana_varijabla>
  </DomainObject.Predmet.OstaliListFormated>
  <DomainObject.Predmet.OstaliListFormatedOIB>
    <izvorni_sadrzaj>
      <item>Sudski registar</item>
      <item>Marko Marušić, OIB 41886026489 punomoćnik sudionika u postupku MARUŠIĆ jednostavno društvo s ograničenom odgovornošću za građevinsko-završne radove</item>
    </izvorni_sadrzaj>
    <derivirana_varijabla naziv="DomainObject.Predmet.OstaliListFormatedOIB_1">
      <item>Sudski registar</item>
      <item>Marko Marušić, OIB 41886026489 punomoćnik sudionika u postupku MARUŠIĆ jednostavno društvo s ograničenom odgovornošću za građevinsko-završne radove</item>
    </derivirana_varijabla>
  </DomainObject.Predmet.OstaliListFormatedOIB>
  <DomainObject.Predmet.OstaliListFormatedWithAdress>
    <izvorni_sadrzaj>
      <item>Sudski registar</item>
      <item>Marko Marušić, Matije Gupca 6, 40000 Kuršanec punomoćnik sudionika u postupku MARUŠIĆ jednostavno društvo s ograničenom odgovornošću za građevinsko-završne radove</item>
    </izvorni_sadrzaj>
    <derivirana_varijabla naziv="DomainObject.Predmet.OstaliListFormatedWithAdress_1">
      <item>Sudski registar</item>
      <item>Marko Marušić, Matije Gupca 6, 40000 Kuršanec punomoćnik sudionika u postupku MARUŠIĆ jednostavno društvo s ograničenom odgovornošću za građevinsko-završne radove</item>
    </derivirana_varijabla>
  </DomainObject.Predmet.OstaliListFormatedWithAdress>
  <DomainObject.Predmet.OstaliListFormatedWithAdressOIB>
    <izvorni_sadrzaj>
      <item>Sudski registar</item>
      <item>Marko Marušić, OIB 41886026489, Matije Gupca 6, 40000 Kuršanec punomoćnik sudionika u postupku MARUŠIĆ jednostavno društvo s ograničenom odgovornošću za građevinsko-završne radove</item>
    </izvorni_sadrzaj>
    <derivirana_varijabla naziv="DomainObject.Predmet.OstaliListFormatedWithAdressOIB_1">
      <item>Sudski registar</item>
      <item>Marko Marušić, OIB 41886026489, Matije Gupca 6, 40000 Kuršanec punomoćnik sudionika u postupku MARUŠIĆ jednostavno društvo s ograničenom odgovornošću za građevinsko-završne radove</item>
    </derivirana_varijabla>
  </DomainObject.Predmet.OstaliListFormatedWithAdressOIB>
  <DomainObject.Predmet.OstaliListNazivFormated>
    <izvorni_sadrzaj>
      <item>Sudski registar</item>
      <item>Marko Marušić</item>
    </izvorni_sadrzaj>
    <derivirana_varijabla naziv="DomainObject.Predmet.OstaliListNazivFormated_1">
      <item>Sudski registar</item>
      <item>Marko Marušić</item>
    </derivirana_varijabla>
  </DomainObject.Predmet.OstaliListNazivFormated>
  <DomainObject.Predmet.OstaliListNazivFormatedOIB>
    <izvorni_sadrzaj>
      <item>Sudski registar</item>
      <item>Marko Marušić, OIB 41886026489</item>
    </izvorni_sadrzaj>
    <derivirana_varijabla naziv="DomainObject.Predmet.OstaliListNazivFormatedOIB_1">
      <item>Sudski registar</item>
      <item>Marko Marušić, OIB 41886026489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MARUŠIĆ jednostavno društvo s ograničenom odgovornošću za građevinsko-završne radove</izvorni_sadrzaj>
    <derivirana_varijabla naziv="DomainObject.Predmet.ProtustrankaIDrugi_1">MARUŠIĆ jednostavno društvo s ograničenom odgovornošću za građevinsko-završne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MARUŠIĆ jednostavno društvo s ograničenom odgovornošću za građevinsko-završne radove, OIB 95223654226, Matije Gupca 6, 40000 Kuršanec</izvorni_sadrzaj>
    <derivirana_varijabla naziv="DomainObject.Predmet.ProtustrankaIDrugiAdressOIB_1">MARUŠIĆ jednostavno društvo s ograničenom odgovornošću za građevinsko-završne radove, OIB 95223654226, Matije Gupca 6,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MARUŠIĆ jednostavno društvo s ograničenom odgovornošću za građevinsko-završne radove</item>
      <item>Sudski registar</item>
      <item>Marko Marušić</item>
    </izvorni_sadrzaj>
    <derivirana_varijabla naziv="DomainObject.Predmet.SudioniciListNaziv_1">
      <item>Financijska agencija</item>
      <item>MARUŠIĆ jednostavno društvo s ograničenom odgovornošću za građevinsko-završne radove</item>
      <item>Sudski registar</item>
      <item>Marko Marušić</item>
    </derivirana_varijabla>
  </DomainObject.Predmet.SudioniciListNaziv>
  <DomainObject.Predmet.SudioniciListAdressOIB>
    <izvorni_sadrzaj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izvorni_sadrzaj>
    <derivirana_varijabla naziv="DomainObject.Predmet.SudioniciListAdressOIB_1"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95223654226</item>
      <item>, OIB null</item>
      <item>, OIB 41886026489</item>
    </izvorni_sadrzaj>
    <derivirana_varijabla naziv="DomainObject.Predmet.SudioniciListNazivOIB_1">
      <item>, OIB 85821130368</item>
      <item>, OIB 95223654226</item>
      <item>, OIB null</item>
      <item>, OIB 41886026489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1833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2016-09-20T12:11:00Z</dcterms:created>
  <dc:creator>Marko Makaj</dc:creator>
  <cp:lastModifiedBy>Marko Makaj</cp:lastModifiedBy>
  <cp:lastPrinted>2016-09-20T09:52:00Z</cp:lastPrinted>
  <dcterms:modified xmlns:xsi="http://www.w3.org/2001/XMLSchema-instance" xsi:type="dcterms:W3CDTF">2016-09-20T12:12:00Z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