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0faa" w14:paraId="5090faa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A80711">
        <w:t>8</w:t>
      </w:r>
      <w:r w:rsidR="00C572D2">
        <w:t xml:space="preserve">. </w:t>
      </w:r>
      <w:r w:rsidR="00A80711">
        <w:t xml:space="preserve">rujna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80711">
        <w:t>TASTE AND TRAVEL j.d.o.o., Zadar, Antuna Barca 9/D, OIB: 57896884039</w:t>
      </w:r>
      <w:r w:rsidR="0039437A" w:rsidRPr="0039437A">
        <w:t>,</w:t>
      </w:r>
      <w:r w:rsidR="00EF3F9E">
        <w:t xml:space="preserve"> </w:t>
      </w:r>
      <w:r w:rsidR="00A80711">
        <w:t>27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80711">
        <w:t>TASTE AND TRAVEL j.d.o.o., Zadar, Antuna Barca 9/D, OIB: 57896884039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B20D2">
        <w:t>2</w:t>
      </w:r>
      <w:r w:rsidR="00A80711">
        <w:t>7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8663D8">
        <w:rPr>
          <w:color w:themeColor="text1" w:val="000000"/>
        </w:rPr>
        <w:t>11,20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Domagoj Repač</w:t>
      </w:r>
      <w:r w:rsidR="00D93CA6">
        <w:t xml:space="preserve"> </w:t>
      </w:r>
      <w:r w:rsidR="00062422" w:rsidRPr="00062422">
        <w:t>iz Zagreba,</w:t>
      </w:r>
      <w:r w:rsidR="001518F5">
        <w:t xml:space="preserve"> </w:t>
      </w:r>
      <w:r w:rsidR="000B20D2">
        <w:t>Đorđićeva 24</w:t>
      </w:r>
      <w:r w:rsidR="00D93CA6">
        <w:t xml:space="preserve">, </w:t>
      </w:r>
      <w:r w:rsidR="00062422" w:rsidRPr="00062422">
        <w:t>OIB:</w:t>
      </w:r>
      <w:r w:rsidR="001518F5">
        <w:t xml:space="preserve"> </w:t>
      </w:r>
      <w:r w:rsidR="000B20D2">
        <w:t>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80711">
        <w:t>TASTE AND TRAVEL j.d.o.o., Zadar, Antuna Barca 9/D, OIB: 57896884039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80711">
        <w:t>8</w:t>
      </w:r>
      <w:r w:rsidR="00C572D2">
        <w:t xml:space="preserve">. </w:t>
      </w:r>
      <w:r w:rsidR="00A80711">
        <w:t xml:space="preserve">rujna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A80711">
        <w:t>6</w:t>
      </w:r>
      <w:r w:rsidR="0079567A" w:rsidRPr="00EF3F9E">
        <w:t xml:space="preserve">. </w:t>
      </w:r>
      <w:r w:rsidR="00A80711">
        <w:t xml:space="preserve">rujna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A80711">
        <w:t>15.918,69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A80711">
        <w:t>dva</w:t>
      </w:r>
      <w:r w:rsidR="001518F5">
        <w:t xml:space="preserve"> </w:t>
      </w:r>
      <w:r w:rsidR="00BE620C">
        <w:t>otvoren</w:t>
      </w:r>
      <w:r w:rsidR="00A80711">
        <w:t>a</w:t>
      </w:r>
      <w:r w:rsidR="00BE620C">
        <w:t xml:space="preserve"> račun</w:t>
      </w:r>
      <w:r w:rsidR="00A80711">
        <w:t>a</w:t>
      </w:r>
      <w:r w:rsidR="00BE620C">
        <w:t xml:space="preserve"> </w:t>
      </w:r>
      <w:r w:rsidR="001518F5">
        <w:t xml:space="preserve">i to </w:t>
      </w:r>
      <w:r w:rsidR="00BE620C">
        <w:t xml:space="preserve">u </w:t>
      </w:r>
      <w:r w:rsidR="00A80711">
        <w:t>Sberbank d.d. i Hrvatska poštanska banka 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80711">
        <w:t>20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B20D2">
        <w:t>2</w:t>
      </w:r>
      <w:r w:rsidR="00A80711">
        <w:t>6</w:t>
      </w:r>
      <w:r w:rsidRPr="00131DF8">
        <w:t xml:space="preserve">.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A80711">
        <w:t>37.992,06</w:t>
      </w:r>
      <w:r w:rsidR="00EF3F9E">
        <w:t xml:space="preserve"> kuna </w:t>
      </w:r>
      <w:r w:rsidR="00EE0861">
        <w:t xml:space="preserve">u neprekinutom razdoblju od </w:t>
      </w:r>
      <w:r w:rsidR="00A80711">
        <w:t>261</w:t>
      </w:r>
      <w:r w:rsidR="00EF3F9E">
        <w:t xml:space="preserve"> </w:t>
      </w:r>
      <w:r w:rsidR="00EE0861">
        <w:t xml:space="preserve">dan,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A80711">
        <w:t xml:space="preserve"> 27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518F5" w:rsidP="008663D8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1518F5" w:rsidP="008663D8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     </w:t>
      </w:r>
      <w:r w:rsidR="00504A57">
        <w:t>Krešimir Torbarina</w:t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8663D8" w:rsidP="008663D8" w:rsidR="008663D8">
      <w:pPr>
        <w:jc w:val="both"/>
      </w:pPr>
    </w:p>
    <w:p w:rsidRDefault="00C81F50" w:rsidP="008663D8" w:rsidR="00C81F50" w:rsidRPr="00240F6B">
      <w:pPr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8663D8" w:rsidP="00C81F50" w:rsidR="008663D8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0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A80711">
      <w:t xml:space="preserve">Poslovni broj: 5 </w:t>
    </w:r>
    <w:r w:rsidR="00A80711" w:rsidRPr="008C3132">
      <w:t>St-</w:t>
    </w:r>
    <w:r w:rsidR="00A80711">
      <w:t>1044/16-10</w:t>
    </w: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A80711">
      <w:t>1044</w:t>
    </w:r>
    <w:r>
      <w:t>/16-</w:t>
    </w:r>
    <w:r w:rsidR="00A80711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04E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0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0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0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0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0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0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0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0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TASTE AND TRAVEL j.d.o.o. za trgovinu, turizam i turistička agencija</izvorni_sadrzaj>
    <derivirana_varijabla naziv="DomainObject.Predmet.ProtustrankaFormated_1">  TASTE AND TRAVEL j.d.o.o. za trgovinu, turizam i turistička agencija</derivirana_varijabla>
  </DomainObject.Predmet.ProtustrankaFormated>
  <DomainObject.Predmet.ProtustrankaFormatedOIB>
    <izvorni_sadrzaj>  TASTE AND TRAVEL j.d.o.o. za trgovinu, turizam i turistička agencija, OIB 57896884039</izvorni_sadrzaj>
    <derivirana_varijabla naziv="DomainObject.Predmet.ProtustrankaFormatedOIB_1">  TASTE AND TRAVEL j.d.o.o. za trgovinu, turizam i turistička agencija, OIB 57896884039</derivirana_varijabla>
  </DomainObject.Predmet.ProtustrankaFormatedOIB>
  <DomainObject.Predmet.ProtustrankaFormatedWithAdress>
    <izvorni_sadrzaj> TASTE AND TRAVEL j.d.o.o. za trgovinu, turizam i turistička agencija, Antuna Barca 9/D, 23000 Zadar</izvorni_sadrzaj>
    <derivirana_varijabla naziv="DomainObject.Predmet.ProtustrankaFormatedWithAdress_1"> TASTE AND TRAVEL j.d.o.o. za trgovinu, turizam i turistička agencija, Antuna Barca 9/D, 23000 Zadar</derivirana_varijabla>
  </DomainObject.Predmet.ProtustrankaFormatedWithAdress>
  <DomainObject.Predmet.ProtustrankaFormatedWithAdressOIB>
    <izvorni_sadrzaj> TASTE AND TRAVEL j.d.o.o. za trgovinu, turizam i turistička agencija, OIB 57896884039, Antuna Barca 9/D, 23000 Zadar</izvorni_sadrzaj>
    <derivirana_varijabla naziv="DomainObject.Predmet.ProtustrankaFormatedWithAdressOIB_1"> TASTE AND TRAVEL j.d.o.o. za trgovinu, turizam i turistička agencija, OIB 57896884039, Antuna Barca 9/D, 23000 Zadar</derivirana_varijabla>
  </DomainObject.Predmet.ProtustrankaFormatedWithAdressOIB>
  <DomainObject.Predmet.ProtustrankaWithAdress>
    <izvorni_sadrzaj>TASTE AND TRAVEL j.d.o.o. za trgovinu, turizam i turistička agencija Antuna Barca 9/D, 23000 Zadar</izvorni_sadrzaj>
    <derivirana_varijabla naziv="DomainObject.Predmet.ProtustrankaWithAdress_1">TASTE AND TRAVEL j.d.o.o. za trgovinu, turizam i turistička agencija Antuna Barca 9/D, 23000 Zadar</derivirana_varijabla>
  </DomainObject.Predmet.ProtustrankaWithAdress>
  <DomainObject.Predmet.ProtustrankaWithAdressOIB>
    <izvorni_sadrzaj>TASTE AND TRAVEL j.d.o.o. za trgovinu, turizam i turistička agencija, OIB 57896884039, Antuna Barca 9/D, 23000 Zadar</izvorni_sadrzaj>
    <derivirana_varijabla naziv="DomainObject.Predmet.ProtustrankaWithAdressOIB_1">TASTE AND TRAVEL j.d.o.o. za trgovinu, turizam i turistička agencija, OIB 57896884039, Antuna Barca 9/D, 23000 Zadar</derivirana_varijabla>
  </DomainObject.Predmet.ProtustrankaWithAdressOIB>
  <DomainObject.Predmet.ProtustrankaNazivFormated>
    <izvorni_sadrzaj>TASTE AND TRAVEL j.d.o.o. za trgovinu, turizam i turistička agencija</izvorni_sadrzaj>
    <derivirana_varijabla naziv="DomainObject.Predmet.ProtustrankaNazivFormated_1">TASTE AND TRAVEL j.d.o.o. za trgovinu, turizam i turistička agencija</derivirana_varijabla>
  </DomainObject.Predmet.ProtustrankaNazivFormated>
  <DomainObject.Predmet.ProtustrankaNazivFormatedOIB>
    <izvorni_sadrzaj>TASTE AND TRAVEL j.d.o.o. za trgovinu, turizam i turistička agencija, OIB 57896884039</izvorni_sadrzaj>
    <derivirana_varijabla naziv="DomainObject.Predmet.ProtustrankaNazivFormatedOIB_1">TASTE AND TRAVEL j.d.o.o. za trgovinu, turizam i turistička agencija, OIB 57896884039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TASTE AND TRAVEL j.d.o.o. za trgovinu, turizam i turistička agencija</item>
    </izvorni_sadrzaj>
    <derivirana_varijabla naziv="DomainObject.Predmet.ProtuStrankaListFormated_1">
      <item>TASTE AND TRAVEL j.d.o.o. za trgovinu, turizam i turistička agencija</item>
    </derivirana_varijabla>
  </DomainObject.Predmet.ProtuStrankaListFormated>
  <DomainObject.Predmet.ProtuStrankaListFormatedOIB>
    <izvorni_sadrzaj>
      <item>TASTE AND TRAVEL j.d.o.o. za trgovinu, turizam i turistička agencija, OIB 57896884039</item>
    </izvorni_sadrzaj>
    <derivirana_varijabla naziv="DomainObject.Predmet.ProtuStrankaListFormatedOIB_1">
      <item>TASTE AND TRAVEL j.d.o.o. za trgovinu, turizam i turistička agencija, OIB 57896884039</item>
    </derivirana_varijabla>
  </DomainObject.Predmet.ProtuStrankaListFormatedOIB>
  <DomainObject.Predmet.ProtuStrankaListFormatedWithAdress>
    <izvorni_sadrzaj>
      <item>TASTE AND TRAVEL j.d.o.o. za trgovinu, turizam i turistička agencija, Antuna Barca 9/D, 23000 Zadar</item>
    </izvorni_sadrzaj>
    <derivirana_varijabla naziv="DomainObject.Predmet.ProtuStrankaListFormatedWithAdress_1">
      <item>TASTE AND TRAVEL j.d.o.o. za trgovinu, turizam i turistička agencija, Antuna Barca 9/D, 23000 Zadar</item>
    </derivirana_varijabla>
  </DomainObject.Predmet.ProtuStrankaListFormatedWithAdress>
  <DomainObject.Predmet.ProtuStrankaListFormatedWithAdressOIB>
    <izvorni_sadrzaj>
      <item>TASTE AND TRAVEL j.d.o.o. za trgovinu, turizam i turistička agencija, OIB 57896884039, Antuna Barca 9/D, 23000 Zadar</item>
    </izvorni_sadrzaj>
    <derivirana_varijabla naziv="DomainObject.Predmet.ProtuStrankaListFormatedWithAdressOIB_1">
      <item>TASTE AND TRAVEL j.d.o.o. za trgovinu, turizam i turistička agencija, OIB 57896884039, Antuna Barca 9/D, 23000 Zadar</item>
    </derivirana_varijabla>
  </DomainObject.Predmet.ProtuStrankaListFormatedWithAdressOIB>
  <DomainObject.Predmet.ProtuStrankaListNazivFormated>
    <izvorni_sadrzaj>
      <item>TASTE AND TRAVEL j.d.o.o. za trgovinu, turizam i turistička agencija</item>
    </izvorni_sadrzaj>
    <derivirana_varijabla naziv="DomainObject.Predmet.ProtuStrankaListNazivFormated_1">
      <item>TASTE AND TRAVEL j.d.o.o. za trgovinu, turizam i turistička agencija</item>
    </derivirana_varijabla>
  </DomainObject.Predmet.ProtuStrankaListNazivFormated>
  <DomainObject.Predmet.ProtuStrankaListNazivFormatedOIB>
    <izvorni_sadrzaj>
      <item>TASTE AND TRAVEL j.d.o.o. za trgovinu, turizam i turistička agencija, OIB 57896884039</item>
    </izvorni_sadrzaj>
    <derivirana_varijabla naziv="DomainObject.Predmet.ProtuStrankaListNazivFormatedOIB_1">
      <item>TASTE AND TRAVEL j.d.o.o. za trgovinu, turizam i turistička agencija, OIB 57896884039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TASTE AND TRAVEL j.d.o.o. za trgovinu, turizam i turistička agencija</izvorni_sadrzaj>
    <derivirana_varijabla naziv="DomainObject.Predmet.ProtustrankaIDrugi_1">TASTE AND TRAVEL j.d.o.o. za trgovinu, turizam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TASTE AND TRAVEL j.d.o.o. za trgovinu, turizam i turistička agencija, OIB 57896884039, Antuna Barca 9/D, 23000 Zadar</izvorni_sadrzaj>
    <derivirana_varijabla naziv="DomainObject.Predmet.ProtustrankaIDrugiAdressOIB_1">TASTE AND TRAVEL j.d.o.o. za trgovinu, turizam i turistička agencija, OIB 57896884039, Antuna Barca 9/D,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TASTE AND TRAVEL j.d.o.o. za trgovinu, turizam i turistička agencija</item>
    </izvorni_sadrzaj>
    <derivirana_varijabla naziv="DomainObject.Predmet.SudioniciListNaziv_1">
      <item>FINA</item>
      <item>TASTE AND TRAVEL j.d.o.o. za trgovinu, turizam i turistička agencija</item>
    </derivirana_varijabla>
  </DomainObject.Predmet.SudioniciListNaziv>
  <DomainObject.Predmet.SudioniciListAdressOIB>
    <izvorni_sadrzaj>
      <item>FINA, OIB 85821130368</item>
      <item>TASTE AND TRAVEL j.d.o.o. za trgovinu, turizam i turistička agencija, OIB 57896884039, Antuna Barca 9/D,23000 Zadar</item>
    </izvorni_sadrzaj>
    <derivirana_varijabla naziv="DomainObject.Predmet.SudioniciListAdressOIB_1">
      <item>FINA, OIB 85821130368</item>
      <item>TASTE AND TRAVEL j.d.o.o. za trgovinu, turizam i turistička agencija, OIB 57896884039, Antuna Barca 9/D,23000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57896884039</item>
    </izvorni_sadrzaj>
    <derivirana_varijabla naziv="DomainObject.Predmet.SudioniciListNazivOIB_1">
      <item>, OIB 85821130368</item>
      <item>, OIB 57896884039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FB797-5E00-47CB-AC9D-FC6C0CAC8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1035</properties:Words>
  <properties:Characters>5617</properties:Characters>
  <properties:Lines>127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2017-01-26T14:09:00Z</dcterms:created>
  <dc:creator>Administrator</dc:creator>
  <cp:lastModifiedBy>Krešimir Torbarina</cp:lastModifiedBy>
  <cp:lastPrinted>2017-01-27T09:29:00Z</cp:lastPrinted>
  <dcterms:modified xmlns:xsi="http://www.w3.org/2001/XMLSchema-instance" xsi:type="dcterms:W3CDTF">2017-01-27T09:32:00Z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