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a9c4" w14:paraId="922a9c4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E56DAE">
        <w:rPr>
          <w:rFonts w:cs="Times New Roman" w:hAnsi="Times New Roman" w:ascii="Times New Roman"/>
          <w:b w:val="false"/>
          <w:sz w:val="24"/>
          <w:szCs w:val="24"/>
        </w:rPr>
        <w:t>335</w:t>
      </w:r>
      <w:r w:rsidR="00E854EF">
        <w:rPr>
          <w:rFonts w:cs="Times New Roman" w:hAnsi="Times New Roman" w:ascii="Times New Roman"/>
          <w:b w:val="false"/>
          <w:sz w:val="24"/>
          <w:szCs w:val="24"/>
        </w:rPr>
        <w:t>/2018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E56DAE">
        <w:t>DEFLOREO j.d.o.o., Zagreb, Samoborska cesta 102, OIB: 12623159683</w:t>
      </w:r>
      <w:r w:rsidR="00F84E4A">
        <w:t xml:space="preserve">, </w:t>
      </w:r>
      <w:r w:rsidR="00EF6E65">
        <w:t xml:space="preserve"> </w:t>
      </w:r>
      <w:r w:rsidR="00CB1EA4">
        <w:t>2</w:t>
      </w:r>
      <w:r w:rsidR="00870ADA">
        <w:t>3</w:t>
      </w:r>
      <w:r w:rsidR="00EF6E65">
        <w:t>. veljače</w:t>
      </w:r>
      <w:r w:rsidR="00F8037B">
        <w:t xml:space="preserve">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E56DAE">
        <w:t>DEFLOREO j.d.o.o., Zagreb, Samoborska cesta 102, OIB: 12623159683</w:t>
      </w:r>
      <w:r w:rsidR="00FD6FFA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EF6E65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E56DAE">
        <w:t>DEFLOREO j.d.o.o., Zagreb, Samoborska cesta 102, OIB: 12623159683,</w:t>
      </w:r>
      <w:r w:rsidR="006C4C3C">
        <w:t xml:space="preserve"> </w:t>
      </w:r>
      <w:r w:rsidR="00E56DAE">
        <w:t>Marini Gržibovski, Zagreb, Poljana Zvonimira Dražića 10, OIB: 55380780868,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870ADA">
        <w:rPr>
          <w:b/>
        </w:rPr>
        <w:t>12. travnja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E56DAE">
        <w:rPr>
          <w:b/>
        </w:rPr>
        <w:t>10,15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E56DAE">
        <w:t>5</w:t>
      </w:r>
      <w:r w:rsidR="00870ADA">
        <w:t>. veljače</w:t>
      </w:r>
      <w:r w:rsidR="00E854EF">
        <w:t xml:space="preserve"> 2018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E56DAE">
        <w:t>DEFLOREO j.d.o.o., Zagreb, Samoborska cesta 102, OIB: 12623159683,</w:t>
      </w:r>
      <w:r w:rsidR="00434CDC">
        <w:t xml:space="preserve">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</w:t>
      </w:r>
      <w:r w:rsidR="00EF6E65">
        <w:t xml:space="preserve"> 104/17</w:t>
      </w:r>
      <w:r w:rsidR="004702FA">
        <w:t xml:space="preserve">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117B7F">
        <w:t>2</w:t>
      </w:r>
      <w:r w:rsidR="00870ADA">
        <w:t>3</w:t>
      </w:r>
      <w:r w:rsidR="00EF6E65">
        <w:t>. veljače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88D" w:rsidR="00B1588D">
      <w:r>
        <w:separator/>
      </w:r>
    </w:p>
  </w:endnote>
  <w:endnote w:id="0" w:type="continuationSeparator">
    <w:p w:rsidRDefault="00B1588D" w:rsidR="00B15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88D" w:rsidR="00B1588D">
      <w:r>
        <w:separator/>
      </w:r>
    </w:p>
  </w:footnote>
  <w:footnote w:id="0" w:type="continuationSeparator">
    <w:p w:rsidRDefault="00B1588D" w:rsidR="00B158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289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E56DAE">
      <w:rPr>
        <w:rFonts w:hAnsi="Verdana" w:ascii="Verdana"/>
        <w:b w:val="false"/>
        <w:sz w:val="24"/>
        <w:szCs w:val="24"/>
      </w:rPr>
      <w:t>335</w:t>
    </w:r>
    <w:r w:rsidR="00117B7F">
      <w:rPr>
        <w:rFonts w:hAnsi="Verdana" w:ascii="Verdana"/>
        <w:b w:val="false"/>
        <w:sz w:val="24"/>
        <w:szCs w:val="24"/>
      </w:rPr>
      <w:t>/</w:t>
    </w:r>
    <w:r w:rsidR="00E854EF">
      <w:rPr>
        <w:rFonts w:hAnsi="Verdana" w:ascii="Verdana"/>
        <w:b w:val="false"/>
        <w:sz w:val="24"/>
        <w:szCs w:val="24"/>
      </w:rPr>
      <w:t>2018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0111"/>
    <w:rsid w:val="00045E66"/>
    <w:rsid w:val="00050EF7"/>
    <w:rsid w:val="000758E2"/>
    <w:rsid w:val="000D2478"/>
    <w:rsid w:val="000D5988"/>
    <w:rsid w:val="000F0DB6"/>
    <w:rsid w:val="00117B7F"/>
    <w:rsid w:val="00122A5F"/>
    <w:rsid w:val="00124B4E"/>
    <w:rsid w:val="00155039"/>
    <w:rsid w:val="00180A29"/>
    <w:rsid w:val="001811DF"/>
    <w:rsid w:val="001A044D"/>
    <w:rsid w:val="001A7E3D"/>
    <w:rsid w:val="001D6B0D"/>
    <w:rsid w:val="001E5168"/>
    <w:rsid w:val="001F779E"/>
    <w:rsid w:val="00203DC3"/>
    <w:rsid w:val="0022013D"/>
    <w:rsid w:val="002365A1"/>
    <w:rsid w:val="002372CB"/>
    <w:rsid w:val="00250DAF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4CDC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5E289A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5EE6"/>
    <w:rsid w:val="007013AA"/>
    <w:rsid w:val="00704CD9"/>
    <w:rsid w:val="00717F33"/>
    <w:rsid w:val="007323E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40DC"/>
    <w:rsid w:val="00856560"/>
    <w:rsid w:val="00870ADA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1588D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1EA4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74322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405AC"/>
    <w:rsid w:val="00E56DAE"/>
    <w:rsid w:val="00E854EF"/>
    <w:rsid w:val="00E95616"/>
    <w:rsid w:val="00EA6F5E"/>
    <w:rsid w:val="00EF1928"/>
    <w:rsid w:val="00EF6E65"/>
    <w:rsid w:val="00F10CB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4E4A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D6FFA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28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8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89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8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8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28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8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89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8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8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St-335/2018</izvorni_sadrzaj>
    <derivirana_varijabla naziv="DomainObject.Predmet.OznakaBroj_1">St-335/2018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DEFLOREO jednostavno društvo s ograničenom odgovornošću za usluge</izvorni_sadrzaj>
    <derivirana_varijabla naziv="DomainObject.Predmet.ProtustrankaFormated_1">  DEFLOREO jednostavno društvo s ograničenom odgovornošću za usluge</derivirana_varijabla>
  </DomainObject.Predmet.ProtustrankaFormated>
  <DomainObject.Predmet.ProtustrankaFormatedOIB>
    <izvorni_sadrzaj>  DEFLOREO jednostavno društvo s ograničenom odgovornošću za usluge, OIB 12623159683</izvorni_sadrzaj>
    <derivirana_varijabla naziv="DomainObject.Predmet.ProtustrankaFormatedOIB_1">  DEFLOREO jednostavno društvo s ograničenom odgovornošću za usluge, OIB 12623159683</derivirana_varijabla>
  </DomainObject.Predmet.ProtustrankaFormatedOIB>
  <DomainObject.Predmet.ProtustrankaFormatedWithAdress>
    <izvorni_sadrzaj> DEFLOREO jednostavno društvo s ograničenom odgovornošću za usluge, Samoborska cesta 102, 10000 Zagreb</izvorni_sadrzaj>
    <derivirana_varijabla naziv="DomainObject.Predmet.ProtustrankaFormatedWithAdress_1"> DEFLOREO jednostavno društvo s ograničenom odgovornošću za usluge, Samoborska cesta 102, 10000 Zagreb</derivirana_varijabla>
  </DomainObject.Predmet.ProtustrankaFormatedWithAdress>
  <DomainObject.Predmet.ProtustrankaFormatedWithAdressOIB>
    <izvorni_sadrzaj> DEFLOREO jednostavno društvo s ograničenom odgovornošću za usluge, OIB 12623159683, Samoborska cesta 102, 10000 Zagreb</izvorni_sadrzaj>
    <derivirana_varijabla naziv="DomainObject.Predmet.ProtustrankaFormatedWithAdressOIB_1"> DEFLOREO jednostavno društvo s ograničenom odgovornošću za usluge, OIB 12623159683, Samoborska cesta 102, 10000 Zagreb</derivirana_varijabla>
  </DomainObject.Predmet.ProtustrankaFormatedWithAdressOIB>
  <DomainObject.Predmet.ProtustrankaWithAdress>
    <izvorni_sadrzaj>DEFLOREO jednostavno društvo s ograničenom odgovornošću za usluge Samoborska cesta 102, 10000 Zagreb</izvorni_sadrzaj>
    <derivirana_varijabla naziv="DomainObject.Predmet.ProtustrankaWithAdress_1">DEFLOREO jednostavno društvo s ograničenom odgovornošću za usluge Samoborska cesta 102, 10000 Zagreb</derivirana_varijabla>
  </DomainObject.Predmet.ProtustrankaWithAdress>
  <DomainObject.Predmet.ProtustrankaWithAdressOIB>
    <izvorni_sadrzaj>DEFLOREO jednostavno društvo s ograničenom odgovornošću za usluge, OIB 12623159683, Samoborska cesta 102, 10000 Zagreb</izvorni_sadrzaj>
    <derivirana_varijabla naziv="DomainObject.Predmet.ProtustrankaWithAdressOIB_1">DEFLOREO jednostavno društvo s ograničenom odgovornošću za usluge, OIB 12623159683, Samoborska cesta 102, 10000 Zagreb</derivirana_varijabla>
  </DomainObject.Predmet.ProtustrankaWithAdressOIB>
  <DomainObject.Predmet.ProtustrankaNazivFormated>
    <izvorni_sadrzaj>DEFLOREO jednostavno društvo s ograničenom odgovornošću za usluge</izvorni_sadrzaj>
    <derivirana_varijabla naziv="DomainObject.Predmet.ProtustrankaNazivFormated_1">DEFLOREO jednostavno društvo s ograničenom odgovornošću za usluge</derivirana_varijabla>
  </DomainObject.Predmet.ProtustrankaNazivFormated>
  <DomainObject.Predmet.ProtustrankaNazivFormatedOIB>
    <izvorni_sadrzaj>DEFLOREO jednostavno društvo s ograničenom odgovornošću za usluge, OIB 12623159683</izvorni_sadrzaj>
    <derivirana_varijabla naziv="DomainObject.Predmet.ProtustrankaNazivFormatedOIB_1">DEFLOREO jednostavno društvo s ograničenom odgovornošću za usluge, OIB 12623159683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DEFLOREO jednostavno društvo s ograničenom odgovornošću za usluge</item>
    </izvorni_sadrzaj>
    <derivirana_varijabla naziv="DomainObject.Predmet.ProtuStrankaListFormated_1">
      <item>DEFLOREO jednostavno društvo s ograničenom odgovornošću za usluge</item>
    </derivirana_varijabla>
  </DomainObject.Predmet.ProtuStrankaListFormated>
  <DomainObject.Predmet.ProtuStrankaListFormatedOIB>
    <izvorni_sadrzaj>
      <item>DEFLOREO jednostavno društvo s ograničenom odgovornošću za usluge, OIB 12623159683</item>
    </izvorni_sadrzaj>
    <derivirana_varijabla naziv="DomainObject.Predmet.ProtuStrankaListFormatedOIB_1">
      <item>DEFLOREO jednostavno društvo s ograničenom odgovornošću za usluge, OIB 12623159683</item>
    </derivirana_varijabla>
  </DomainObject.Predmet.ProtuStrankaListFormatedOIB>
  <DomainObject.Predmet.ProtuStrankaListFormatedWithAdress>
    <izvorni_sadrzaj>
      <item>DEFLOREO jednostavno društvo s ograničenom odgovornošću za usluge, Samoborska cesta 102, 10000 Zagreb</item>
    </izvorni_sadrzaj>
    <derivirana_varijabla naziv="DomainObject.Predmet.ProtuStrankaListFormatedWithAdress_1">
      <item>DEFLOREO jednostavno društvo s ograničenom odgovornošću za usluge, Samoborska cesta 102, 10000 Zagreb</item>
    </derivirana_varijabla>
  </DomainObject.Predmet.ProtuStrankaListFormatedWithAdress>
  <DomainObject.Predmet.ProtuStrankaListFormatedWithAdressOIB>
    <izvorni_sadrzaj>
      <item>DEFLOREO jednostavno društvo s ograničenom odgovornošću za usluge, OIB 12623159683, Samoborska cesta 102, 10000 Zagreb</item>
    </izvorni_sadrzaj>
    <derivirana_varijabla naziv="DomainObject.Predmet.ProtuStrankaListFormatedWithAdressOIB_1">
      <item>DEFLOREO jednostavno društvo s ograničenom odgovornošću za usluge, OIB 12623159683, Samoborska cesta 102, 10000 Zagreb</item>
    </derivirana_varijabla>
  </DomainObject.Predmet.ProtuStrankaListFormatedWithAdressOIB>
  <DomainObject.Predmet.ProtuStrankaListNazivFormated>
    <izvorni_sadrzaj>
      <item>DEFLOREO jednostavno društvo s ograničenom odgovornošću za usluge</item>
    </izvorni_sadrzaj>
    <derivirana_varijabla naziv="DomainObject.Predmet.ProtuStrankaListNazivFormated_1">
      <item>DEFLOREO jednostavno društvo s ograničenom odgovornošću za usluge</item>
    </derivirana_varijabla>
  </DomainObject.Predmet.ProtuStrankaListNazivFormated>
  <DomainObject.Predmet.ProtuStrankaListNazivFormatedOIB>
    <izvorni_sadrzaj>
      <item>DEFLOREO jednostavno društvo s ograničenom odgovornošću za usluge, OIB 12623159683</item>
    </izvorni_sadrzaj>
    <derivirana_varijabla naziv="DomainObject.Predmet.ProtuStrankaListNazivFormatedOIB_1">
      <item>DEFLOREO jednostavno društvo s ograničenom odgovornošću za usluge, OIB 12623159683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DEFLOREO jednostavno društvo s ograničenom odgovornošću za usluge</izvorni_sadrzaj>
    <derivirana_varijabla naziv="DomainObject.Predmet.ProtustrankaIDrugi_1">DEFLOREO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DEFLOREO jednostavno društvo s ograničenom odgovornošću za usluge, OIB 12623159683, Samoborska cesta 102, 10000 Zagreb</izvorni_sadrzaj>
    <derivirana_varijabla naziv="DomainObject.Predmet.ProtustrankaIDrugiAdressOIB_1">DEFLOREO jednostavno društvo s ograničenom odgovornošću za usluge, OIB 12623159683, Samoborska cesta 102,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DEFLOREO jednostavno društvo s ograničenom odgovornošću za usluge</item>
    </izvorni_sadrzaj>
    <derivirana_varijabla naziv="DomainObject.Predmet.SudioniciListNaziv_1">
      <item>FINA Regionalni centar Zagreb</item>
      <item>DEFLOREO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DEFLOREO jednostavno društvo s ograničenom odgovornošću za usluge, OIB 12623159683, Samoborska cesta 102,10000 Zagreb</item>
    </izvorni_sadrzaj>
    <derivirana_varijabla naziv="DomainObject.Predmet.SudioniciListAdressOIB_1">
      <item>FINA Regionalni centar Zagreb, OIB 85821130368, Trg svibanjskih žrtava 1995. br. 1,10000 Zagreb</item>
      <item>DEFLOREO jednostavno društvo s ograničenom odgovornošću za usluge, OIB 12623159683, Samoborska cesta 102,10000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12623159683</item>
    </izvorni_sadrzaj>
    <derivirana_varijabla naziv="DomainObject.Predmet.SudioniciListNazivOIB_1">
      <item>, OIB 85821130368</item>
      <item>, OIB 12623159683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5FF54F-5509-4058-9816-DF4B736234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892</properties:Words>
  <properties:Characters>4657</properties:Characters>
  <properties:Lines>135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2018-02-23T09:05:00Z</dcterms:created>
  <dc:creator>Korisnik</dc:creator>
  <cp:lastModifiedBy>Draženka Prpić</cp:lastModifiedBy>
  <cp:lastPrinted>2018-02-23T09:06:00Z</cp:lastPrinted>
  <dcterms:modified xmlns:xsi="http://www.w3.org/2001/XMLSchema-instance" xsi:type="dcterms:W3CDTF">2018-02-23T09:06:00Z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(POKRETANJE PRETHODNOG POSTUPKA NA PRIJEDLOG FINE - ČL. 110..st.1.-St-335-18-Na prijedlog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