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2a8f" w14:paraId="2e32a8f" w:rsidRDefault="000933B8" w:rsidP="000933B8" w:rsidR="000933B8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            </w:t>
      </w:r>
      <w:r>
        <w:rPr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3B8" w:rsidP="000933B8" w:rsidR="000933B8">
      <w:pPr>
        <w:spacing w:after="0"/>
      </w:pPr>
      <w:r>
        <w:t xml:space="preserve">         REPUBLIKA HRVATSKA</w:t>
      </w:r>
    </w:p>
    <w:p w:rsidRDefault="000933B8" w:rsidP="000933B8" w:rsidR="000933B8">
      <w:pPr>
        <w:spacing w:after="0"/>
      </w:pPr>
      <w:r>
        <w:t xml:space="preserve"> TRGOVAČKI SUD U VARAŽDINU</w:t>
      </w:r>
    </w:p>
    <w:p w:rsidRDefault="000933B8" w:rsidP="000933B8" w:rsidR="000933B8">
      <w:pPr>
        <w:spacing w:after="0"/>
      </w:pPr>
      <w:r>
        <w:t xml:space="preserve">                   Braće Radića 2</w:t>
      </w:r>
    </w:p>
    <w:p w:rsidRDefault="000933B8" w:rsidP="000933B8" w:rsidR="000933B8">
      <w:pPr>
        <w:spacing w:after="0"/>
        <w:jc w:val="center"/>
      </w:pPr>
    </w:p>
    <w:p w:rsidRDefault="000933B8" w:rsidP="000933B8" w:rsidR="000933B8">
      <w:pPr>
        <w:spacing w:after="0"/>
        <w:jc w:val="center"/>
      </w:pPr>
    </w:p>
    <w:p w:rsidRDefault="000933B8" w:rsidP="000933B8" w:rsidR="000933B8">
      <w:pPr>
        <w:spacing w:after="0"/>
        <w:jc w:val="center"/>
      </w:pPr>
    </w:p>
    <w:p w:rsidRDefault="000933B8" w:rsidP="000933B8" w:rsidR="000933B8">
      <w:pPr>
        <w:spacing w:after="0"/>
        <w:jc w:val="center"/>
      </w:pPr>
    </w:p>
    <w:p w:rsidRDefault="000933B8" w:rsidP="000933B8" w:rsidR="000933B8">
      <w:pPr>
        <w:spacing w:after="0"/>
      </w:pPr>
      <w:r>
        <w:t xml:space="preserve">                                        U  I M E  R E P U B L I K E  H R V A T S K E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  <w:jc w:val="center"/>
      </w:pPr>
      <w:r>
        <w:t>R J E Š E NJ E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KA-TO TRGOVINA d.o.o. Gornji </w:t>
      </w:r>
      <w:proofErr w:type="spellStart"/>
      <w:r>
        <w:t>Kuršanec</w:t>
      </w:r>
      <w:proofErr w:type="spellEnd"/>
      <w:r>
        <w:t xml:space="preserve">, Radnička 20, OIB: 95572888602, dana 31. svibnja 2016., </w:t>
      </w:r>
    </w:p>
    <w:p w:rsidRDefault="000933B8" w:rsidP="000933B8" w:rsidR="000933B8">
      <w:pPr>
        <w:spacing w:after="0"/>
        <w:jc w:val="both"/>
      </w:pPr>
    </w:p>
    <w:p w:rsidRDefault="000933B8" w:rsidP="000933B8" w:rsidR="000933B8">
      <w:pPr>
        <w:spacing w:after="0"/>
        <w:jc w:val="center"/>
      </w:pPr>
      <w:r>
        <w:t>r i j e š i o  j e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KA-TO TRGOVINA d.o.o. Gornji </w:t>
      </w:r>
      <w:proofErr w:type="spellStart"/>
      <w:r>
        <w:t>Kuršanec</w:t>
      </w:r>
      <w:proofErr w:type="spellEnd"/>
      <w:r>
        <w:t>, Radnička 20, OIB: 95572888602, s danom 31. svibnja 2016. u 12,30 sati.</w:t>
      </w:r>
    </w:p>
    <w:p w:rsidRDefault="000933B8" w:rsidP="000933B8" w:rsidR="000933B8">
      <w:pPr>
        <w:spacing w:after="0"/>
        <w:ind w:hanging="705" w:left="1413"/>
        <w:jc w:val="both"/>
      </w:pPr>
    </w:p>
    <w:p w:rsidRDefault="000933B8" w:rsidP="000933B8" w:rsidR="000933B8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Ivan Prpić iz Zagreba, </w:t>
      </w:r>
      <w:proofErr w:type="spellStart"/>
      <w:r>
        <w:t>Hruševečka</w:t>
      </w:r>
      <w:proofErr w:type="spellEnd"/>
      <w:r>
        <w:t xml:space="preserve"> ulica 11, OIB: 16795120342.</w:t>
      </w:r>
    </w:p>
    <w:p w:rsidRDefault="000933B8" w:rsidP="000933B8" w:rsidR="000933B8">
      <w:pPr>
        <w:spacing w:after="0"/>
        <w:ind w:hanging="705" w:left="1413"/>
        <w:jc w:val="both"/>
      </w:pPr>
    </w:p>
    <w:p w:rsidRDefault="000933B8" w:rsidP="000933B8" w:rsidR="000933B8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KA-TO TRGOVINA d.o.o. Gornji </w:t>
      </w:r>
      <w:proofErr w:type="spellStart"/>
      <w:r>
        <w:t>Kuršanec</w:t>
      </w:r>
      <w:proofErr w:type="spellEnd"/>
      <w:r>
        <w:t>, Radnička 20, OIB: 95572888602.</w:t>
      </w:r>
    </w:p>
    <w:p w:rsidRDefault="000933B8" w:rsidP="000933B8" w:rsidR="000933B8">
      <w:pPr>
        <w:spacing w:after="0"/>
        <w:ind w:hanging="705" w:left="1410"/>
        <w:jc w:val="both"/>
      </w:pPr>
    </w:p>
    <w:p w:rsidRDefault="000933B8" w:rsidP="000933B8" w:rsidR="000933B8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0933B8" w:rsidP="000933B8" w:rsidR="000933B8">
      <w:pPr>
        <w:spacing w:after="0"/>
        <w:jc w:val="both"/>
      </w:pPr>
    </w:p>
    <w:p w:rsidRDefault="000933B8" w:rsidP="000933B8" w:rsidR="000933B8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KA-TO TRGOVINA d.o.o. Gornji </w:t>
      </w:r>
      <w:proofErr w:type="spellStart"/>
      <w:r>
        <w:t>Kuršanec</w:t>
      </w:r>
      <w:proofErr w:type="spellEnd"/>
      <w:r>
        <w:t>, Radnička 20, OIB: 95572888602, bit će brisan iz sudskog registra.</w:t>
      </w:r>
    </w:p>
    <w:p w:rsidRDefault="000933B8" w:rsidP="000933B8" w:rsidR="000933B8">
      <w:pPr>
        <w:spacing w:after="0"/>
        <w:jc w:val="center"/>
      </w:pPr>
    </w:p>
    <w:p w:rsidRDefault="000933B8" w:rsidP="000933B8" w:rsidR="000933B8">
      <w:pPr>
        <w:spacing w:after="0"/>
        <w:jc w:val="center"/>
      </w:pPr>
      <w:r>
        <w:t>Obrazloženje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  <w:jc w:val="both"/>
      </w:pPr>
      <w:r>
        <w:tab/>
        <w:t xml:space="preserve">Predlagatelj Financijska agencija Regionalni centar Zagreb, Podružnica Varaždin je dana 29.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  <w:jc w:val="center"/>
      </w:pPr>
      <w:r>
        <w:t>U Varaždinu 31. svibnja 2016.</w:t>
      </w:r>
    </w:p>
    <w:p w:rsidRDefault="000933B8" w:rsidP="000933B8" w:rsidR="000933B8">
      <w:pPr>
        <w:spacing w:after="0"/>
        <w:jc w:val="center"/>
      </w:pPr>
    </w:p>
    <w:p w:rsidRDefault="000933B8" w:rsidP="000933B8" w:rsidR="000933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33B8" w:rsidP="000933B8" w:rsidR="000933B8">
      <w:pPr>
        <w:spacing w:after="0"/>
      </w:pPr>
      <w:r>
        <w:tab/>
      </w:r>
    </w:p>
    <w:p w:rsidRDefault="000933B8" w:rsidP="000933B8" w:rsidR="000933B8">
      <w:pPr>
        <w:spacing w:after="0"/>
        <w:ind w:firstLine="708"/>
      </w:pPr>
      <w:r>
        <w:t>Uputa o pravnom lijeku:</w:t>
      </w:r>
    </w:p>
    <w:p w:rsidRDefault="000933B8" w:rsidP="000933B8" w:rsidR="000933B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933B8" w:rsidP="000933B8" w:rsidR="000933B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</w:pPr>
    </w:p>
    <w:p w:rsidRDefault="000933B8" w:rsidP="000933B8" w:rsidR="000933B8">
      <w:pPr>
        <w:spacing w:after="0"/>
      </w:pPr>
      <w:r>
        <w:t>DNA:</w:t>
      </w:r>
    </w:p>
    <w:p w:rsidRDefault="000933B8" w:rsidP="000933B8" w:rsidR="000933B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0933B8" w:rsidP="000933B8" w:rsidR="000933B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0933B8" w:rsidP="000933B8" w:rsidR="000933B8">
      <w:pPr>
        <w:numPr>
          <w:ilvl w:val="0"/>
          <w:numId w:val="47"/>
        </w:numPr>
        <w:spacing w:after="0"/>
      </w:pPr>
      <w:r>
        <w:t xml:space="preserve">Dužnik KA-TO TRGOVINA d.o.o. Gornji </w:t>
      </w:r>
      <w:proofErr w:type="spellStart"/>
      <w:r>
        <w:t>Kuršanec</w:t>
      </w:r>
      <w:proofErr w:type="spellEnd"/>
      <w:r>
        <w:t>, Radnička 20.</w:t>
      </w:r>
    </w:p>
    <w:p w:rsidRDefault="000933B8" w:rsidP="000933B8" w:rsidR="000933B8">
      <w:pPr>
        <w:numPr>
          <w:ilvl w:val="0"/>
          <w:numId w:val="47"/>
        </w:numPr>
        <w:spacing w:after="0"/>
      </w:pPr>
      <w:r>
        <w:t xml:space="preserve">Osoba ovlaštena za zastupanje – Katarina </w:t>
      </w:r>
      <w:proofErr w:type="spellStart"/>
      <w:r>
        <w:t>Šteković</w:t>
      </w:r>
      <w:proofErr w:type="spellEnd"/>
      <w:r>
        <w:t xml:space="preserve"> iz Gornjeg </w:t>
      </w:r>
      <w:proofErr w:type="spellStart"/>
      <w:r>
        <w:t>Kuršanca</w:t>
      </w:r>
      <w:proofErr w:type="spellEnd"/>
      <w:r>
        <w:t>, Radnička 20.</w:t>
      </w:r>
    </w:p>
    <w:p w:rsidRDefault="000933B8" w:rsidP="000933B8" w:rsidR="000933B8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0933B8" w:rsidP="000933B8" w:rsidR="000933B8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Čakovec.</w:t>
      </w:r>
    </w:p>
    <w:p w:rsidRDefault="000933B8" w:rsidP="000933B8" w:rsidR="000933B8">
      <w:pPr>
        <w:numPr>
          <w:ilvl w:val="0"/>
          <w:numId w:val="47"/>
        </w:numPr>
        <w:spacing w:after="0"/>
      </w:pPr>
      <w:r>
        <w:t xml:space="preserve">Stečajni upravitelj- Ivan Prpić iz Zagreba, </w:t>
      </w:r>
      <w:proofErr w:type="spellStart"/>
      <w:r>
        <w:t>Hruševečka</w:t>
      </w:r>
      <w:proofErr w:type="spellEnd"/>
      <w:r>
        <w:t xml:space="preserve"> ulica 11.</w:t>
      </w:r>
    </w:p>
    <w:p w:rsidRDefault="000933B8" w:rsidP="000933B8" w:rsidR="000933B8">
      <w:pPr>
        <w:numPr>
          <w:ilvl w:val="0"/>
          <w:numId w:val="47"/>
        </w:numPr>
        <w:spacing w:after="0"/>
      </w:pPr>
      <w:r>
        <w:t>e- Oglasna ploča suda.</w:t>
      </w:r>
    </w:p>
    <w:p w:rsidRDefault="00EA1C6D" w:rsidP="000933B8" w:rsidR="00AE649C" w:rsidRPr="00B76F3C">
      <w:pPr>
        <w:pStyle w:val="SudSjedite"/>
      </w:pPr>
      <w:r>
        <w:tab/>
      </w:r>
    </w:p>
    <w:p w:rsidRDefault="00CB0EA4" w:rsidP="000933B8" w:rsidR="00CB0EA4">
      <w:pPr>
        <w:pStyle w:val="Naslovdokumenta"/>
        <w:spacing w:after="0"/>
      </w:pPr>
    </w:p>
    <w:p w:rsidRDefault="0071688E" w:rsidP="000933B8" w:rsidR="0071688E">
      <w:pPr>
        <w:pStyle w:val="Poetniodjeljak"/>
        <w:spacing w:after="0"/>
      </w:pPr>
    </w:p>
    <w:p w:rsidRDefault="00A21F0D" w:rsidP="000933B8" w:rsidR="00A21F0D">
      <w:pPr>
        <w:pStyle w:val="NormaleSPIS"/>
        <w:spacing w:after="0"/>
        <w:rPr>
          <w:noProof/>
        </w:rPr>
      </w:pPr>
    </w:p>
    <w:p w:rsidRDefault="00DA0242" w:rsidP="000933B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3B8" w:rsidR="008333A9">
    <w:pPr>
      <w:pStyle w:val="Zaglavlje"/>
    </w:pPr>
    <w:r>
      <w:rPr>
        <w:rStyle w:val="PozadinaSvijetloCrvena"/>
        <w:shd w:fill="auto" w:color="auto" w:val="clear"/>
      </w:rPr>
      <w:t>Poslovni broj. 7 St-1178/15-5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B8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561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797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St-1178/2015-5</izvorni_sadrzaj>
    <derivirana_varijabla naziv="DomainObject.Oznaka_1">St-1178/2015-5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St-1178/2015</izvorni_sadrzaj>
    <derivirana_varijabla naziv="DomainObject.Predmet.OznakaBroj_1">St-1178/2015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KA-TO TRGOVINA društvo s ograničenom odgovornošću za trgovinu i usluge</izvorni_sadrzaj>
    <derivirana_varijabla naziv="DomainObject.Predmet.ProtustrankaFormated_1">  KA-TO TRGOVINA društvo s ograničenom odgovornošću za trgovinu i usluge</derivirana_varijabla>
  </DomainObject.Predmet.ProtustrankaFormated>
  <DomainObject.Predmet.ProtustrankaFormatedOIB>
    <izvorni_sadrzaj>  KA-TO TRGOVINA društvo s ograničenom odgovornošću za trgovinu i usluge, OIB 95572888602</izvorni_sadrzaj>
    <derivirana_varijabla naziv="DomainObject.Predmet.ProtustrankaFormatedOIB_1">  KA-TO TRGOVINA društvo s ograničenom odgovornošću za trgovinu i usluge, OIB 95572888602</derivirana_varijabla>
  </DomainObject.Predmet.ProtustrankaFormatedOIB>
  <DomainObject.Predmet.ProtustrankaFormatedWithAdress>
    <izvorni_sadrzaj> KA-TO TRGOVINA društvo s ograničenom odgovornošću za trgovinu i usluge, Radnička 20, 40000 Gornji Kuršanec</izvorni_sadrzaj>
    <derivirana_varijabla naziv="DomainObject.Predmet.ProtustrankaFormatedWithAdress_1"> KA-TO TRGOVINA društvo s ograničenom odgovornošću za trgovinu i usluge, Radnička 20, 40000 Gornji Kuršanec</derivirana_varijabla>
  </DomainObject.Predmet.ProtustrankaFormatedWithAdress>
  <DomainObject.Predmet.ProtustrankaFormatedWithAdressOIB>
    <izvorni_sadrzaj> KA-TO TRGOVINA društvo s ograničenom odgovornošću za trgovinu i usluge, OIB 95572888602, Radnička 20, 40000 Gornji Kuršanec</izvorni_sadrzaj>
    <derivirana_varijabla naziv="DomainObject.Predmet.ProtustrankaFormatedWithAdressOIB_1"> KA-TO TRGOVINA društvo s ograničenom odgovornošću za trgovinu i usluge, OIB 95572888602, Radnička 20, 40000 Gornji Kuršanec</derivirana_varijabla>
  </DomainObject.Predmet.ProtustrankaFormatedWithAdressOIB>
  <DomainObject.Predmet.ProtustrankaWithAdress>
    <izvorni_sadrzaj>KA-TO TRGOVINA društvo s ograničenom odgovornošću za trgovinu i usluge Radnička 20, 40000 Gornji Kuršanec</izvorni_sadrzaj>
    <derivirana_varijabla naziv="DomainObject.Predmet.ProtustrankaWithAdress_1">KA-TO TRGOVINA društvo s ograničenom odgovornošću za trgovinu i usluge Radnička 20, 40000 Gornji Kuršanec</derivirana_varijabla>
  </DomainObject.Predmet.ProtustrankaWithAdress>
  <DomainObject.Predmet.ProtustrankaWithAdressOIB>
    <izvorni_sadrzaj>KA-TO TRGOVINA društvo s ograničenom odgovornošću za trgovinu i usluge, OIB 95572888602, Radnička 20, 40000 Gornji Kuršanec</izvorni_sadrzaj>
    <derivirana_varijabla naziv="DomainObject.Predmet.ProtustrankaWithAdressOIB_1">KA-TO TRGOVINA društvo s ograničenom odgovornošću za trgovinu i usluge, OIB 95572888602, Radnička 20, 40000 Gornji Kuršanec</derivirana_varijabla>
  </DomainObject.Predmet.ProtustrankaWithAdressOIB>
  <DomainObject.Predmet.ProtustrankaNazivFormated>
    <izvorni_sadrzaj>KA-TO TRGOVINA društvo s ograničenom odgovornošću za trgovinu i usluge</izvorni_sadrzaj>
    <derivirana_varijabla naziv="DomainObject.Predmet.ProtustrankaNazivFormated_1">KA-TO TRGOVINA društvo s ograničenom odgovornošću za trgovinu i usluge</derivirana_varijabla>
  </DomainObject.Predmet.ProtustrankaNazivFormated>
  <DomainObject.Predmet.ProtustrankaNazivFormatedOIB>
    <izvorni_sadrzaj>KA-TO TRGOVINA društvo s ograničenom odgovornošću za trgovinu i usluge, OIB 95572888602</izvorni_sadrzaj>
    <derivirana_varijabla naziv="DomainObject.Predmet.ProtustrankaNazivFormatedOIB_1">KA-TO TRGOVINA društvo s ograničenom odgovornošću za trgovinu i usluge, OIB 95572888602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2724.75</izvorni_sadrzaj>
    <derivirana_varijabla naziv="DomainObject.Predmet.TrenutnaVrijednost_1">2724.75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KA-TO TRGOVINA društvo s ograničenom odgovornošću za trgovinu i usluge</item>
    </izvorni_sadrzaj>
    <derivirana_varijabla naziv="DomainObject.Predmet.ProtuStrankaListFormated_1">
      <item>KA-TO TRGOVINA društvo s ograničenom odgovornošću za trgovinu i usluge</item>
    </derivirana_varijabla>
  </DomainObject.Predmet.ProtuStrankaListFormated>
  <DomainObject.Predmet.ProtuStrankaListFormatedOIB>
    <izvorni_sadrzaj>
      <item>KA-TO TRGOVINA društvo s ograničenom odgovornošću za trgovinu i usluge, OIB 95572888602</item>
    </izvorni_sadrzaj>
    <derivirana_varijabla naziv="DomainObject.Predmet.ProtuStrankaListFormatedOIB_1">
      <item>KA-TO TRGOVINA društvo s ograničenom odgovornošću za trgovinu i usluge, OIB 95572888602</item>
    </derivirana_varijabla>
  </DomainObject.Predmet.ProtuStrankaListFormatedOIB>
  <DomainObject.Predmet.ProtuStrankaListFormatedWithAdress>
    <izvorni_sadrzaj>
      <item>KA-TO TRGOVINA društvo s ograničenom odgovornošću za trgovinu i usluge, Radnička 20, 40000 Gornji Kuršanec</item>
    </izvorni_sadrzaj>
    <derivirana_varijabla naziv="DomainObject.Predmet.ProtuStrankaListFormatedWithAdress_1">
      <item>KA-TO TRGOVINA društvo s ograničenom odgovornošću za trgovinu i usluge, Radnička 20, 40000 Gornji Kuršanec</item>
    </derivirana_varijabla>
  </DomainObject.Predmet.ProtuStrankaListFormatedWithAdress>
  <DomainObject.Predmet.ProtuStrankaListFormatedWithAdressOIB>
    <izvorni_sadrzaj>
      <item>KA-TO TRGOVINA društvo s ograničenom odgovornošću za trgovinu i usluge, OIB 95572888602, Radnička 20, 40000 Gornji Kuršanec</item>
    </izvorni_sadrzaj>
    <derivirana_varijabla naziv="DomainObject.Predmet.ProtuStrankaListFormatedWithAdressOIB_1">
      <item>KA-TO TRGOVINA društvo s ograničenom odgovornošću za trgovinu i usluge, OIB 95572888602, Radnička 20, 40000 Gornji Kuršanec</item>
    </derivirana_varijabla>
  </DomainObject.Predmet.ProtuStrankaListFormatedWithAdressOIB>
  <DomainObject.Predmet.ProtuStrankaListNazivFormated>
    <izvorni_sadrzaj>
      <item>KA-TO TRGOVINA društvo s ograničenom odgovornošću za trgovinu i usluge</item>
    </izvorni_sadrzaj>
    <derivirana_varijabla naziv="DomainObject.Predmet.ProtuStrankaListNazivFormated_1">
      <item>KA-TO TRGOVINA društvo s ograničenom odgovornošću za trgovinu i usluge</item>
    </derivirana_varijabla>
  </DomainObject.Predmet.ProtuStrankaListNazivFormated>
  <DomainObject.Predmet.ProtuStrankaListNazivFormatedOIB>
    <izvorni_sadrzaj>
      <item>KA-TO TRGOVINA društvo s ograničenom odgovornošću za trgovinu i usluge, OIB 95572888602</item>
    </izvorni_sadrzaj>
    <derivirana_varijabla naziv="DomainObject.Predmet.ProtuStrankaListNazivFormatedOIB_1">
      <item>KA-TO TRGOVINA društvo s ograničenom odgovornošću za trgovinu i usluge, OIB 95572888602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St-1178/2015-5</izvorni_sadrzaj>
    <derivirana_varijabla naziv="DomainObject.PoslovniBrojDokumenta_1">St-1178/2015-5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KA-TO TRGOVINA društvo s ograničenom odgovornošću za trgovinu i usluge</izvorni_sadrzaj>
    <derivirana_varijabla naziv="DomainObject.Predmet.ProtustrankaIDrugi_1">KA-TO TRGOVINA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KA-TO TRGOVINA društvo s ograničenom odgovornošću za trgovinu i usluge, OIB 95572888602, Radnička 20, 40000 Gornji Kuršanec</izvorni_sadrzaj>
    <derivirana_varijabla naziv="DomainObject.Predmet.ProtustrankaIDrugiAdressOIB_1">KA-TO TRGOVINA društvo s ograničenom odgovornošću za trgovinu i usluge, OIB 95572888602, Radnička 20, 40000 Gornji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KA-TO TRGOVINA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KA-TO TRGOVINA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KA-TO TRGOVINA društvo s ograničenom odgovornošću za trgovinu i usluge, OIB 95572888602, Radnička 20,40000 Gornji Kuršanec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KA-TO TRGOVINA društvo s ograničenom odgovornošću za trgovinu i usluge, OIB 95572888602, Radnička 20,40000 Gornji Kuršanec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572A1-0B38-4ADA-ABCB-B3B903A09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2797</properties:Characters>
  <properties:Lines>86</properties:Lines>
  <properties:Paragraphs>30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2016-05-31T11:28:00Z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