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4f8c" w14:paraId="54b4f8c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9C730D">
        <w:t>6405</w:t>
      </w:r>
      <w:r w:rsidR="00BE0424"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9C730D">
        <w:t>BILANS BIRO d. o. o., Zagreb, Zelinska 7, OIB 22057926056</w:t>
      </w:r>
      <w:r w:rsidR="009E48BB">
        <w:rPr>
          <w:lang w:val="pt-BR"/>
        </w:rPr>
        <w:t xml:space="preserve">, </w:t>
      </w:r>
      <w:r w:rsidR="009C730D">
        <w:t xml:space="preserve"> dana 20</w:t>
      </w:r>
      <w:r>
        <w:t xml:space="preserve">. </w:t>
      </w:r>
      <w:r w:rsidR="009535DF">
        <w:t>veljače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C730D">
        <w:t>BILANS BIRO d. o. o., Zagreb, Zelinska 7, OIB 22057926056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9C730D">
        <w:t>640516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9C730D">
        <w:t>BILANS BIRO d. o. o., Zagreb, Zelinska 7, OIB 22057926056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9E48BB" w:rsidP="009E48BB" w:rsidR="009E48BB">
      <w:pPr>
        <w:ind w:firstLine="708"/>
        <w:jc w:val="both"/>
      </w:pPr>
      <w:r>
        <w:t>Sud je rješenjem St-</w:t>
      </w:r>
      <w:r w:rsidR="009C730D">
        <w:t>6405</w:t>
      </w:r>
      <w:r w:rsidR="00BE0424">
        <w:t>/16 od 28</w:t>
      </w:r>
      <w:r>
        <w:t>. studenog 2017.g.  pokrenuo prethodni postupak nad dužnikom, te odredio i održao ročište radi očitovanja o prijedlogu za otvaranje stečajnog postupka.</w:t>
      </w:r>
    </w:p>
    <w:p w:rsidRDefault="009E48BB" w:rsidP="009E48BB" w:rsidR="009E48BB">
      <w:pPr>
        <w:ind w:firstLine="708"/>
        <w:jc w:val="both"/>
      </w:pPr>
    </w:p>
    <w:p w:rsidRDefault="009E48BB" w:rsidP="009E48BB" w:rsidR="009E48BB">
      <w:pPr>
        <w:ind w:firstLine="708"/>
        <w:jc w:val="both"/>
      </w:pPr>
      <w:r>
        <w:t xml:space="preserve"> Podnositelj prijedloga je pisanim putem dostavi</w:t>
      </w:r>
      <w:r w:rsidR="009C730D">
        <w:t>o očitovanje za ročište (list 7</w:t>
      </w:r>
      <w:r>
        <w:t xml:space="preserve"> spisa) te je u cijelosti ostao kod navoda iz podnesenog prijedloga za otvaranje stečajnog postupka. </w:t>
      </w:r>
    </w:p>
    <w:p w:rsidRDefault="009E48BB" w:rsidP="009E48BB" w:rsidR="009E48BB">
      <w:pPr>
        <w:ind w:firstLine="708"/>
        <w:jc w:val="both"/>
      </w:pPr>
      <w:r>
        <w:t xml:space="preserve">Zakonski zastupnik dužnika  </w:t>
      </w:r>
      <w:r w:rsidR="009C730D">
        <w:t>se očitovao da je djelatnost dužnika bila pružanje knjigovodstvenih usluga, ali da  se djelatnost već treću godinu ne obavlja, te da dužnik nema nikakve imovine, kako nekretnina, tako ni pokretnina, a da su računovodstveni programi odavno zastarjeli, a oprema da je već od prije otpisana i rashodovana jer da je bila stara.</w:t>
      </w:r>
    </w:p>
    <w:p w:rsidRDefault="009E48BB" w:rsidP="009E48BB" w:rsidR="009E48BB">
      <w:pPr>
        <w:ind w:firstLine="708"/>
        <w:jc w:val="both"/>
      </w:pPr>
      <w:r>
        <w:t xml:space="preserve"> </w:t>
      </w:r>
    </w:p>
    <w:p w:rsidRDefault="009E48BB" w:rsidP="009E48BB" w:rsidR="009E48BB">
      <w:pPr>
        <w:pStyle w:val="Tijeloteksta"/>
        <w:tabs>
          <w:tab w:pos="709" w:val="left"/>
        </w:tabs>
      </w:pPr>
      <w:r>
        <w:lastRenderedPageBreak/>
        <w:tab/>
        <w:t xml:space="preserve"> Izvršenim elektronskim pretra</w:t>
      </w:r>
      <w:r w:rsidR="009C730D">
        <w:t>živanjem u e-nekretnine (list 21</w:t>
      </w:r>
      <w:r>
        <w:t xml:space="preserve"> spisa), a u odnosu na popis nekretnina ovog dužnika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9C730D" w:rsidP="00AC775F" w:rsidR="00AC775F">
      <w:pPr>
        <w:jc w:val="center"/>
      </w:pPr>
      <w:r>
        <w:t>U Zagrebu 20</w:t>
      </w:r>
      <w:r w:rsidR="002811D1">
        <w:t xml:space="preserve">. </w:t>
      </w:r>
      <w:r w:rsidR="00B7099D">
        <w:t>veljače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A7634E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A7634E" w:rsidP="00A7634E" w:rsidR="00A7634E">
      <w:pPr>
        <w:ind w:firstLine="708" w:left="4248"/>
      </w:pPr>
      <w:r>
        <w:t>Za točnost otpravka-ovlašteni službenik</w:t>
      </w:r>
    </w:p>
    <w:p w:rsidRDefault="00A7634E" w:rsidP="00A7634E" w:rsidR="00A7634E">
      <w:pPr>
        <w:ind w:left="5664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34E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9C730D">
          <w:t>6405</w:t>
        </w:r>
        <w:r w:rsidR="00BE0424"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278C7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855AC"/>
    <w:rsid w:val="00430DFC"/>
    <w:rsid w:val="00434720"/>
    <w:rsid w:val="00497B80"/>
    <w:rsid w:val="00497BA4"/>
    <w:rsid w:val="00537E48"/>
    <w:rsid w:val="006A5342"/>
    <w:rsid w:val="0077284A"/>
    <w:rsid w:val="007F25F3"/>
    <w:rsid w:val="00831CA2"/>
    <w:rsid w:val="00835B31"/>
    <w:rsid w:val="00886149"/>
    <w:rsid w:val="0092161E"/>
    <w:rsid w:val="009535DF"/>
    <w:rsid w:val="00987F81"/>
    <w:rsid w:val="009C730D"/>
    <w:rsid w:val="009E48BB"/>
    <w:rsid w:val="00A43A92"/>
    <w:rsid w:val="00A7634E"/>
    <w:rsid w:val="00A96CDC"/>
    <w:rsid w:val="00AC775F"/>
    <w:rsid w:val="00AF796B"/>
    <w:rsid w:val="00B229F0"/>
    <w:rsid w:val="00B52B98"/>
    <w:rsid w:val="00B7099D"/>
    <w:rsid w:val="00B86C69"/>
    <w:rsid w:val="00BE0424"/>
    <w:rsid w:val="00C03CEA"/>
    <w:rsid w:val="00C376B1"/>
    <w:rsid w:val="00C43B32"/>
    <w:rsid w:val="00C75F8C"/>
    <w:rsid w:val="00CE7E1C"/>
    <w:rsid w:val="00D707AE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3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34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3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3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3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34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3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3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6405</izvorni_sadrzaj>
    <derivirana_varijabla naziv="DomainObject.Predmet.Broj_1">6405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St-6405/2016</izvorni_sadrzaj>
    <derivirana_varijabla naziv="DomainObject.Predmet.OznakaBroj_1">St-6405/2016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BILANS BIRO, d.o.o. zastupanog po punomoćniku Ankica Bajić-Lukačević</izvorni_sadrzaj>
    <derivirana_varijabla naziv="DomainObject.Predmet.ProtustrankaFormated_1">  BILANS BIRO, d.o.o. zastupanog po punomoćniku Ankica Bajić-Lukačević</derivirana_varijabla>
  </DomainObject.Predmet.ProtustrankaFormated>
  <DomainObject.Predmet.ProtustrankaFormatedOIB>
    <izvorni_sadrzaj>  BILANS BIRO, d.o.o., OIB 22057926056 zastupanog po punomoćniku Ankica Bajić-Lukačević</izvorni_sadrzaj>
    <derivirana_varijabla naziv="DomainObject.Predmet.ProtustrankaFormatedOIB_1">  BILANS BIRO, d.o.o., OIB 22057926056 zastupanog po punomoćniku Ankica Bajić-Lukačević</derivirana_varijabla>
  </DomainObject.Predmet.ProtustrankaFormatedOIB>
  <DomainObject.Predmet.ProtustrankaFormatedWithAdress>
    <izvorni_sadrzaj> BILANS BIRO, d.o.o., Zelinska 7, 10000 Zagreb zastupanog po punomoćniku Ankica Bajić-Lukačević</izvorni_sadrzaj>
    <derivirana_varijabla naziv="DomainObject.Predmet.ProtustrankaFormatedWithAdress_1"> BILANS BIRO, d.o.o., Zelinska 7, 10000 Zagreb zastupanog po punomoćniku Ankica Bajić-Lukačević</derivirana_varijabla>
  </DomainObject.Predmet.ProtustrankaFormatedWithAdress>
  <DomainObject.Predmet.ProtustrankaFormatedWithAdressOIB>
    <izvorni_sadrzaj> BILANS BIRO, d.o.o., OIB 22057926056, Zelinska 7, 10000 Zagreb zastupanog po punomoćniku Ankica Bajić-Lukačević</izvorni_sadrzaj>
    <derivirana_varijabla naziv="DomainObject.Predmet.ProtustrankaFormatedWithAdressOIB_1"> BILANS BIRO, d.o.o., OIB 22057926056, Zelinska 7, 10000 Zagreb zastupanog po punomoćniku Ankica Bajić-Lukačević</derivirana_varijabla>
  </DomainObject.Predmet.ProtustrankaFormatedWithAdressOIB>
  <DomainObject.Predmet.ProtustrankaWithAdress>
    <izvorni_sadrzaj>BILANS BIRO, d.o.o. Zelinska 7, 10000 Zagreb</izvorni_sadrzaj>
    <derivirana_varijabla naziv="DomainObject.Predmet.ProtustrankaWithAdress_1">BILANS BIRO, d.o.o. Zelinska 7, 10000 Zagreb</derivirana_varijabla>
  </DomainObject.Predmet.ProtustrankaWithAdress>
  <DomainObject.Predmet.ProtustrankaWithAdressOIB>
    <izvorni_sadrzaj>BILANS BIRO, d.o.o., OIB 22057926056, Zelinska 7, 10000 Zagreb</izvorni_sadrzaj>
    <derivirana_varijabla naziv="DomainObject.Predmet.ProtustrankaWithAdressOIB_1">BILANS BIRO, d.o.o., OIB 22057926056, Zelinska 7, 10000 Zagreb</derivirana_varijabla>
  </DomainObject.Predmet.ProtustrankaWithAdressOIB>
  <DomainObject.Predmet.ProtustrankaNazivFormated>
    <izvorni_sadrzaj>BILANS BIRO, d.o.o.</izvorni_sadrzaj>
    <derivirana_varijabla naziv="DomainObject.Predmet.ProtustrankaNazivFormated_1">BILANS BIRO, d.o.o.</derivirana_varijabla>
  </DomainObject.Predmet.ProtustrankaNazivFormated>
  <DomainObject.Predmet.ProtustrankaNazivFormatedOIB>
    <izvorni_sadrzaj>BILANS BIRO, d.o.o., OIB 22057926056</izvorni_sadrzaj>
    <derivirana_varijabla naziv="DomainObject.Predmet.ProtustrankaNazivFormatedOIB_1">BILANS BIRO, d.o.o., OIB 22057926056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Bajić-Lukačević</izvorni_sadrzaj>
    <derivirana_varijabla naziv="DomainObject.Predmet.StrankaFormated_1">  FINA Regionalni centar Zagreb; Ankica Bajić-Lukačević</derivirana_varijabla>
  </DomainObject.Predmet.StrankaFormated>
  <DomainObject.Predmet.StrankaFormatedOIB>
    <izvorni_sadrzaj>  FINA Regionalni centar Zagreb, OIB 85821130368; Ankica Bajić-Lukačević, OIB 15583521581</izvorni_sadrzaj>
    <derivirana_varijabla naziv="DomainObject.Predmet.StrankaFormatedOIB_1">  FINA Regionalni centar Zagreb, OIB 85821130368; Ankica Bajić-Lukačević, OIB 15583521581</derivirana_varijabla>
  </DomainObject.Predmet.StrankaFormatedOIB>
  <DomainObject.Predmet.StrankaFormatedWithAdress>
    <izvorni_sadrzaj> FINA Regionalni centar Zagreb, Trg svibanjskih žrtava 1995. 1, 10000 Zagreb; Ankica Bajić-Lukačević, Zelinska 7, 10000 Zagreb</izvorni_sadrzaj>
    <derivirana_varijabla naziv="DomainObject.Predmet.StrankaFormatedWithAdress_1"> FINA Regionalni centar Zagreb, Trg svibanjskih žrtava 1995. 1, 10000 Zagreb; Ankica Bajić-Lukačević, Zelinska 7, 10000 Zagreb</derivirana_varijabla>
  </DomainObject.Predmet.StrankaFormatedWithAdress>
  <DomainObject.Predmet.StrankaFormatedWithAdressOIB>
    <izvorni_sadrzaj> FINA Regionalni centar Zagreb, OIB 85821130368, Trg svibanjskih žrtava 1995. 1, 10000 Zagreb; Ankica Bajić-Lukačević, OIB 15583521581, Zelinska 7, 10000 Zagreb</izvorni_sadrzaj>
    <derivirana_varijabla naziv="DomainObject.Predmet.StrankaFormatedWithAdressOIB_1"> FINA Regionalni centar Zagreb, OIB 85821130368, Trg svibanjskih žrtava 1995. 1, 10000 Zagreb; Ankica Bajić-Lukačević, OIB 15583521581, Zelinska 7, 10000 Zagreb</derivirana_varijabla>
  </DomainObject.Predmet.StrankaFormatedWithAdressOIB>
  <DomainObject.Predmet.StrankaWithAdress>
    <izvorni_sadrzaj>FINA Regionalni centar Zagreb Trg svibanjskih žrtava 1995. 1,10000 Zagreb,Ankica Bajić-Lukačević Zelinska 7,10000 Zagreb</izvorni_sadrzaj>
    <derivirana_varijabla naziv="DomainObject.Predmet.StrankaWithAdress_1">FINA Regionalni centar Zagreb Trg svibanjskih žrtava 1995. 1,10000 Zagreb,Ankica Bajić-Lukačević Zelinska 7,10000 Zagreb</derivirana_varijabla>
  </DomainObject.Predmet.StrankaWithAdress>
  <DomainObject.Predmet.StrankaWithAdressOIB>
    <izvorni_sadrzaj>FINA Regionalni centar Zagreb, OIB 85821130368, Trg svibanjskih žrtava 1995. 1,10000 Zagreb,Ankica Bajić-Lukačević, OIB 15583521581, Zelinska 7,10000 Zagreb</izvorni_sadrzaj>
    <derivirana_varijabla naziv="DomainObject.Predmet.StrankaWithAdressOIB_1">FINA Regionalni centar Zagreb, OIB 85821130368, Trg svibanjskih žrtava 1995. 1,10000 Zagreb,Ankica Bajić-Lukačević, OIB 15583521581, Zelinska 7,10000 Zagreb</derivirana_varijabla>
  </DomainObject.Predmet.StrankaWithAdressOIB>
  <DomainObject.Predmet.StrankaNazivFormated>
    <izvorni_sadrzaj>FINA Regionalni centar Zagreb,Ankica Bajić-Lukačević</izvorni_sadrzaj>
    <derivirana_varijabla naziv="DomainObject.Predmet.StrankaNazivFormated_1">FINA Regionalni centar Zagreb,Ankica Bajić-Lukačević</derivirana_varijabla>
  </DomainObject.Predmet.StrankaNazivFormated>
  <DomainObject.Predmet.StrankaNazivFormatedOIB>
    <izvorni_sadrzaj>FINA Regionalni centar Zagreb, OIB 85821130368,Ankica Bajić-Lukačević, OIB 15583521581</izvorni_sadrzaj>
    <derivirana_varijabla naziv="DomainObject.Predmet.StrankaNazivFormatedOIB_1">FINA Regionalni centar Zagreb, OIB 85821130368,Ankica Bajić-Lukačević, OIB 15583521581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Ankica Bajić-Lukačević</item>
    </izvorni_sadrzaj>
    <derivirana_varijabla naziv="DomainObject.Predmet.StrankaListFormated_1">
      <item>FINA Regionalni centar Zagreb</item>
      <item>Ankica Bajić-Lukačević</item>
    </derivirana_varijabla>
  </DomainObject.Predmet.StrankaListFormated>
  <DomainObject.Predmet.StrankaListFormatedOIB>
    <izvorni_sadrzaj>
      <item>FINA Regionalni centar Zagreb, OIB 85821130368</item>
      <item>Ankica Bajić-Lukačević, OIB 15583521581</item>
    </izvorni_sadrzaj>
    <derivirana_varijabla naziv="DomainObject.Predmet.StrankaListFormatedOIB_1">
      <item>FINA Regionalni centar Zagreb, OIB 85821130368</item>
      <item>Ankica Bajić-Lukačević, OIB 15583521581</item>
    </derivirana_varijabla>
  </DomainObject.Predmet.StrankaListFormatedOIB>
  <DomainObject.Predmet.StrankaListFormatedWithAdress>
    <izvorni_sadrzaj>
      <item>FINA Regionalni centar Zagreb, Trg svibanjskih žrtava 1995. 1, 10000 Zagreb</item>
      <item>Ankica Bajić-Lukačević, Zelinska 7, 10000 Zagreb</item>
    </izvorni_sadrzaj>
    <derivirana_varijabla naziv="DomainObject.Predmet.StrankaListFormatedWithAdress_1">
      <item>FINA Regionalni centar Zagreb, Trg svibanjskih žrtava 1995. 1, 10000 Zagreb</item>
      <item>Ankica Bajić-Lukačević, Zelinska 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Ankica Bajić-Lukačević, OIB 15583521581, Zelinska 7, 10000 Zagreb</item>
    </izvorni_sadrzaj>
    <derivirana_varijabla naziv="DomainObject.Predmet.StrankaListFormatedWithAdressOIB_1">
      <item>FINA Regionalni centar Zagreb, OIB 85821130368, Trg svibanjskih žrtava 1995. 1, 10000 Zagreb</item>
      <item>Ankica Bajić-Lukačević, OIB 15583521581, Zelinska 7, 10000 Zagreb</item>
    </derivirana_varijabla>
  </DomainObject.Predmet.StrankaListFormatedWithAdressOIB>
  <DomainObject.Predmet.StrankaListNazivFormated>
    <izvorni_sadrzaj>
      <item>FINA Regionalni centar Zagreb</item>
      <item>Ankica Bajić-Lukačević</item>
    </izvorni_sadrzaj>
    <derivirana_varijabla naziv="DomainObject.Predmet.StrankaListNazivFormated_1">
      <item>FINA Regionalni centar Zagreb</item>
      <item>Ankica Bajić-Lukačević</item>
    </derivirana_varijabla>
  </DomainObject.Predmet.StrankaListNazivFormated>
  <DomainObject.Predmet.StrankaListNazivFormatedOIB>
    <izvorni_sadrzaj>
      <item>FINA Regionalni centar Zagreb, OIB 85821130368</item>
      <item>Ankica Bajić-Lukačević, OIB 15583521581</item>
    </izvorni_sadrzaj>
    <derivirana_varijabla naziv="DomainObject.Predmet.StrankaListNazivFormatedOIB_1">
      <item>FINA Regionalni centar Zagreb, OIB 85821130368</item>
      <item>Ankica Bajić-Lukačević, OIB 15583521581</item>
    </derivirana_varijabla>
  </DomainObject.Predmet.StrankaListNazivFormatedOIB>
  <DomainObject.Predmet.ProtuStrankaListFormated>
    <izvorni_sadrzaj>
      <item>BILANS BIRO, d.o.o. zastupanog po punomoćniku Ankica Bajić-Lukačević</item>
    </izvorni_sadrzaj>
    <derivirana_varijabla naziv="DomainObject.Predmet.ProtuStrankaListFormated_1">
      <item>BILANS BIRO, d.o.o. zastupanog po punomoćniku Ankica Bajić-Lukačević</item>
    </derivirana_varijabla>
  </DomainObject.Predmet.ProtuStrankaListFormated>
  <DomainObject.Predmet.ProtuStrankaListFormatedOIB>
    <izvorni_sadrzaj>
      <item>BILANS BIRO, d.o.o., OIB 22057926056 zastupanog po punomoćniku Ankica Bajić-Lukačević</item>
    </izvorni_sadrzaj>
    <derivirana_varijabla naziv="DomainObject.Predmet.ProtuStrankaListFormatedOIB_1">
      <item>BILANS BIRO, d.o.o., OIB 22057926056 zastupanog po punomoćniku Ankica Bajić-Lukačević</item>
    </derivirana_varijabla>
  </DomainObject.Predmet.ProtuStrankaListFormatedOIB>
  <DomainObject.Predmet.ProtuStrankaListFormatedWithAdress>
    <izvorni_sadrzaj>
      <item>BILANS BIRO, d.o.o., Zelinska 7, 10000 Zagreb zastupanog po punomoćniku Ankica Bajić-Lukačević</item>
    </izvorni_sadrzaj>
    <derivirana_varijabla naziv="DomainObject.Predmet.ProtuStrankaListFormatedWithAdress_1">
      <item>BILANS BIRO, d.o.o., Zelinska 7, 10000 Zagreb zastupanog po punomoćniku Ankica Bajić-Lukačević</item>
    </derivirana_varijabla>
  </DomainObject.Predmet.ProtuStrankaListFormatedWithAdress>
  <DomainObject.Predmet.ProtuStrankaListFormatedWithAdressOIB>
    <izvorni_sadrzaj>
      <item>BILANS BIRO, d.o.o., OIB 22057926056, Zelinska 7, 10000 Zagreb zastupanog po punomoćniku Ankica Bajić-Lukačević</item>
    </izvorni_sadrzaj>
    <derivirana_varijabla naziv="DomainObject.Predmet.ProtuStrankaListFormatedWithAdressOIB_1">
      <item>BILANS BIRO, d.o.o., OIB 22057926056, Zelinska 7, 10000 Zagreb zastupanog po punomoćniku Ankica Bajić-Lukačević</item>
    </derivirana_varijabla>
  </DomainObject.Predmet.ProtuStrankaListFormatedWithAdressOIB>
  <DomainObject.Predmet.ProtuStrankaListNazivFormated>
    <izvorni_sadrzaj>
      <item>BILANS BIRO, d.o.o.</item>
    </izvorni_sadrzaj>
    <derivirana_varijabla naziv="DomainObject.Predmet.ProtuStrankaListNazivFormated_1">
      <item>BILANS BIRO, d.o.o.</item>
    </derivirana_varijabla>
  </DomainObject.Predmet.ProtuStrankaListNazivFormated>
  <DomainObject.Predmet.ProtuStrankaListNazivFormatedOIB>
    <izvorni_sadrzaj>
      <item>BILANS BIRO, d.o.o., OIB 22057926056</item>
    </izvorni_sadrzaj>
    <derivirana_varijabla naziv="DomainObject.Predmet.ProtuStrankaListNazivFormatedOIB_1">
      <item>BILANS BIRO, d.o.o., OIB 22057926056</item>
    </derivirana_varijabla>
  </DomainObject.Predmet.ProtuStrankaListNazivFormatedOIB>
  <DomainObject.Predmet.OstaliListFormated>
    <izvorni_sadrzaj>
      <item>Ankica Bajić-Lukačević punomoćnik sudionika u postupku BILANS BIRO, d.o.o.</item>
    </izvorni_sadrzaj>
    <derivirana_varijabla naziv="DomainObject.Predmet.OstaliListFormated_1">
      <item>Ankica Bajić-Lukačević punomoćnik sudionika u postupku BILANS BIRO, d.o.o.</item>
    </derivirana_varijabla>
  </DomainObject.Predmet.OstaliListFormated>
  <DomainObject.Predmet.OstaliListFormatedOIB>
    <izvorni_sadrzaj>
      <item>Ankica Bajić-Lukačević, OIB 15583521581 punomoćnik sudionika u postupku BILANS BIRO, d.o.o.</item>
    </izvorni_sadrzaj>
    <derivirana_varijabla naziv="DomainObject.Predmet.OstaliListFormatedOIB_1">
      <item>Ankica Bajić-Lukačević, OIB 15583521581 punomoćnik sudionika u postupku BILANS BIRO, d.o.o.</item>
    </derivirana_varijabla>
  </DomainObject.Predmet.OstaliListFormatedOIB>
  <DomainObject.Predmet.OstaliListFormatedWithAdress>
    <izvorni_sadrzaj>
      <item>Ankica Bajić-Lukačević, Zelinska 7, 10000 Zagreb punomoćnik sudionika u postupku BILANS BIRO, d.o.o.</item>
    </izvorni_sadrzaj>
    <derivirana_varijabla naziv="DomainObject.Predmet.OstaliListFormatedWithAdress_1">
      <item>Ankica Bajić-Lukačević, Zelinska 7, 10000 Zagreb punomoćnik sudionika u postupku BILANS BIRO, d.o.o.</item>
    </derivirana_varijabla>
  </DomainObject.Predmet.OstaliListFormatedWithAdress>
  <DomainObject.Predmet.OstaliListFormatedWithAdressOIB>
    <izvorni_sadrzaj>
      <item>Ankica Bajić-Lukačević, OIB 15583521581, Zelinska 7, 10000 Zagreb punomoćnik sudionika u postupku BILANS BIRO, d.o.o.</item>
    </izvorni_sadrzaj>
    <derivirana_varijabla naziv="DomainObject.Predmet.OstaliListFormatedWithAdressOIB_1">
      <item>Ankica Bajić-Lukačević, OIB 15583521581, Zelinska 7, 10000 Zagreb punomoćnik sudionika u postupku BILANS BIRO, d.o.o.</item>
    </derivirana_varijabla>
  </DomainObject.Predmet.OstaliListFormatedWithAdressOIB>
  <DomainObject.Predmet.OstaliListNazivFormated>
    <izvorni_sadrzaj>
      <item>Ankica Bajić-Lukačević</item>
    </izvorni_sadrzaj>
    <derivirana_varijabla naziv="DomainObject.Predmet.OstaliListNazivFormated_1">
      <item>Ankica Bajić-Lukačević</item>
    </derivirana_varijabla>
  </DomainObject.Predmet.OstaliListNazivFormated>
  <DomainObject.Predmet.OstaliListNazivFormatedOIB>
    <izvorni_sadrzaj>
      <item>Ankica Bajić-Lukačević, OIB 15583521581</item>
    </izvorni_sadrzaj>
    <derivirana_varijabla naziv="DomainObject.Predmet.OstaliListNazivFormatedOIB_1">
      <item>Ankica Bajić-Lukačević, OIB 15583521581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BILANS BIRO, d.o.o.</izvorni_sadrzaj>
    <derivirana_varijabla naziv="DomainObject.Predmet.ProtustrankaIDrugi_1">BILANS BIRO,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BILANS BIRO, d.o.o., OIB 22057926056, Zelinska 7, 10000 Zagreb</izvorni_sadrzaj>
    <derivirana_varijabla naziv="DomainObject.Predmet.ProtustrankaIDrugiAdressOIB_1">BILANS BIRO, d.o.o., OIB 22057926056,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BILANS BIRO, d.o.o.</item>
      <item>Ankica Bajić-Lukačević</item>
      <item>Ankica Bajić-Lukačević</item>
    </izvorni_sadrzaj>
    <derivirana_varijabla naziv="DomainObject.Predmet.SudioniciListNaziv_1">
      <item>FINA Regionalni centar Zagreb</item>
      <item>BILANS BIRO, d.o.o.</item>
      <item>Ankica Bajić-Lukačević</item>
      <item>Ankica Bajić-Lukačević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BILANS BIRO, d.o.o., OIB 22057926056, Zelinska 7,10000 Zagreb</item>
      <item>Ankica Bajić-Lukačević, OIB 15583521581, Zelinska 7,10000 Zagreb</item>
      <item>Ankica Bajić-Lukačević, OIB 15583521581, Zelinska 7,10000 Zagreb</item>
    </izvorni_sadrzaj>
    <derivirana_varijabla naziv="DomainObject.Predmet.SudioniciListAdressOIB_1">
      <item>FINA Regionalni centar Zagreb, OIB 85821130368, Trg svibanjskih žrtava 1995. 1,10000 Zagreb</item>
      <item>BILANS BIRO, d.o.o., OIB 22057926056, Zelinska 7,10000 Zagreb</item>
      <item>Ankica Bajić-Lukačević, OIB 15583521581, Zelinska 7,10000 Zagreb</item>
      <item>Ankica Bajić-Lukačević, OIB 15583521581, Zelinska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22057926056</item>
      <item>, OIB 15583521581</item>
      <item>, OIB 15583521581</item>
    </izvorni_sadrzaj>
    <derivirana_varijabla naziv="DomainObject.Predmet.SudioniciListNazivOIB_1">
      <item>, OIB 85821130368</item>
      <item>, OIB 22057926056</item>
      <item>, OIB 15583521581</item>
      <item>, OIB 15583521581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3826</properties:Characters>
  <properties:Lines>90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2018-02-20T12:01:00Z</dcterms:created>
  <dc:creator>Monika Grbac</dc:creator>
  <cp:lastModifiedBy>Monika Grbac</cp:lastModifiedBy>
  <cp:lastPrinted>2018-02-12T13:57:00Z</cp:lastPrinted>
  <dcterms:modified xmlns:xsi="http://www.w3.org/2001/XMLSchema-instance" xsi:type="dcterms:W3CDTF">2018-02-20T12:04:00Z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st-6405-16 BILANS BIRO.docx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