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6048F0" w:rsidR="006048F0">
        <w:trPr>
          <w:trHeight w:val="2427"/>
        </w:trPr>
        <w:tc>
          <w:tcPr>
            <w:tcW w:type="dxa" w:w="3380"/>
            <w:vAlign w:val="center"/>
            <w:hideMark/>
          </w:tcPr>
          <w:p w:rsidRDefault="006048F0" w:rsidR="006048F0">
            <w:pPr>
              <w:spacing w:before="100"/>
              <w:jc w:val="center"/>
              <w:rPr>
                <w:lang w:eastAsia="hr-HR"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42925"/>
                  <wp:effectExtent b="0" r="9525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048F0" w:rsidR="006048F0">
            <w:pPr>
              <w:spacing w:before="100"/>
              <w:rPr>
                <w:lang w:eastAsia="hr-HR" w:val="en-US"/>
              </w:rPr>
            </w:pPr>
            <w:r>
              <w:rPr>
                <w:lang w:eastAsia="hr-HR" w:val="en-US"/>
              </w:rPr>
              <w:t>REPUBLIKA HRVATSKA</w:t>
            </w:r>
          </w:p>
          <w:p w:rsidRDefault="006048F0" w:rsidR="006048F0">
            <w:pPr>
              <w:rPr>
                <w:lang w:eastAsia="hr-HR" w:val="en-US"/>
              </w:rPr>
            </w:pPr>
            <w:r>
              <w:rPr>
                <w:lang w:eastAsia="hr-HR" w:val="en-US"/>
              </w:rPr>
              <w:t>TRGOVAČKI SUD U SPLITU</w:t>
            </w:r>
          </w:p>
          <w:p w:rsidRDefault="006048F0" w:rsidR="006048F0">
            <w:pPr>
              <w:rPr>
                <w:lang w:eastAsia="hr-HR" w:val="en-US"/>
              </w:rPr>
            </w:pPr>
            <w:r>
              <w:rPr>
                <w:lang w:eastAsia="hr-HR" w:val="en-US"/>
              </w:rPr>
              <w:t xml:space="preserve">Split, </w:t>
            </w:r>
            <w:proofErr w:type="spellStart"/>
            <w:r>
              <w:rPr>
                <w:lang w:eastAsia="hr-HR" w:val="en-US"/>
              </w:rPr>
              <w:t>Sukoišanska</w:t>
            </w:r>
            <w:proofErr w:type="spellEnd"/>
            <w:r>
              <w:rPr>
                <w:lang w:eastAsia="hr-HR" w:val="en-US"/>
              </w:rPr>
              <w:t xml:space="preserve"> 6</w:t>
            </w:r>
          </w:p>
        </w:tc>
        <w:tc>
          <w:tcPr>
            <w:tcW w:type="dxa" w:w="5830"/>
          </w:tcPr>
          <w:p w:rsidRDefault="006048F0" w:rsidR="006048F0">
            <w:pPr>
              <w:ind w:right="-78"/>
              <w:jc w:val="right"/>
              <w:rPr>
                <w:lang w:eastAsia="hr-HR" w:val="en-US"/>
              </w:rPr>
            </w:pPr>
            <w:r>
              <w:rPr>
                <w:lang w:eastAsia="hr-HR"/>
              </w:rPr>
              <w:t xml:space="preserve">                                   Poslovni broj: 5</w:t>
            </w:r>
            <w:r>
              <w:rPr>
                <w:lang w:eastAsia="hr-HR" w:val="en-US"/>
              </w:rPr>
              <w:t xml:space="preserve"> St-2754/2015-12</w:t>
            </w:r>
          </w:p>
          <w:p w:rsidRDefault="006048F0" w:rsidR="006048F0">
            <w:pPr>
              <w:jc w:val="both"/>
              <w:rPr>
                <w:sz w:val="20"/>
                <w:lang w:eastAsia="hr-HR" w:val="en-US"/>
              </w:rPr>
            </w:pPr>
          </w:p>
          <w:p w:rsidRDefault="006048F0" w:rsidR="006048F0">
            <w:pPr>
              <w:jc w:val="right"/>
              <w:rPr>
                <w:lang w:eastAsia="hr-HR" w:val="en-US"/>
              </w:rPr>
            </w:pPr>
          </w:p>
          <w:p w:rsidRDefault="006048F0" w:rsidR="006048F0">
            <w:pPr>
              <w:jc w:val="right"/>
              <w:rPr>
                <w:lang w:eastAsia="hr-HR" w:val="en-US"/>
              </w:rPr>
            </w:pPr>
          </w:p>
          <w:p w:rsidRDefault="006048F0" w:rsidR="006048F0">
            <w:pPr>
              <w:jc w:val="right"/>
              <w:rPr>
                <w:noProof/>
                <w:lang w:eastAsia="hr-HR" w:val="en-US"/>
              </w:rPr>
            </w:pPr>
          </w:p>
          <w:p w:rsidRDefault="006048F0" w:rsidR="006048F0">
            <w:pPr>
              <w:jc w:val="right"/>
              <w:rPr>
                <w:noProof/>
                <w:lang w:eastAsia="hr-HR" w:val="en-US"/>
              </w:rPr>
            </w:pPr>
          </w:p>
          <w:p w:rsidRDefault="006048F0" w:rsidR="006048F0">
            <w:pPr>
              <w:jc w:val="right"/>
              <w:rPr>
                <w:noProof/>
                <w:lang w:eastAsia="hr-HR" w:val="en-US"/>
              </w:rPr>
            </w:pPr>
          </w:p>
          <w:p w:rsidRDefault="006048F0" w:rsidR="006048F0">
            <w:pPr>
              <w:jc w:val="right"/>
              <w:rPr>
                <w:noProof/>
                <w:lang w:eastAsia="hr-HR" w:val="en-US"/>
              </w:rPr>
            </w:pPr>
          </w:p>
        </w:tc>
      </w:tr>
    </w:tbl>
    <w:p w14:textId="df10186" w14:paraId="df10186" w:rsidRDefault="006048F0" w:rsidP="006048F0" w:rsidR="006048F0">
      <w:pPr>
        <w:jc w:val="both"/>
        <w15:collapsed w:val="false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ab/>
        <w:t xml:space="preserve">Trgovački sud u Splitu, po sutkinji Zrinki Ćosić, u skraćenom stečajnom postupku povodom zahtjeva Financijske agencije, OIB: 85821130368, Regionalni centar Split, Podružnica Split, Mažuranićevo šetalište 24b, za provedbu skraćenog stečajnog postupka nad dužnikom MEJAŠI DEVETI d.o.o. za usluge, OIB: 71574807172, Split, Obala Hrvatskog narodnog preporoda 6, 16. siječnja 2019., na temelju članka 430. Stečajnog zakona („Narodne novine“ broj 71/15.), objavljuje slijedeći </w:t>
      </w:r>
    </w:p>
    <w:p w:rsidRDefault="006048F0" w:rsidP="006048F0" w:rsidR="006048F0">
      <w:pPr>
        <w:jc w:val="both"/>
        <w:rPr>
          <w:rFonts w:eastAsia="Times New Roman"/>
          <w:szCs w:val="20"/>
          <w:lang w:eastAsia="hr-HR"/>
        </w:rPr>
      </w:pPr>
    </w:p>
    <w:p w:rsidRDefault="006048F0" w:rsidP="006048F0" w:rsidR="006048F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O G L A S</w:t>
      </w:r>
    </w:p>
    <w:p w:rsidRDefault="006048F0" w:rsidP="006048F0" w:rsidR="006048F0">
      <w:pPr>
        <w:jc w:val="center"/>
        <w:rPr>
          <w:rFonts w:eastAsia="Times New Roman"/>
          <w:szCs w:val="24"/>
        </w:rPr>
      </w:pPr>
    </w:p>
    <w:p w:rsidRDefault="006048F0" w:rsidP="006048F0" w:rsidR="006048F0">
      <w:pPr>
        <w:pStyle w:val="Odlomakpopisa"/>
        <w:numPr>
          <w:ilvl w:val="0"/>
          <w:numId w:val="47"/>
        </w:numPr>
        <w:tabs>
          <w:tab w:pos="851" w:val="clear"/>
        </w:tabs>
        <w:ind w:left="709"/>
        <w:contextualSpacing/>
        <w:rPr>
          <w:szCs w:val="24"/>
        </w:rPr>
      </w:pPr>
      <w:r>
        <w:rPr>
          <w:szCs w:val="24"/>
        </w:rPr>
        <w:t xml:space="preserve">Dužnik </w:t>
      </w:r>
      <w:r>
        <w:rPr>
          <w:szCs w:val="20"/>
        </w:rPr>
        <w:t>MEJAŠI DEVETI d.o.o. za usluge, OIB: 71574807172, Split, Obala Hrvatskog narodnog preporoda 6</w:t>
      </w:r>
      <w:r>
        <w:rPr>
          <w:szCs w:val="24"/>
        </w:rPr>
        <w:t>, na dan 1. rujna 2015. u Očevidniku redoslijeda osnova za plaćanje ima evidentirane neizvršene osnove za plaćanje u neprekinutom razdoblju od 804 dana, u ukupnom iznosu od 102.988.201,33 kn.</w:t>
      </w:r>
    </w:p>
    <w:p w:rsidRDefault="006048F0" w:rsidP="006048F0" w:rsidR="006048F0">
      <w:pPr>
        <w:pStyle w:val="Odlomakpopisa"/>
        <w:ind w:left="709"/>
        <w:rPr>
          <w:szCs w:val="24"/>
        </w:rPr>
      </w:pPr>
    </w:p>
    <w:p w:rsidRDefault="006048F0" w:rsidP="006048F0" w:rsidR="006048F0">
      <w:pPr>
        <w:pStyle w:val="Odlomakpopisa"/>
        <w:numPr>
          <w:ilvl w:val="0"/>
          <w:numId w:val="47"/>
        </w:numPr>
        <w:tabs>
          <w:tab w:pos="851" w:val="clear"/>
        </w:tabs>
        <w:ind w:left="709"/>
        <w:contextualSpacing/>
        <w:rPr>
          <w:szCs w:val="24"/>
        </w:rPr>
      </w:pPr>
      <w:r>
        <w:rPr>
          <w:szCs w:val="24"/>
        </w:rPr>
        <w:t xml:space="preserve">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6048F0" w:rsidP="006048F0" w:rsidR="006048F0">
      <w:pPr>
        <w:pStyle w:val="Odlomakpopisa"/>
        <w:rPr>
          <w:szCs w:val="24"/>
        </w:rPr>
      </w:pPr>
    </w:p>
    <w:p w:rsidRDefault="006048F0" w:rsidP="006048F0" w:rsidR="006048F0">
      <w:pPr>
        <w:pStyle w:val="Odlomakpopisa"/>
        <w:numPr>
          <w:ilvl w:val="0"/>
          <w:numId w:val="47"/>
        </w:numPr>
        <w:tabs>
          <w:tab w:pos="851" w:val="clear"/>
        </w:tabs>
        <w:ind w:left="709"/>
        <w:contextualSpacing/>
        <w:rPr>
          <w:szCs w:val="24"/>
        </w:rPr>
      </w:pPr>
      <w:r>
        <w:rPr>
          <w:szCs w:val="24"/>
        </w:rPr>
        <w:t>Pozivaju se vjerovnici dužnika da najkasnije u roku od 45 dana od dana objave ovog oglasa na mrežnoj stranici e-Oglasna ploča sudova, pozivom na gornji poslovni broj spisa, predlože otvaranje stečajnog postupka nad dužnikom.</w:t>
      </w:r>
    </w:p>
    <w:p w:rsidRDefault="006048F0" w:rsidP="006048F0" w:rsidR="006048F0">
      <w:pPr>
        <w:pStyle w:val="Odlomakpopisa"/>
        <w:rPr>
          <w:szCs w:val="24"/>
        </w:rPr>
      </w:pPr>
    </w:p>
    <w:p w:rsidRDefault="006048F0" w:rsidP="006048F0" w:rsidR="006048F0">
      <w:pPr>
        <w:pStyle w:val="Odlomakpopisa"/>
        <w:numPr>
          <w:ilvl w:val="0"/>
          <w:numId w:val="47"/>
        </w:numPr>
        <w:tabs>
          <w:tab w:pos="851" w:val="clear"/>
        </w:tabs>
        <w:ind w:left="709"/>
        <w:contextualSpacing/>
        <w:rPr>
          <w:szCs w:val="24"/>
        </w:rPr>
      </w:pPr>
      <w:r>
        <w:rPr>
          <w:szCs w:val="24"/>
        </w:rPr>
        <w:t>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6048F0" w:rsidP="006048F0" w:rsidR="006048F0">
      <w:pPr>
        <w:pStyle w:val="Odlomakpopisa"/>
        <w:rPr>
          <w:szCs w:val="24"/>
        </w:rPr>
      </w:pPr>
    </w:p>
    <w:p w:rsidRDefault="006048F0" w:rsidP="006048F0" w:rsidR="006048F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U Splitu, 16. siječnja 2019.</w:t>
      </w:r>
    </w:p>
    <w:p w:rsidRDefault="006048F0" w:rsidP="006048F0" w:rsidR="006048F0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SUTKINJA</w:t>
      </w:r>
    </w:p>
    <w:p w:rsidRDefault="006048F0" w:rsidP="006048F0" w:rsidR="006048F0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Zrinka Ćosić</w:t>
      </w:r>
    </w:p>
    <w:p w:rsidRDefault="006048F0" w:rsidP="006048F0" w:rsidR="006048F0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Za točnost </w:t>
      </w:r>
      <w:proofErr w:type="spellStart"/>
      <w:r>
        <w:rPr>
          <w:rFonts w:eastAsia="Times New Roman"/>
          <w:szCs w:val="24"/>
        </w:rPr>
        <w:t>otpravka</w:t>
      </w:r>
      <w:proofErr w:type="spellEnd"/>
      <w:r>
        <w:rPr>
          <w:rFonts w:eastAsia="Times New Roman"/>
          <w:szCs w:val="24"/>
        </w:rPr>
        <w:t>-ovlašteni službenik</w:t>
      </w:r>
    </w:p>
    <w:p w:rsidRDefault="006048F0" w:rsidP="006048F0" w:rsidR="006048F0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Vesna </w:t>
      </w:r>
      <w:proofErr w:type="spellStart"/>
      <w:r>
        <w:rPr>
          <w:rFonts w:eastAsia="Times New Roman"/>
          <w:szCs w:val="24"/>
        </w:rPr>
        <w:t>Čargo</w:t>
      </w:r>
      <w:proofErr w:type="spellEnd"/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BF85E3F"/>
    <w:multiLevelType w:val="hybridMultilevel"/>
    <w:tmpl w:val="854E81B2"/>
    <w:lvl w:tplc="C6F432E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8F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048F0"/>
    <w:pPr>
      <w:spacing w:lineRule="auto" w:line="240" w:after="0"/>
    </w:pPr>
    <w:rPr>
      <w:rFonts w:cs="Times New Roman" w:eastAsia="Calibri" w:hAnsi="Times New Roman" w:ascii="Times New Roman"/>
      <w:sz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048F0"/>
    <w:pPr>
      <w:spacing w:after="0" w:line="240" w:lineRule="auto"/>
    </w:pPr>
    <w:rPr>
      <w:rFonts w:ascii="Times New Roman" w:cs="Times New Roman" w:eastAsia="Calibri" w:hAnsi="Times New Roman"/>
      <w:sz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108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St-2754/2015-12</izvorni_sadrzaj>
    <derivirana_varijabla naziv="DomainObject.Oznaka_1">St-2754/2015-12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2754</izvorni_sadrzaj>
    <derivirana_varijabla naziv="DomainObject.Predmet.Broj_1">2754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St-2754/2015</izvorni_sadrzaj>
    <derivirana_varijabla naziv="DomainObject.Predmet.OznakaBroj_1">St-2754/2015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DEVETI d.o.o. za usluge</izvorni_sadrzaj>
    <derivirana_varijabla naziv="DomainObject.Predmet.ProtustrankaFormated_1">  MEJAŠI DEVETI d.o.o. za usluge</derivirana_varijabla>
  </DomainObject.Predmet.ProtustrankaFormated>
  <DomainObject.Predmet.ProtustrankaFormatedOIB>
    <izvorni_sadrzaj>  MEJAŠI DEVETI d.o.o. za usluge, OIB 71574807172</izvorni_sadrzaj>
    <derivirana_varijabla naziv="DomainObject.Predmet.ProtustrankaFormatedOIB_1">  MEJAŠI DEVETI d.o.o. za usluge, OIB 71574807172</derivirana_varijabla>
  </DomainObject.Predmet.ProtustrankaFormatedOIB>
  <DomainObject.Predmet.ProtustrankaFormatedWithAdress>
    <izvorni_sadrzaj> MEJAŠI DEVETI d.o.o. za usluge, Obala Hrvatskog narodnog preporoda 6, 21000 Split</izvorni_sadrzaj>
    <derivirana_varijabla naziv="DomainObject.Predmet.ProtustrankaFormatedWithAdress_1"> MEJAŠI DEVETI d.o.o. za usluge, Obala Hrvatskog narodnog preporoda 6, 21000 Split</derivirana_varijabla>
  </DomainObject.Predmet.ProtustrankaFormatedWithAdress>
  <DomainObject.Predmet.ProtustrankaFormatedWithAdressOIB>
    <izvorni_sadrzaj> MEJAŠI DEVETI d.o.o. za usluge, OIB 71574807172, Obala Hrvatskog narodnog preporoda 6, 21000 Split</izvorni_sadrzaj>
    <derivirana_varijabla naziv="DomainObject.Predmet.ProtustrankaFormatedWithAdressOIB_1"> MEJAŠI DEVETI d.o.o. za usluge, OIB 71574807172, Obala Hrvatskog narodnog preporoda 6, 21000 Split</derivirana_varijabla>
  </DomainObject.Predmet.ProtustrankaFormatedWithAdressOIB>
  <DomainObject.Predmet.ProtustrankaWithAdress>
    <izvorni_sadrzaj>MEJAŠI DEVETI d.o.o. za usluge Obala Hrvatskog narodnog preporoda 6, 21000 Split</izvorni_sadrzaj>
    <derivirana_varijabla naziv="DomainObject.Predmet.ProtustrankaWithAdress_1">MEJAŠI DEVETI d.o.o. za usluge Obala Hrvatskog narodnog preporoda 6, 21000 Split</derivirana_varijabla>
  </DomainObject.Predmet.ProtustrankaWithAdress>
  <DomainObject.Predmet.ProtustrankaWithAdressOIB>
    <izvorni_sadrzaj>MEJAŠI DEVETI d.o.o. za usluge, OIB 71574807172, Obala Hrvatskog narodnog preporoda 6, 21000 Split</izvorni_sadrzaj>
    <derivirana_varijabla naziv="DomainObject.Predmet.ProtustrankaWithAdressOIB_1">MEJAŠI DEVETI d.o.o. za usluge, OIB 71574807172, Obala Hrvatskog narodnog preporoda 6, 21000 Split</derivirana_varijabla>
  </DomainObject.Predmet.ProtustrankaWithAdressOIB>
  <DomainObject.Predmet.ProtustrankaNazivFormated>
    <izvorni_sadrzaj>MEJAŠI DEVETI d.o.o. za usluge</izvorni_sadrzaj>
    <derivirana_varijabla naziv="DomainObject.Predmet.ProtustrankaNazivFormated_1">MEJAŠI DEVETI d.o.o. za usluge</derivirana_varijabla>
  </DomainObject.Predmet.ProtustrankaNazivFormated>
  <DomainObject.Predmet.ProtustrankaNazivFormatedOIB>
    <izvorni_sadrzaj>MEJAŠI DEVETI d.o.o. za usluge, OIB 71574807172</izvorni_sadrzaj>
    <derivirana_varijabla naziv="DomainObject.Predmet.ProtustrankaNazivFormatedOIB_1">MEJAŠI DEVETI d.o.o. za usluge, OIB 71574807172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102988201.33</izvorni_sadrzaj>
    <derivirana_varijabla naziv="DomainObject.Predmet.TrenutnaVrijednost_1">102988201.33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MEJAŠI DEVETI d.o.o. za usluge</item>
    </izvorni_sadrzaj>
    <derivirana_varijabla naziv="DomainObject.Predmet.ProtuStrankaListFormated_1">
      <item>MEJAŠI DEVETI d.o.o. za usluge</item>
    </derivirana_varijabla>
  </DomainObject.Predmet.ProtuStrankaListFormated>
  <DomainObject.Predmet.ProtuStrankaListFormatedOIB>
    <izvorni_sadrzaj>
      <item>MEJAŠI DEVETI d.o.o. za usluge, OIB 71574807172</item>
    </izvorni_sadrzaj>
    <derivirana_varijabla naziv="DomainObject.Predmet.ProtuStrankaListFormatedOIB_1">
      <item>MEJAŠI DEVETI d.o.o. za usluge, OIB 71574807172</item>
    </derivirana_varijabla>
  </DomainObject.Predmet.ProtuStrankaListFormatedOIB>
  <DomainObject.Predmet.ProtuStrankaListFormatedWithAdress>
    <izvorni_sadrzaj>
      <item>MEJAŠI DEVETI d.o.o. za usluge, Obala Hrvatskog narodnog preporoda 6, 21000 Split</item>
    </izvorni_sadrzaj>
    <derivirana_varijabla naziv="DomainObject.Predmet.ProtuStrankaListFormatedWithAdress_1">
      <item>MEJAŠI DEVETI d.o.o. za usluge, Obala Hrvatskog narodnog preporoda 6, 21000 Split</item>
    </derivirana_varijabla>
  </DomainObject.Predmet.ProtuStrankaListFormatedWithAdress>
  <DomainObject.Predmet.ProtuStrankaListFormatedWithAdressOIB>
    <izvorni_sadrzaj>
      <item>MEJAŠI DEVETI d.o.o. za usluge, OIB 71574807172, Obala Hrvatskog narodnog preporoda 6, 21000 Split</item>
    </izvorni_sadrzaj>
    <derivirana_varijabla naziv="DomainObject.Predmet.ProtuStrankaListFormatedWithAdressOIB_1">
      <item>MEJAŠI DEVETI d.o.o. za usluge, OIB 71574807172, Obala Hrvatskog narodnog preporoda 6, 21000 Split</item>
    </derivirana_varijabla>
  </DomainObject.Predmet.ProtuStrankaListFormatedWithAdressOIB>
  <DomainObject.Predmet.ProtuStrankaListNazivFormated>
    <izvorni_sadrzaj>
      <item>MEJAŠI DEVETI d.o.o. za usluge</item>
    </izvorni_sadrzaj>
    <derivirana_varijabla naziv="DomainObject.Predmet.ProtuStrankaListNazivFormated_1">
      <item>MEJAŠI DEVETI d.o.o. za usluge</item>
    </derivirana_varijabla>
  </DomainObject.Predmet.ProtuStrankaListNazivFormated>
  <DomainObject.Predmet.ProtuStrankaListNazivFormatedOIB>
    <izvorni_sadrzaj>
      <item>MEJAŠI DEVETI d.o.o. za usluge, OIB 71574807172</item>
    </izvorni_sadrzaj>
    <derivirana_varijabla naziv="DomainObject.Predmet.ProtuStrankaListNazivFormatedOIB_1">
      <item>MEJAŠI DEVETI d.o.o. za usluge, OIB 71574807172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>St-2754/2015-12</izvorni_sadrzaj>
    <derivirana_varijabla naziv="DomainObject.PoslovniBrojDokumenta_1">St-2754/2015-12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MEJAŠI DEVETI d.o.o. za usluge</izvorni_sadrzaj>
    <derivirana_varijabla naziv="DomainObject.Predmet.ProtustrankaIDrugi_1">MEJAŠI DEVETI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MEJAŠI DEVETI d.o.o. za usluge, OIB 71574807172, Obala Hrvatskog narodnog preporoda 6, 21000 Split</izvorni_sadrzaj>
    <derivirana_varijabla naziv="DomainObject.Predmet.ProtustrankaIDrugiAdressOIB_1">MEJAŠI DEVETI d.o.o. za usluge, OIB 71574807172,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DEVETI d.o.o. za usluge</item>
      <item>FINANCIJSKA AGENCIJA, RC SPLIT</item>
    </izvorni_sadrzaj>
    <derivirana_varijabla naziv="DomainObject.Predmet.SudioniciListNaziv_1">
      <item>MEJAŠI DEVETI d.o.o. za usluge</item>
      <item>FINANCIJSKA AGENCIJA, RC SPLIT</item>
    </derivirana_varijabla>
  </DomainObject.Predmet.SudioniciListNaziv>
  <DomainObject.Predmet.SudioniciListAdressOIB>
    <izvorni_sadrzaj>
      <item>MEJAŠI DEVETI d.o.o. za usluge, OIB 71574807172, Obala Hrvatskog narodnog preporoda 6,21000 Split</item>
      <item>FINANCIJSKA AGENCIJA, RC SPLIT, OIB 85821130368, Mažuranićevo šetalište 24 b,21000 Split</item>
    </izvorni_sadrzaj>
    <derivirana_varijabla naziv="DomainObject.Predmet.SudioniciListAdressOIB_1">
      <item>MEJAŠI DEVETI d.o.o. za usluge, OIB 71574807172, Obala Hrvatskog narodnog preporoda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7EB9B6-1ACF-422E-94AB-3D13318059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1877</properties:Characters>
  <properties:Lines>51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Zrinka Ćosić</cp:lastModifiedBy>
  <dcterms:modified xmlns:xsi="http://www.w3.org/2001/XMLSchema-instance" xsi:type="dcterms:W3CDTF">2019-01-16T12:58:00Z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St-2754/2015-12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