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1a45" w14:paraId="a441a45" w:rsidRDefault="00AE649C" w:rsidP="00FA5B5E" w:rsidR="00AE649C" w:rsidRPr="00B76F3C">
      <w:pPr>
        <w:pStyle w:val="Naslov3"/>
        <w15:collapsed w:val="false"/>
      </w:pPr>
    </w:p>
    <w:p w:rsidRDefault="00937FF9" w:rsidP="00B77C6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77C6B" w:rsidP="00B77C6B" w:rsidR="00B77C6B">
      <w:pPr>
        <w:jc w:val="right"/>
        <w:rPr>
          <w:b/>
        </w:rPr>
      </w:pPr>
      <w:r>
        <w:rPr>
          <w:b/>
        </w:rPr>
        <w:t>3 St-296/2015-9</w:t>
      </w:r>
    </w:p>
    <w:p w:rsidRDefault="00B77C6B" w:rsidP="00B77C6B" w:rsidR="00B77C6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77C6B" w:rsidP="00B77C6B" w:rsidR="00B77C6B" w:rsidRPr="00B77C6B">
      <w:pPr>
        <w:jc w:val="center"/>
        <w:rPr>
          <w:b/>
        </w:rPr>
      </w:pPr>
      <w:r>
        <w:rPr>
          <w:b/>
        </w:rPr>
        <w:t>R J E Š E N J E</w:t>
      </w:r>
    </w:p>
    <w:p w:rsidRDefault="00B77C6B" w:rsidP="00B77C6B" w:rsidR="00B77C6B" w:rsidRPr="00B77C6B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ŠOSTARIĆ j.d.o.o. iz </w:t>
      </w:r>
      <w:proofErr w:type="spellStart"/>
      <w:r>
        <w:t>Jabučete</w:t>
      </w:r>
      <w:proofErr w:type="spellEnd"/>
      <w:r>
        <w:t xml:space="preserve">, </w:t>
      </w:r>
      <w:proofErr w:type="spellStart"/>
      <w:r>
        <w:t>Jabučeta</w:t>
      </w:r>
      <w:proofErr w:type="spellEnd"/>
      <w:r>
        <w:t xml:space="preserve"> 4,  OIB 39343579489, MBS 010090921,  dana 6. listopada 2016. godine </w:t>
      </w:r>
    </w:p>
    <w:p w:rsidRDefault="00B77C6B" w:rsidP="00B77C6B" w:rsidR="00B77C6B">
      <w:pPr>
        <w:jc w:val="center"/>
        <w:rPr>
          <w:b/>
        </w:rPr>
      </w:pPr>
      <w:r>
        <w:rPr>
          <w:b/>
        </w:rPr>
        <w:t>r i j e š i o  j e</w:t>
      </w:r>
    </w:p>
    <w:p w:rsidRDefault="00B77C6B" w:rsidP="00B77C6B" w:rsidR="00B77C6B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B77C6B" w:rsidP="00B77C6B" w:rsidR="00B77C6B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B77C6B" w:rsidP="00B77C6B" w:rsidR="00B77C6B">
      <w:pPr>
        <w:jc w:val="center"/>
      </w:pPr>
      <w:r>
        <w:rPr>
          <w:b/>
        </w:rPr>
        <w:t>Obrazloženje</w:t>
      </w:r>
    </w:p>
    <w:p w:rsidRDefault="00B77C6B" w:rsidP="00B77C6B" w:rsidR="00B77C6B">
      <w:pPr>
        <w:jc w:val="both"/>
      </w:pPr>
      <w:r>
        <w:tab/>
        <w:t>Budući da iz prijedloga za otvaranje stečajnog postupka od 3. studenog 2015. godine, dakle prije otvaranja stečajnog postupka, proizlazi da imovina dužnika koja bi ušla u stečajnu  masu nije dovoljna ni za namirenje troškova tog postupka, temel</w:t>
      </w:r>
      <w:r>
        <w:t>jem čl. 132. st. 1. i  2. Stečaj</w:t>
      </w:r>
      <w:r>
        <w:t xml:space="preserve">nog zakona ("Narodne novine" br. 71/15) riješeno je kao u izreci. </w:t>
      </w:r>
    </w:p>
    <w:p w:rsidRDefault="00B77C6B" w:rsidP="00B77C6B" w:rsidR="00B77C6B" w:rsidRPr="00B77C6B">
      <w:pPr>
        <w:jc w:val="center"/>
      </w:pPr>
      <w:r>
        <w:t xml:space="preserve">U Bjelovaru, 6. listopada 2016. godine </w:t>
      </w:r>
    </w:p>
    <w:p w:rsidRDefault="00B77C6B" w:rsidP="00B77C6B" w:rsidR="00B77C6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B77C6B" w:rsidP="00B77C6B" w:rsidR="00B77C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B77C6B" w:rsidP="00B77C6B" w:rsidR="00B77C6B">
      <w:pPr>
        <w:jc w:val="both"/>
      </w:pPr>
    </w:p>
    <w:p w:rsidRDefault="00B77C6B" w:rsidP="00B77C6B" w:rsidR="00B77C6B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B77C6B" w:rsidP="00B77C6B" w:rsidR="00B77C6B">
      <w:pPr>
        <w:jc w:val="both"/>
      </w:pPr>
      <w:proofErr w:type="spellStart"/>
      <w:r>
        <w:t>Rj</w:t>
      </w:r>
      <w:proofErr w:type="spellEnd"/>
      <w:r>
        <w:t>.</w:t>
      </w:r>
    </w:p>
    <w:p w:rsidRDefault="00B77C6B" w:rsidP="00B77C6B" w:rsidR="00B77C6B">
      <w:pPr>
        <w:jc w:val="both"/>
      </w:pPr>
      <w:r>
        <w:t>Dna: e-oglasna ploča</w:t>
      </w:r>
    </w:p>
    <w:p w:rsidRDefault="00B77C6B" w:rsidP="00B77C6B" w:rsidR="00DA0242">
      <w:pPr>
        <w:jc w:val="both"/>
      </w:pPr>
      <w:proofErr w:type="spellStart"/>
      <w:r>
        <w:t>Bj</w:t>
      </w:r>
      <w:proofErr w:type="spellEnd"/>
      <w:r>
        <w:t>. 6.10.2016.</w:t>
      </w:r>
      <w:r>
        <w:t xml:space="preserve">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C6B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St-296/2015-9</izvorni_sadrzaj>
    <derivirana_varijabla naziv="DomainObject.Oznaka_1">St-296/2015-9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ŠOSTARIĆ jednostavno društvo s ograničenom odgovornošću za trgovinu i usluge, Jabučeta zastupanog po punomoćniku Zvjezdana Stanša Šostarić</izvorni_sadrzaj>
    <derivirana_varijabla naziv="DomainObject.Predmet.ProtustrankaFormated_1">  ŠOSTARIĆ jednostavno društvo s ograničenom odgovornošću za trgovinu i usluge, Jabučeta zastupanog po punomoćniku Zvjezdana Stanša Šostarić</derivirana_varijabla>
  </DomainObject.Predmet.ProtustrankaFormated>
  <DomainObject.Predmet.ProtustrankaFormatedOIB>
    <izvorni_sadrzaj>  ŠOSTARIĆ jednostavno društvo s ograničenom odgovornošću za trgovinu i usluge, Jabučeta, OIB 39343579489 zastupanog po punomoćniku Zvjezdana Stanša Šostarić</izvorni_sadrzaj>
    <derivirana_varijabla naziv="DomainObject.Predmet.ProtustrankaFormatedOIB_1">  ŠOSTARIĆ jednostavno društvo s ograničenom odgovornošću za trgovinu i usluge, Jabučeta, OIB 39343579489 zastupanog po punomoćniku Zvjezdana Stanša Šostarić</derivirana_varijabla>
  </DomainObject.Predmet.ProtustrankaFormatedOIB>
  <DomainObject.Predmet.ProtustrankaFormatedWithAdress>
    <izvorni_sadrzaj> ŠOSTARIĆ jednostavno društvo s ograničenom odgovornošću za trgovinu i usluge, Jabučeta, Jabučeta 4, 43000 Jabučeta zastupanog po punomoćniku Zvjezdana Stanša Šostarić</izvorni_sadrzaj>
    <derivirana_varijabla naziv="DomainObject.Predmet.ProtustrankaFormatedWithAdress_1"> ŠOSTARIĆ jednostavno društvo s ograničenom odgovornošću za trgovinu i usluge, Jabučeta, Jabučeta 4, 43000 Jabučeta zastupanog po punomoćniku Zvjezdana Stanša Šostarić</derivirana_varijabla>
  </DomainObject.Predmet.ProtustrankaFormatedWithAdress>
  <DomainObject.Predmet.ProtustrankaFormatedWithAdressOIB>
    <izvorni_sadrzaj> ŠOSTARIĆ jednostavno društvo s ograničenom odgovornošću za trgovinu i usluge, Jabučeta, OIB 39343579489, Jabučeta 4, 43000 Jabučeta zastupanog po punomoćniku Zvjezdana Stanša Šostarić</izvorni_sadrzaj>
    <derivirana_varijabla naziv="DomainObject.Predmet.ProtustrankaFormatedWithAdressOIB_1"> ŠOSTARIĆ jednostavno društvo s ograničenom odgovornošću za trgovinu i usluge, Jabučeta, OIB 39343579489, Jabučeta 4, 43000 Jabučeta zastupanog po punomoćniku Zvjezdana Stanša Šostarić</derivirana_varijabla>
  </DomainObject.Predmet.ProtustrankaFormatedWithAdressOIB>
  <DomainObject.Predmet.ProtustrankaWithAdress>
    <izvorni_sadrzaj>ŠOSTARIĆ jednostavno društvo s ograničenom odgovornošću za trgovinu i usluge, Jabučeta Jabučeta 4, 43000 Jabučeta</izvorni_sadrzaj>
    <derivirana_varijabla naziv="DomainObject.Predmet.ProtustrankaWithAdress_1">ŠOSTARIĆ jednostavno društvo s ograničenom odgovornošću za trgovinu i usluge, Jabučeta Jabučeta 4, 43000 Jabučeta</derivirana_varijabla>
  </DomainObject.Predmet.ProtustrankaWithAdress>
  <DomainObject.Predmet.ProtustrankaWithAdressOIB>
    <izvorni_sadrzaj>ŠOSTARIĆ jednostavno društvo s ograničenom odgovornošću za trgovinu i usluge, Jabučeta, OIB 39343579489, Jabučeta 4, 43000 Jabučeta</izvorni_sadrzaj>
    <derivirana_varijabla naziv="DomainObject.Predmet.ProtustrankaWithAdressOIB_1">ŠOSTARIĆ jednostavno društvo s ograničenom odgovornošću za trgovinu i usluge, Jabučeta, OIB 39343579489, Jabučeta 4, 43000 Jabučeta</derivirana_varijabla>
  </DomainObject.Predmet.ProtustrankaWithAdressOIB>
  <DomainObject.Predmet.ProtustrankaNazivFormated>
    <izvorni_sadrzaj>ŠOSTARIĆ jednostavno društvo s ograničenom odgovornošću za trgovinu i usluge, Jabučeta</izvorni_sadrzaj>
    <derivirana_varijabla naziv="DomainObject.Predmet.ProtustrankaNazivFormated_1">ŠOSTARIĆ jednostavno društvo s ograničenom odgovornošću za trgovinu i usluge, Jabučeta</derivirana_varijabla>
  </DomainObject.Predmet.ProtustrankaNazivFormated>
  <DomainObject.Predmet.ProtustrankaNazivFormatedOIB>
    <izvorni_sadrzaj>ŠOSTARIĆ jednostavno društvo s ograničenom odgovornošću za trgovinu i usluge, Jabučeta, OIB 39343579489</izvorni_sadrzaj>
    <derivirana_varijabla naziv="DomainObject.Predmet.ProtustrankaNazivFormatedOIB_1">ŠOSTARIĆ jednostavno društvo s ograničenom odgovornošću za trgovinu i usluge, Jabučeta, OIB 39343579489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ŠOSTARIĆ jednostavno društvo s ograničenom odgovornošću za trgovinu i usluge, Jabučeta zastupanog po punomoćniku Zvjezdana Stanša Šostarić</item>
    </izvorni_sadrzaj>
    <derivirana_varijabla naziv="DomainObject.Predmet.ProtuStrankaListFormated_1">
      <item>ŠOSTARIĆ jednostavno društvo s ograničenom odgovornošću za trgovinu i usluge, Jabučeta zastupanog po punomoćniku Zvjezdana Stanša Šostarić</item>
    </derivirana_varijabla>
  </DomainObject.Predmet.ProtuStrankaListFormated>
  <DomainObject.Predmet.ProtuStrankaListFormatedOIB>
    <izvorni_sadrzaj>
      <item>ŠOSTARIĆ jednostavno društvo s ograničenom odgovornošću za trgovinu i usluge, Jabučeta, OIB 39343579489 zastupanog po punomoćniku Zvjezdana Stanša Šostarić</item>
    </izvorni_sadrzaj>
    <derivirana_varijabla naziv="DomainObject.Predmet.ProtuStrankaListFormatedOIB_1">
      <item>ŠOSTARIĆ jednostavno društvo s ograničenom odgovornošću za trgovinu i usluge, Jabučeta, OIB 39343579489 zastupanog po punomoćniku Zvjezdana Stanša Šostarić</item>
    </derivirana_varijabla>
  </DomainObject.Predmet.ProtuStrankaListFormatedOIB>
  <DomainObject.Predmet.ProtuStrankaListFormatedWithAdress>
    <izvorni_sadrzaj>
      <item>ŠOSTARIĆ jednostavno društvo s ograničenom odgovornošću za trgovinu i usluge, Jabučeta, Jabučeta 4, 43000 Jabučeta zastupanog po punomoćniku Zvjezdana Stanša Šostarić</item>
    </izvorni_sadrzaj>
    <derivirana_varijabla naziv="DomainObject.Predmet.ProtuStrankaListFormatedWithAdress_1">
      <item>ŠOSTARIĆ jednostavno društvo s ograničenom odgovornošću za trgovinu i usluge, Jabučeta, Jabučeta 4, 43000 Jabučeta zastupanog po punomoćniku Zvjezdana Stanša Šostarić</item>
    </derivirana_varijabla>
  </DomainObject.Predmet.ProtuStrankaListFormatedWithAdress>
  <DomainObject.Predmet.ProtuStrankaListFormatedWithAdressOIB>
    <izvorni_sadrzaj>
      <item>ŠOSTARIĆ jednostavno društvo s ograničenom odgovornošću za trgovinu i usluge, Jabučeta, OIB 39343579489, Jabučeta 4, 43000 Jabučeta zastupanog po punomoćniku Zvjezdana Stanša Šostarić</item>
    </izvorni_sadrzaj>
    <derivirana_varijabla naziv="DomainObject.Predmet.ProtuStrankaListFormatedWithAdressOIB_1">
      <item>ŠOSTARIĆ jednostavno društvo s ograničenom odgovornošću za trgovinu i usluge, Jabučeta, OIB 39343579489, Jabučeta 4, 43000 Jabučeta zastupanog po punomoćniku Zvjezdana Stanša Šostarić</item>
    </derivirana_varijabla>
  </DomainObject.Predmet.ProtuStrankaListFormatedWithAdressOIB>
  <DomainObject.Predmet.ProtuStrankaListNazivFormated>
    <izvorni_sadrzaj>
      <item>ŠOSTARIĆ jednostavno društvo s ograničenom odgovornošću za trgovinu i usluge, Jabučeta</item>
    </izvorni_sadrzaj>
    <derivirana_varijabla naziv="DomainObject.Predmet.ProtuStrankaListNazivFormated_1">
      <item>ŠOSTARIĆ jednostavno društvo s ograničenom odgovornošću za trgovinu i usluge, Jabučeta</item>
    </derivirana_varijabla>
  </DomainObject.Predmet.ProtuStrankaListNazivFormated>
  <DomainObject.Predmet.ProtuStrankaListNazivFormatedOIB>
    <izvorni_sadrzaj>
      <item>ŠOSTARIĆ jednostavno društvo s ograničenom odgovornošću za trgovinu i usluge, Jabučeta, OIB 39343579489</item>
    </izvorni_sadrzaj>
    <derivirana_varijabla naziv="DomainObject.Predmet.ProtuStrankaListNazivFormatedOIB_1">
      <item>ŠOSTARIĆ jednostavno društvo s ograničenom odgovornošću za trgovinu i usluge, Jabučeta, OIB 39343579489</item>
    </derivirana_varijabla>
  </DomainObject.Predmet.ProtuStrankaListNazivFormatedOIB>
  <DomainObject.Predmet.OstaliListFormated>
    <izvorni_sadrzaj>
      <item>Zvjezdana Stanša Šostarić punomoćnik sudionika u postupku ŠOSTARIĆ jednostavno društvo s ograničenom odgovornošću za trgovinu i usluge, Jabučeta</item>
    </izvorni_sadrzaj>
    <derivirana_varijabla naziv="DomainObject.Predmet.OstaliListFormated_1">
      <item>Zvjezdana Stanša Šostarić punomoćnik sudionika u postupku ŠOSTARIĆ jednostavno društvo s ograničenom odgovornošću za trgovinu i usluge, Jabučeta</item>
    </derivirana_varijabla>
  </DomainObject.Predmet.OstaliListFormated>
  <DomainObject.Predmet.OstaliListFormatedOIB>
    <izvorni_sadrzaj>
      <item>Zvjezdana Stanša Šostarić, OIB 80614588597 punomoćnik sudionika u postupku ŠOSTARIĆ jednostavno društvo s ograničenom odgovornošću za trgovinu i usluge, Jabučeta</item>
    </izvorni_sadrzaj>
    <derivirana_varijabla naziv="DomainObject.Predmet.OstaliListFormatedOIB_1">
      <item>Zvjezdana Stanša Šostarić, OIB 80614588597 punomoćnik sudionika u postupku ŠOSTARIĆ jednostavno društvo s ograničenom odgovornošću za trgovinu i usluge, Jabučeta</item>
    </derivirana_varijabla>
  </DomainObject.Predmet.OstaliListFormatedOIB>
  <DomainObject.Predmet.OstaliListFormatedWithAdress>
    <izvorni_sadrzaj>
      <item>Zvjezdana Stanša Šostarić, Jabučeta 4, 43203 Jabučeta punomoćnik sudionika u postupku ŠOSTARIĆ jednostavno društvo s ograničenom odgovornošću za trgovinu i usluge, Jabučeta</item>
    </izvorni_sadrzaj>
    <derivirana_varijabla naziv="DomainObject.Predmet.OstaliListFormatedWithAdress_1">
      <item>Zvjezdana Stanša Šostarić, Jabučeta 4, 43203 Jabučeta punomoćnik sudionika u postupku ŠOSTARIĆ jednostavno društvo s ograničenom odgovornošću za trgovinu i usluge, Jabučeta</item>
    </derivirana_varijabla>
  </DomainObject.Predmet.OstaliListFormatedWithAdress>
  <DomainObject.Predmet.OstaliListFormatedWithAdressOIB>
    <izvorni_sadrzaj>
      <item>Zvjezdana Stanša Šostarić, OIB 80614588597, Jabučeta 4, 43203 Jabučeta punomoćnik sudionika u postupku ŠOSTARIĆ jednostavno društvo s ograničenom odgovornošću za trgovinu i usluge, Jabučeta</item>
    </izvorni_sadrzaj>
    <derivirana_varijabla naziv="DomainObject.Predmet.OstaliListFormatedWithAdressOIB_1">
      <item>Zvjezdana Stanša Šostarić, OIB 80614588597, Jabučeta 4, 43203 Jabučeta punomoćnik sudionika u postupku ŠOSTARIĆ jednostavno društvo s ograničenom odgovornošću za trgovinu i usluge, Jabučeta</item>
    </derivirana_varijabla>
  </DomainObject.Predmet.OstaliListFormatedWithAdressOIB>
  <DomainObject.Predmet.OstaliListNazivFormated>
    <izvorni_sadrzaj>
      <item>Zvjezdana Stanša Šostarić</item>
    </izvorni_sadrzaj>
    <derivirana_varijabla naziv="DomainObject.Predmet.OstaliListNazivFormated_1">
      <item>Zvjezdana Stanša Šostarić</item>
    </derivirana_varijabla>
  </DomainObject.Predmet.OstaliListNazivFormated>
  <DomainObject.Predmet.OstaliListNazivFormatedOIB>
    <izvorni_sadrzaj>
      <item>Zvjezdana Stanša Šostarić, OIB 80614588597</item>
    </izvorni_sadrzaj>
    <derivirana_varijabla naziv="DomainObject.Predmet.OstaliListNazivFormatedOIB_1">
      <item>Zvjezdana Stanša Šostarić, OIB 80614588597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St-296/2015-9</izvorni_sadrzaj>
    <derivirana_varijabla naziv="DomainObject.PoslovniBrojDokumenta_1">St-296/2015-9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ŠOSTARIĆ jednostavno društvo s ograničenom odgovornošću za trgovinu i usluge, Jabučeta</izvorni_sadrzaj>
    <derivirana_varijabla naziv="DomainObject.Predmet.ProtustrankaIDrugi_1">ŠOSTARIĆ jednostavno društvo s ograničenom odgovornošću za trgovinu i usluge, Jabučeta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ŠOSTARIĆ jednostavno društvo s ograničenom odgovornošću za trgovinu i usluge, Jabučeta, OIB 39343579489, Jabučeta 4, 43000 Jabučeta</izvorni_sadrzaj>
    <derivirana_varijabla naziv="DomainObject.Predmet.ProtustrankaIDrugiAdressOIB_1">ŠOSTARIĆ jednostavno društvo s ograničenom odgovornošću za trgovinu i usluge, Jabučeta, OIB 39343579489, Jabučeta 4, 43000 Jabučeta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ŠOSTARIĆ jednostavno društvo s ograničenom odgovornošću za trgovinu i usluge, Jabučeta</item>
      <item>Zvjezdana Stanša Šostarić</item>
    </izvorni_sadrzaj>
    <derivirana_varijabla naziv="DomainObject.Predmet.SudioniciListNaziv_1">
      <item>FINA, RC ZAGREB, Podružnica Bjelovar</item>
      <item>ŠOSTARIĆ jednostavno društvo s ograničenom odgovornošću za trgovinu i usluge, Jabučeta</item>
      <item>Zvjezdana Stanša Šostarić</item>
    </derivirana_varijabla>
  </DomainObject.Predmet.SudioniciListNaziv>
  <DomainObject.Predmet.SudioniciListAdressOIB>
    <izvorni_sadrzaj>
      <item>FINA, RC ZAGREB, Podružnica Bjelovar, OIB 85821130368, F. Supila 4,43000 Bjelovar</item>
      <item>ŠOSTARIĆ jednostavno društvo s ograničenom odgovornošću za trgovinu i usluge, Jabučeta, OIB 39343579489, Jabučeta 4,43000 Jabučeta</item>
      <item>Zvjezdana Stanša Šostarić, OIB 80614588597, Jabučeta 4,43203 Jabučeta</item>
    </izvorni_sadrzaj>
    <derivirana_varijabla naziv="DomainObject.Predmet.SudioniciListAdressOIB_1">
      <item>FINA, RC ZAGREB, Podružnica Bjelovar, OIB 85821130368, F. Supila 4,43000 Bjelovar</item>
      <item>ŠOSTARIĆ jednostavno društvo s ograničenom odgovornošću za trgovinu i usluge, Jabučeta, OIB 39343579489, Jabučeta 4,43000 Jabučeta</item>
      <item>Zvjezdana Stanša Šostarić, OIB 80614588597, Jabučeta 4,43203 Jabučeta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CECE3-EFE5-405F-9985-83F9F888F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1055</properties:Characters>
  <properties:Lines>28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2016-10-06T08:30:00Z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St-296/2015-9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