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4e3c8" w14:paraId="a94e3c8" w:rsidRDefault="00A16878" w:rsidP="00A16878" w:rsidR="00A16878" w:rsidRPr="00A16878">
      <w:pPr>
        <w15:collapsed w:val="false"/>
      </w:pPr>
      <w:bookmarkStart w:name="_GoBack" w:id="0"/>
      <w:bookmarkEnd w:id="0"/>
      <w:r w:rsidRPr="00A16878">
        <w:t xml:space="preserve"> </w:t>
      </w:r>
      <w:r w:rsidR="00F7248E">
        <w:t xml:space="preserve"> </w:t>
      </w:r>
      <w:r w:rsidRPr="00A16878">
        <w:t xml:space="preserve">        </w:t>
      </w:r>
      <w:r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C15292" w:rsidR="00A16878" w:rsidRPr="00A16878">
      <w:pPr>
        <w:spacing w:before="1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F7384A" w:rsidR="00A16878" w:rsidRPr="00A16878">
      <w:pPr>
        <w:spacing w:after="100" w:before="200"/>
        <w:jc w:val="center"/>
        <w:rPr>
          <w:rFonts w:eastAsiaTheme="minorHAnsi"/>
          <w:lang w:eastAsia="en-US"/>
        </w:rPr>
      </w:pPr>
      <w:r w:rsidRPr="00A16878">
        <w:rPr>
          <w:rFonts w:eastAsiaTheme="minorHAnsi"/>
          <w:lang w:eastAsia="en-US"/>
        </w:rPr>
        <w:t>R E P U B L I K A  H R V A T S K A</w:t>
      </w:r>
    </w:p>
    <w:p w:rsidRDefault="00A16878" w:rsidP="00F7384A" w:rsidR="00A16878">
      <w:pPr>
        <w:spacing w:after="1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w:t>
      </w:r>
      <w:r w:rsidR="0087363E" w:rsidRPr="0087363E">
        <w:rPr>
          <w:bCs/>
        </w:rPr>
        <w:t xml:space="preserve"> </w:t>
      </w:r>
      <w:r w:rsidR="00572159" w:rsidRPr="00572159">
        <w:rPr>
          <w:bCs/>
        </w:rPr>
        <w:t>DALMACIJAVINO d.d. za proizvodnju i promet alkoholnih i bezalkoholnih pića – u stečaju, Split, Obala kneza Domagoja 15, OIB: 07837847925</w:t>
      </w:r>
      <w:r w:rsidR="00C15292">
        <w:rPr>
          <w:bCs/>
        </w:rPr>
        <w:t xml:space="preserve">, </w:t>
      </w:r>
      <w:r w:rsidR="00940A08">
        <w:t>2. studenog 2017.</w:t>
      </w:r>
    </w:p>
    <w:p w:rsidRDefault="006951FE" w:rsidP="00F7384A" w:rsidR="006951FE" w:rsidRPr="00037EED">
      <w:pPr>
        <w:spacing w:after="200" w:before="200"/>
        <w:jc w:val="center"/>
      </w:pPr>
      <w:r w:rsidRPr="00037EED">
        <w:t xml:space="preserve">r i j e š i o  j e </w:t>
      </w:r>
    </w:p>
    <w:p w:rsidRDefault="00D062CF" w:rsidP="004F77B6" w:rsidR="00F7384A">
      <w:pPr>
        <w:pStyle w:val="Tijeloteksta2"/>
        <w:ind w:firstLine="708"/>
      </w:pPr>
      <w:r>
        <w:t xml:space="preserve"> </w:t>
      </w:r>
      <w:r w:rsidR="00B92914">
        <w:t xml:space="preserve">I. </w:t>
      </w:r>
      <w:r w:rsidR="00590E39" w:rsidRPr="00037EED">
        <w:t>Saziva se skupština vjerovnika u stečajnom postupku</w:t>
      </w:r>
      <w:r w:rsidR="007B40F5" w:rsidRPr="00037EED">
        <w:t xml:space="preserve"> </w:t>
      </w:r>
      <w:r w:rsidR="00127977" w:rsidRPr="00127977">
        <w:t xml:space="preserve">koji se </w:t>
      </w:r>
      <w:r w:rsidR="0067050D" w:rsidRPr="00127977">
        <w:t xml:space="preserve">kod ovoga suda </w:t>
      </w:r>
      <w:r w:rsidR="00127977" w:rsidRPr="00127977">
        <w:t xml:space="preserve">vodi </w:t>
      </w:r>
      <w:r w:rsidR="00B12AE6" w:rsidRPr="00B12AE6">
        <w:t xml:space="preserve">nad dužnikom </w:t>
      </w:r>
      <w:r w:rsidR="00027271" w:rsidRPr="00027271">
        <w:t>DALMACIJAVINO d.d. za proizvodnju i promet alkoholnih i bezalkoholnih pića – u stečaju, Split, Obala kneza Domagoja 15, OIB: 07837847925</w:t>
      </w:r>
      <w:r w:rsidR="00C15292" w:rsidRPr="00C15292">
        <w:t xml:space="preserve">, </w:t>
      </w:r>
      <w:r w:rsidR="00590E39" w:rsidRPr="00037EED">
        <w:t>za dan</w:t>
      </w:r>
      <w:r w:rsidR="004F77B6">
        <w:t xml:space="preserve"> </w:t>
      </w:r>
      <w:r w:rsidR="00940A08">
        <w:t>2</w:t>
      </w:r>
      <w:r w:rsidR="00027271">
        <w:t>1</w:t>
      </w:r>
      <w:r w:rsidR="009E3EFB">
        <w:t>. studenog</w:t>
      </w:r>
      <w:r w:rsidR="001A116C">
        <w:t xml:space="preserve"> 2017</w:t>
      </w:r>
      <w:r w:rsidR="00256C42" w:rsidRPr="00973DE1">
        <w:rPr>
          <w:bCs/>
        </w:rPr>
        <w:t xml:space="preserve">. godine u </w:t>
      </w:r>
      <w:r w:rsidR="00DF42C5">
        <w:rPr>
          <w:bCs/>
        </w:rPr>
        <w:t>12:</w:t>
      </w:r>
      <w:r w:rsidR="00940A08">
        <w:rPr>
          <w:bCs/>
        </w:rPr>
        <w:t>0</w:t>
      </w:r>
      <w:r w:rsidR="00DF42C5">
        <w:rPr>
          <w:bCs/>
        </w:rPr>
        <w:t>0</w:t>
      </w:r>
      <w:r w:rsidR="00256C42" w:rsidRPr="00973DE1">
        <w:rPr>
          <w:bCs/>
        </w:rPr>
        <w:t xml:space="preserve"> sati</w:t>
      </w:r>
      <w:r w:rsidR="00A16878" w:rsidRPr="00973DE1">
        <w:rPr>
          <w:bCs/>
        </w:rPr>
        <w:t>,</w:t>
      </w:r>
      <w:r w:rsidR="00A16878">
        <w:rPr>
          <w:bCs/>
        </w:rPr>
        <w:t xml:space="preserve"> </w:t>
      </w:r>
      <w:r w:rsidR="00DF42C5">
        <w:t xml:space="preserve">u </w:t>
      </w:r>
      <w:r w:rsidR="00027271">
        <w:t>sudnici br. 22 (podrumski dio zgrade)</w:t>
      </w:r>
      <w:r w:rsidR="00002171">
        <w:t xml:space="preserve">, Trgovačkog suda u Splitu, </w:t>
      </w:r>
      <w:r w:rsidR="00F7384A">
        <w:t>Sukoišanska 6, sa</w:t>
      </w:r>
    </w:p>
    <w:p w:rsidRDefault="00F7384A" w:rsidP="00940A08" w:rsidR="00F7384A">
      <w:pPr>
        <w:pStyle w:val="Tijeloteksta2"/>
        <w:spacing w:after="200" w:before="200"/>
        <w:jc w:val="center"/>
      </w:pPr>
      <w:r>
        <w:t>Dnevnim redom:</w:t>
      </w:r>
    </w:p>
    <w:p w:rsidRDefault="00027271" w:rsidP="00F7384A" w:rsidR="00135CCC">
      <w:pPr>
        <w:pStyle w:val="Odlomakpopisa"/>
        <w:numPr>
          <w:ilvl w:val="0"/>
          <w:numId w:val="4"/>
        </w:numPr>
        <w:spacing w:before="100"/>
        <w:ind w:hanging="357" w:left="1060"/>
        <w:contextualSpacing w:val="false"/>
        <w:jc w:val="both"/>
      </w:pPr>
      <w:r>
        <w:t>Donošenje odluke o načinu i uvjetima unovčenja neunovčene imovine stečajnog dužnika</w:t>
      </w:r>
    </w:p>
    <w:p w:rsidRDefault="00027271" w:rsidP="00F7384A" w:rsidR="009E1A95">
      <w:pPr>
        <w:pStyle w:val="Odlomakpopisa"/>
        <w:numPr>
          <w:ilvl w:val="0"/>
          <w:numId w:val="4"/>
        </w:numPr>
        <w:spacing w:before="60"/>
        <w:ind w:hanging="357" w:left="1060"/>
        <w:contextualSpacing w:val="false"/>
        <w:jc w:val="both"/>
      </w:pPr>
      <w:r>
        <w:t>Imenovanje člana Odbora vjerovnika</w:t>
      </w:r>
    </w:p>
    <w:p w:rsidRDefault="000151B6" w:rsidP="00F7384A" w:rsidR="000151B6">
      <w:pPr>
        <w:pStyle w:val="Odlomakpopisa"/>
        <w:numPr>
          <w:ilvl w:val="0"/>
          <w:numId w:val="4"/>
        </w:numPr>
        <w:spacing w:before="60"/>
        <w:ind w:hanging="357" w:left="1060"/>
        <w:contextualSpacing w:val="false"/>
        <w:jc w:val="both"/>
      </w:pPr>
      <w:r>
        <w:t>Razno.</w:t>
      </w:r>
    </w:p>
    <w:p w:rsidRDefault="00B92914" w:rsidP="00C15292" w:rsidR="00166B6B">
      <w:pPr>
        <w:spacing w:before="240"/>
        <w:ind w:firstLine="703"/>
        <w:jc w:val="both"/>
      </w:pPr>
      <w:r>
        <w:t xml:space="preserve">II. Na skupštinu se pozivaju </w:t>
      </w:r>
      <w:r w:rsidR="00FB7F6A">
        <w:t>stečajn</w:t>
      </w:r>
      <w:r w:rsidR="00027271">
        <w:t>a upraviteljica</w:t>
      </w:r>
      <w:r w:rsidR="00FB7F6A">
        <w:t xml:space="preserve"> i </w:t>
      </w:r>
      <w:r>
        <w:t>svi vjerovnici stečajnog dužnika.</w:t>
      </w:r>
      <w:r w:rsidR="00D062CF" w:rsidRPr="00D062CF">
        <w:t xml:space="preserve"> </w:t>
      </w:r>
    </w:p>
    <w:p w:rsidRDefault="00624107" w:rsidP="0067050D" w:rsidR="00FA40C6">
      <w:pPr>
        <w:spacing w:after="120" w:before="200"/>
        <w:jc w:val="center"/>
      </w:pPr>
      <w:r>
        <w:t>Obrazloženje</w:t>
      </w:r>
    </w:p>
    <w:p w:rsidRDefault="00FA40C6" w:rsidP="00F7248E" w:rsidR="001D7C00">
      <w:pPr>
        <w:spacing w:after="100"/>
        <w:jc w:val="both"/>
      </w:pPr>
      <w:r>
        <w:tab/>
        <w:t xml:space="preserve">U stečajnom postupku koji se </w:t>
      </w:r>
      <w:r w:rsidR="0067050D">
        <w:t xml:space="preserve">kod ovoga suda </w:t>
      </w:r>
      <w:r>
        <w:t xml:space="preserve">vodi </w:t>
      </w:r>
      <w:r w:rsidR="00B12AE6" w:rsidRPr="00B12AE6">
        <w:t xml:space="preserve">nad dužnikom </w:t>
      </w:r>
      <w:r w:rsidR="00027271" w:rsidRPr="00027271">
        <w:t>DALMACIJAVINO d.d. za proizvodnju i promet alkoholnih i bezalkoholnih pića – u stečaju, Split, Obala kneza Domagoja 15, OIB: 07837847925</w:t>
      </w:r>
      <w:r w:rsidR="00940A08">
        <w:t>, stečajn</w:t>
      </w:r>
      <w:r w:rsidR="00027271">
        <w:t>a</w:t>
      </w:r>
      <w:r w:rsidR="00940A08">
        <w:t xml:space="preserve"> upravitelj</w:t>
      </w:r>
      <w:r w:rsidR="00027271">
        <w:t>ica</w:t>
      </w:r>
      <w:r w:rsidR="00940A08">
        <w:t xml:space="preserve"> je podneskom od 2</w:t>
      </w:r>
      <w:r w:rsidR="00027271">
        <w:t>6</w:t>
      </w:r>
      <w:r w:rsidR="009E3EFB">
        <w:t>. listopada</w:t>
      </w:r>
      <w:r w:rsidR="00F7384A">
        <w:t xml:space="preserve"> 2017.</w:t>
      </w:r>
      <w:r w:rsidR="00B760A6">
        <w:t xml:space="preserve"> </w:t>
      </w:r>
      <w:r w:rsidR="00FB7F6A">
        <w:t xml:space="preserve">godine </w:t>
      </w:r>
      <w:r w:rsidR="00027271">
        <w:t>predložila</w:t>
      </w:r>
      <w:r>
        <w:t xml:space="preserve"> sudu sazivanje skupštine vjerovnika</w:t>
      </w:r>
      <w:r w:rsidR="00F7384A">
        <w:t xml:space="preserve"> s</w:t>
      </w:r>
      <w:r w:rsidR="00027271">
        <w:t>a</w:t>
      </w:r>
      <w:r w:rsidR="00F7384A">
        <w:t xml:space="preserve"> D</w:t>
      </w:r>
      <w:r w:rsidR="00FB7F6A">
        <w:t>nevnim redom navedenim pod točkom I. izreke ovog rješenja</w:t>
      </w:r>
      <w:r w:rsidR="0067050D">
        <w:t>.</w:t>
      </w:r>
    </w:p>
    <w:p w:rsidRDefault="00FA40C6" w:rsidP="002B6233" w:rsidR="00007AF7">
      <w:pPr>
        <w:spacing w:before="16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w:t>
      </w:r>
      <w:r w:rsidR="00E86A38">
        <w:t xml:space="preserve">u vezi s odredbom članka 441. stavka 2. </w:t>
      </w:r>
      <w:r w:rsidR="00E86A38" w:rsidRPr="006C085B">
        <w:t>Stečajnog zakona („Narodne novine“ broj 71/15; dalje SZ/15)</w:t>
      </w:r>
      <w:r w:rsidR="00237BF5">
        <w:t xml:space="preserve"> odlučeno je kao u izreci ovog rješenja.</w:t>
      </w:r>
    </w:p>
    <w:p w:rsidRDefault="00940A08" w:rsidP="00F7248E" w:rsidR="00007AF7">
      <w:pPr>
        <w:spacing w:before="200"/>
        <w:jc w:val="center"/>
      </w:pPr>
      <w:r>
        <w:t>U Splitu 2. studenog 2017.</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1B7F9A" w:rsidR="00007AF7">
      <w:pPr>
        <w:jc w:val="both"/>
      </w:pPr>
      <w:r>
        <w:lastRenderedPageBreak/>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r>
        <w:tab/>
      </w:r>
      <w:r>
        <w:tab/>
      </w:r>
      <w:r>
        <w:tab/>
      </w:r>
      <w:r>
        <w:tab/>
      </w:r>
      <w:r>
        <w:tab/>
      </w:r>
      <w:r>
        <w:tab/>
      </w:r>
      <w:r>
        <w:tab/>
      </w:r>
      <w:r>
        <w:tab/>
      </w:r>
      <w:r>
        <w:tab/>
      </w:r>
    </w:p>
    <w:p w:rsidRDefault="00DF42C5" w:rsidP="00007AF7" w:rsidR="00DF42C5"/>
    <w:p w:rsidRDefault="00007AF7" w:rsidP="00007AF7" w:rsidR="00007AF7">
      <w:r>
        <w:t>DNA:</w:t>
      </w:r>
    </w:p>
    <w:p w:rsidRDefault="00F7384A" w:rsidP="00007AF7" w:rsidR="00007AF7">
      <w:r>
        <w:t xml:space="preserve">- </w:t>
      </w:r>
      <w:r w:rsidR="00027271">
        <w:t>stečajnoj upraviteljici</w:t>
      </w:r>
    </w:p>
    <w:p w:rsidRDefault="00007AF7" w:rsidP="00007AF7" w:rsidR="00007AF7">
      <w:r>
        <w:t>-</w:t>
      </w:r>
      <w:r w:rsidR="00F7384A">
        <w:t xml:space="preserve"> </w:t>
      </w:r>
      <w:r w:rsidR="00B12AE6">
        <w:t xml:space="preserve">mrežna stranica e-Oglasna ploča sudova </w:t>
      </w:r>
    </w:p>
    <w:p w:rsidRDefault="00007AF7" w:rsidP="00127977" w:rsidR="00237BF5">
      <w:r>
        <w:t>-</w:t>
      </w:r>
      <w:r w:rsidR="00F7384A">
        <w:t xml:space="preserve"> </w:t>
      </w:r>
      <w:r>
        <w:t>u spis</w:t>
      </w:r>
    </w:p>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592EF4">
          <w:rPr>
            <w:noProof/>
          </w:rPr>
          <w:t>2</w:t>
        </w:r>
        <w:r>
          <w:fldChar w:fldCharType="end"/>
        </w:r>
      </w:p>
    </w:sdtContent>
  </w:sdt>
  <w:p w:rsidRDefault="00B12AE6" w:rsidP="00B92914" w:rsidR="00B92914">
    <w:pPr>
      <w:pStyle w:val="Zaglavlje"/>
      <w:jc w:val="right"/>
    </w:pPr>
    <w:r w:rsidRPr="00B12AE6">
      <w:t>11. St-</w:t>
    </w:r>
    <w:r w:rsidR="00572159">
      <w:t>49/2012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572159">
      <w:t>49/2012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151B6"/>
    <w:rsid w:val="00027271"/>
    <w:rsid w:val="00037EED"/>
    <w:rsid w:val="00052861"/>
    <w:rsid w:val="00070AC5"/>
    <w:rsid w:val="00081B46"/>
    <w:rsid w:val="000F7897"/>
    <w:rsid w:val="001027D0"/>
    <w:rsid w:val="00112564"/>
    <w:rsid w:val="00127977"/>
    <w:rsid w:val="00135CCC"/>
    <w:rsid w:val="00166B6B"/>
    <w:rsid w:val="001A116C"/>
    <w:rsid w:val="001B7F9A"/>
    <w:rsid w:val="001D1A6B"/>
    <w:rsid w:val="001D7C00"/>
    <w:rsid w:val="00227E08"/>
    <w:rsid w:val="002337B3"/>
    <w:rsid w:val="00237BF5"/>
    <w:rsid w:val="00256C42"/>
    <w:rsid w:val="002B6233"/>
    <w:rsid w:val="002D3B07"/>
    <w:rsid w:val="003100FD"/>
    <w:rsid w:val="00347638"/>
    <w:rsid w:val="0038748A"/>
    <w:rsid w:val="003D72B1"/>
    <w:rsid w:val="003F3F9F"/>
    <w:rsid w:val="003F73D8"/>
    <w:rsid w:val="00426C37"/>
    <w:rsid w:val="00466E01"/>
    <w:rsid w:val="004F77B6"/>
    <w:rsid w:val="00517FEF"/>
    <w:rsid w:val="00572159"/>
    <w:rsid w:val="00581597"/>
    <w:rsid w:val="00590E39"/>
    <w:rsid w:val="00592EF4"/>
    <w:rsid w:val="005C3750"/>
    <w:rsid w:val="005F6BFE"/>
    <w:rsid w:val="00624107"/>
    <w:rsid w:val="0067050D"/>
    <w:rsid w:val="006951FE"/>
    <w:rsid w:val="006F308F"/>
    <w:rsid w:val="00760BEA"/>
    <w:rsid w:val="007659A5"/>
    <w:rsid w:val="00792894"/>
    <w:rsid w:val="007A4677"/>
    <w:rsid w:val="007A7272"/>
    <w:rsid w:val="007B40F5"/>
    <w:rsid w:val="007C20FA"/>
    <w:rsid w:val="007E2957"/>
    <w:rsid w:val="0080300F"/>
    <w:rsid w:val="0087363E"/>
    <w:rsid w:val="008D31C1"/>
    <w:rsid w:val="009133B2"/>
    <w:rsid w:val="00940A08"/>
    <w:rsid w:val="009528A1"/>
    <w:rsid w:val="00973DE1"/>
    <w:rsid w:val="009B26C0"/>
    <w:rsid w:val="009E1A95"/>
    <w:rsid w:val="009E1F18"/>
    <w:rsid w:val="009E3EFB"/>
    <w:rsid w:val="009F0FC8"/>
    <w:rsid w:val="00A0601A"/>
    <w:rsid w:val="00A16878"/>
    <w:rsid w:val="00A17F11"/>
    <w:rsid w:val="00A93DCB"/>
    <w:rsid w:val="00AD3DCE"/>
    <w:rsid w:val="00B039F5"/>
    <w:rsid w:val="00B12AE6"/>
    <w:rsid w:val="00B2551B"/>
    <w:rsid w:val="00B34441"/>
    <w:rsid w:val="00B663C2"/>
    <w:rsid w:val="00B67A65"/>
    <w:rsid w:val="00B760A6"/>
    <w:rsid w:val="00B812F9"/>
    <w:rsid w:val="00B92232"/>
    <w:rsid w:val="00B92914"/>
    <w:rsid w:val="00BC35B1"/>
    <w:rsid w:val="00C14E5E"/>
    <w:rsid w:val="00C15292"/>
    <w:rsid w:val="00C261FE"/>
    <w:rsid w:val="00CB2F65"/>
    <w:rsid w:val="00D062CF"/>
    <w:rsid w:val="00D348BD"/>
    <w:rsid w:val="00D36C8E"/>
    <w:rsid w:val="00D46B98"/>
    <w:rsid w:val="00D661F4"/>
    <w:rsid w:val="00DF42C5"/>
    <w:rsid w:val="00DF524F"/>
    <w:rsid w:val="00E03FDC"/>
    <w:rsid w:val="00E07A93"/>
    <w:rsid w:val="00E14F85"/>
    <w:rsid w:val="00E63084"/>
    <w:rsid w:val="00E80E84"/>
    <w:rsid w:val="00E86A38"/>
    <w:rsid w:val="00EB5514"/>
    <w:rsid w:val="00EC6337"/>
    <w:rsid w:val="00ED0106"/>
    <w:rsid w:val="00F139CE"/>
    <w:rsid w:val="00F25213"/>
    <w:rsid w:val="00F326A8"/>
    <w:rsid w:val="00F44808"/>
    <w:rsid w:val="00F7248E"/>
    <w:rsid w:val="00F7384A"/>
    <w:rsid w:val="00FA40C6"/>
    <w:rsid w:val="00FB3F9C"/>
    <w:rsid w:val="00FB7F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08199F-1182-487E-924B-698052FFB0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334</properties:Words>
  <properties:Characters>1732</properties:Characters>
  <properties:Lines>44</properties:Lines>
  <properties:Paragraphs>24</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2017-11-02T07:31:00Z</cp:lastPrinted>
  <dcterms:modified xmlns:xsi="http://www.w3.org/2001/XMLSchema-instance" xsi:type="dcterms:W3CDTF">2017-11-02T07:57:00Z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