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524c" w14:paraId="e30524c" w:rsidRDefault="0096044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0448" w:rsidP="00960448" w:rsidR="00AE649C">
      <w:pPr>
        <w:pStyle w:val="NormaleSPIS"/>
        <w:spacing w:after="0"/>
      </w:pPr>
      <w:r>
        <w:t xml:space="preserve">        Republika Hrvatska</w:t>
      </w:r>
    </w:p>
    <w:p w:rsidRDefault="00960448" w:rsidP="00960448" w:rsidR="00960448">
      <w:pPr>
        <w:pStyle w:val="NormaleSPIS"/>
        <w:spacing w:after="0"/>
      </w:pPr>
      <w:r>
        <w:t xml:space="preserve">     Trgovački sud u Bjelovaru</w:t>
      </w:r>
    </w:p>
    <w:p w:rsidRDefault="00960448" w:rsidP="00960448" w:rsidR="00960448">
      <w:pPr>
        <w:pStyle w:val="NormaleSPIS"/>
        <w:spacing w:after="0"/>
      </w:pPr>
      <w:r>
        <w:t>Bjelovar, Šetalište dr.I.Lebovića 42.</w:t>
      </w:r>
    </w:p>
    <w:p w:rsidRDefault="00960448" w:rsidP="00960448" w:rsidR="00960448">
      <w:pPr>
        <w:pStyle w:val="NormaleSPIS"/>
        <w:jc w:val="right"/>
      </w:pPr>
      <w:r>
        <w:t>Poslovni broj: 7 St-294/2017-6</w:t>
      </w:r>
    </w:p>
    <w:p w:rsidRDefault="00960448" w:rsidP="00960448" w:rsidR="00960448">
      <w:pPr>
        <w:jc w:val="center"/>
      </w:pPr>
      <w:r>
        <w:t>U   I M E   R E P U B L I K E   H R V A T S K E</w:t>
      </w:r>
    </w:p>
    <w:p w:rsidRDefault="00960448" w:rsidP="00960448" w:rsidR="00960448">
      <w:pPr>
        <w:jc w:val="center"/>
        <w:rPr>
          <w:b/>
        </w:rPr>
      </w:pPr>
      <w:r>
        <w:t>R J E Š E N J E</w:t>
      </w:r>
    </w:p>
    <w:p w:rsidRDefault="00960448" w:rsidP="00960448" w:rsidR="00960448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vjerovnika HRVATSKA BANKA ZA OBNOVU I RAZVITAK iz Zagreba, Strossmayerov trg 9, OIB 26702280390, za otvaranje stečajnog postupka nad dužnikom ZAGREB JADRAN d.o.o. za trgovinu i usluge iz Bjelovara, Male </w:t>
      </w:r>
      <w:proofErr w:type="spellStart"/>
      <w:r>
        <w:t>Sredice</w:t>
      </w:r>
      <w:proofErr w:type="spellEnd"/>
      <w:r>
        <w:t xml:space="preserve"> 45, MBS 081065384, OIB 34312532476, 28. studenog 2018.</w:t>
      </w:r>
    </w:p>
    <w:p w:rsidRDefault="00960448" w:rsidP="00960448" w:rsidR="00960448">
      <w:pPr>
        <w:jc w:val="center"/>
      </w:pPr>
      <w:r>
        <w:t>r i j e š i o   j e</w:t>
      </w:r>
    </w:p>
    <w:p w:rsidRDefault="00960448" w:rsidP="00960448" w:rsidR="00960448">
      <w:pPr>
        <w:pStyle w:val="Uvuenotijeloteksta"/>
        <w:spacing w:after="0"/>
        <w:ind w:firstLine="720" w:left="0"/>
      </w:pPr>
      <w:r>
        <w:t xml:space="preserve">Prijedlog vjerovnika za pokretanje stečajnog postupka nad dužnikom ZAGREB JADRAN d.o.o. za trgovinu i usluge iz Bjelovara, Male </w:t>
      </w:r>
      <w:proofErr w:type="spellStart"/>
      <w:r>
        <w:t>Sredice</w:t>
      </w:r>
      <w:proofErr w:type="spellEnd"/>
      <w:r>
        <w:t xml:space="preserve"> 45, MBS 081065384, OIB 34312532476, se odbacuje.</w:t>
      </w:r>
    </w:p>
    <w:p w:rsidRDefault="00960448" w:rsidP="00960448" w:rsidR="00960448" w:rsidRPr="00960448">
      <w:pPr>
        <w:pStyle w:val="Uvuenotijeloteksta"/>
        <w:spacing w:after="0"/>
        <w:ind w:firstLine="720" w:left="0"/>
        <w:jc w:val="center"/>
      </w:pPr>
      <w:r w:rsidRPr="00960448">
        <w:t>Obrazloženje</w:t>
      </w:r>
    </w:p>
    <w:p w:rsidRDefault="00960448" w:rsidP="00960448" w:rsidR="00960448" w:rsidRPr="00960448">
      <w:pPr>
        <w:pStyle w:val="Uvuenotijeloteksta"/>
        <w:spacing w:after="0"/>
        <w:ind w:firstLine="720" w:left="0"/>
        <w:jc w:val="center"/>
        <w:rPr>
          <w:b/>
        </w:rPr>
      </w:pPr>
    </w:p>
    <w:p w:rsidRDefault="00960448" w:rsidP="00960448" w:rsidR="00960448">
      <w:pPr>
        <w:ind w:firstLine="720"/>
        <w:jc w:val="both"/>
      </w:pPr>
      <w:r>
        <w:t xml:space="preserve">Uvidom u registar Trgovačkog suda u Zagrebu ovaj sud je utvrdio da je Trgovački sud u Zagrebu svojim rješenjem pod poslovnim brojem </w:t>
      </w:r>
      <w:proofErr w:type="spellStart"/>
      <w:r>
        <w:t>Tt</w:t>
      </w:r>
      <w:proofErr w:type="spellEnd"/>
      <w:r>
        <w:t xml:space="preserve">-17/26800-2 od 12. srpnja 2017. godine proveo pripajanje društva ZAGREB JADRAN d.o.o. iz Bjelovara, Male </w:t>
      </w:r>
      <w:proofErr w:type="spellStart"/>
      <w:r>
        <w:t>Sredice</w:t>
      </w:r>
      <w:proofErr w:type="spellEnd"/>
      <w:r>
        <w:t xml:space="preserve"> 45, OIB 34312532476, društvu EUROMEAT d.o.o. sa sjedištem u Zagrebu, Savska cesta 141, upisan u sudski registar Trgovačkog suda u Zagrebu broj MBS 081103322 i OIB 01891603828, te stoga brisao iz svog registra pravni subjekt pod nazivom ZAGREB JADRAN d.o.o. iz Bjelovara, Male </w:t>
      </w:r>
      <w:proofErr w:type="spellStart"/>
      <w:r>
        <w:t>Sredice</w:t>
      </w:r>
      <w:proofErr w:type="spellEnd"/>
      <w:r>
        <w:t xml:space="preserve"> 45, OIB 34312532476. Kako zbog toga ZAGREB JADRAN d.o.o. iz Bjelovara, Male </w:t>
      </w:r>
      <w:proofErr w:type="spellStart"/>
      <w:r>
        <w:t>Sredice</w:t>
      </w:r>
      <w:proofErr w:type="spellEnd"/>
      <w:r>
        <w:t xml:space="preserve"> 45, OIB 34312532476 više ne postoji kao pravni subjekt, sud je prijedlog predlagatelja za pokretanje stečajnog postupka nad navedenim dužnikom odbacio i riješio kao u izreci ovog rješenja. </w:t>
      </w:r>
    </w:p>
    <w:p w:rsidRDefault="00960448" w:rsidP="00960448" w:rsidR="00960448">
      <w:pPr>
        <w:ind w:firstLine="720"/>
        <w:jc w:val="center"/>
      </w:pPr>
      <w:r>
        <w:t>Bjelovar 28. studenog 2018.</w:t>
      </w:r>
    </w:p>
    <w:p w:rsidRDefault="00960448" w:rsidP="00960448" w:rsidR="0096044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</w:t>
      </w:r>
    </w:p>
    <w:p w:rsidRDefault="00960448" w:rsidP="00960448" w:rsidR="0096044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  <w:r>
        <w:t>,v.r.</w:t>
      </w:r>
    </w:p>
    <w:p w:rsidRDefault="00960448" w:rsidP="00960448" w:rsidR="00960448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60448" w:rsidP="00960448" w:rsidR="00960448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60448" w:rsidP="00960448" w:rsidR="00960448">
      <w:pPr>
        <w:overflowPunct w:val="false"/>
        <w:autoSpaceDE w:val="false"/>
        <w:autoSpaceDN w:val="false"/>
        <w:jc w:val="both"/>
      </w:pPr>
      <w: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  <w:bookmarkStart w:name="_GoBack" w:id="0"/>
      <w:bookmarkEnd w:id="0"/>
    </w:p>
    <w:sectPr w:rsidSect="0032366B" w:rsidR="0096044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448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28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St-294/2017-6</izvorni_sadrzaj>
    <derivirana_varijabla naziv="DomainObject.Oznaka_1">St-294/2017-6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JADRAN d.o.o. za trgovinu i usluge</izvorni_sadrzaj>
    <derivirana_varijabla naziv="DomainObject.Predmet.ProtustrankaFormated_1">  ZAGREB JADRAN d.o.o. za trgovinu i usluge</derivirana_varijabla>
  </DomainObject.Predmet.ProtustrankaFormated>
  <DomainObject.Predmet.ProtustrankaFormatedOIB>
    <izvorni_sadrzaj>  ZAGREB JADRAN d.o.o. za trgovinu i usluge, OIB 34312532476</izvorni_sadrzaj>
    <derivirana_varijabla naziv="DomainObject.Predmet.ProtustrankaFormatedOIB_1">  ZAGREB JADRAN d.o.o. za trgovinu i usluge, OIB 34312532476</derivirana_varijabla>
  </DomainObject.Predmet.ProtustrankaFormatedOIB>
  <DomainObject.Predmet.ProtustrankaFormatedWithAdress>
    <izvorni_sadrzaj> ZAGREB JADRAN d.o.o. za trgovinu i usluge, Male Sredice 45, 43000 Bjelovar</izvorni_sadrzaj>
    <derivirana_varijabla naziv="DomainObject.Predmet.ProtustrankaFormatedWithAdress_1"> ZAGREB JADRAN d.o.o. za trgovinu i usluge, Male Sredice 45, 43000 Bjelovar</derivirana_varijabla>
  </DomainObject.Predmet.ProtustrankaFormatedWithAdress>
  <DomainObject.Predmet.ProtustrankaFormatedWithAdressOIB>
    <izvorni_sadrzaj> ZAGREB JADRAN d.o.o. za trgovinu i usluge, OIB 34312532476, Male Sredice 45, 43000 Bjelovar</izvorni_sadrzaj>
    <derivirana_varijabla naziv="DomainObject.Predmet.ProtustrankaFormatedWithAdressOIB_1"> ZAGREB JADRAN d.o.o. za trgovinu i usluge, OIB 34312532476, Male Sredice 45, 43000 Bjelovar</derivirana_varijabla>
  </DomainObject.Predmet.ProtustrankaFormatedWithAdressOIB>
  <DomainObject.Predmet.ProtustrankaWithAdress>
    <izvorni_sadrzaj>ZAGREB JADRAN d.o.o. za trgovinu i usluge Male Sredice 45, 43000 Bjelovar</izvorni_sadrzaj>
    <derivirana_varijabla naziv="DomainObject.Predmet.ProtustrankaWithAdress_1">ZAGREB JADRAN d.o.o. za trgovinu i usluge Male Sredice 45, 43000 Bjelovar</derivirana_varijabla>
  </DomainObject.Predmet.ProtustrankaWithAdress>
  <DomainObject.Predmet.ProtustrankaWithAdressOIB>
    <izvorni_sadrzaj>ZAGREB JADRAN d.o.o. za trgovinu i usluge, OIB 34312532476, Male Sredice 45, 43000 Bjelovar</izvorni_sadrzaj>
    <derivirana_varijabla naziv="DomainObject.Predmet.ProtustrankaWithAdressOIB_1">ZAGREB JADRAN d.o.o. za trgovinu i usluge, OIB 34312532476, Male Sredice 45, 43000 Bjelovar</derivirana_varijabla>
  </DomainObject.Predmet.ProtustrankaWithAdressOIB>
  <DomainObject.Predmet.ProtustrankaNazivFormated>
    <izvorni_sadrzaj>ZAGREB JADRAN d.o.o. za trgovinu i usluge</izvorni_sadrzaj>
    <derivirana_varijabla naziv="DomainObject.Predmet.ProtustrankaNazivFormated_1">ZAGREB JADRAN d.o.o. za trgovinu i usluge</derivirana_varijabla>
  </DomainObject.Predmet.ProtustrankaNazivFormated>
  <DomainObject.Predmet.ProtustrankaNazivFormatedOIB>
    <izvorni_sadrzaj>ZAGREB JADRAN d.o.o. za trgovinu i usluge, OIB 34312532476</izvorni_sadrzaj>
    <derivirana_varijabla naziv="DomainObject.Predmet.ProtustrankaNazivFormatedOIB_1">ZAGREB JADRAN d.o.o. za trgovinu i usluge, OIB 34312532476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INSTITUCIJA, RC ZAGREB, Podružnica BJELOVAR; HRVATSKA BANKA ZA OBNOVU I RAZVITAK</izvorni_sadrzaj>
    <derivirana_varijabla naziv="DomainObject.Predmet.StrankaFormated_1">  FINANCIJSKA INSTITUCIJA, RC ZAGREB, Podružnica BJELOVAR; HRVATSKA BANKA ZA OBNOVU I RAZVITAK</derivirana_varijabla>
  </DomainObject.Predmet.StrankaFormated>
  <DomainObject.Predmet.StrankaFormatedOIB>
    <izvorni_sadrzaj>  FINANCIJSKA INSTITUCIJA, RC ZAGREB, Podružnica BJELOVAR, OIB 85821130368; HRVATSKA BANKA ZA OBNOVU I RAZVITAK, OIB 26702280390</izvorni_sadrzaj>
    <derivirana_varijabla naziv="DomainObject.Predmet.StrankaFormatedOIB_1">  FINANCIJSKA INSTITUCIJA, RC ZAGREB, Podružnica BJELOVAR, OIB 85821130368; HRVATSKA BANKA ZA OBNOVU I RAZVITAK, OIB 26702280390</derivirana_varijabla>
  </DomainObject.Predmet.StrankaFormatedOIB>
  <DomainObject.Predmet.StrankaFormatedWithAdress>
    <izvorni_sadrzaj> FINANCIJSKA INSTITUCIJA, RC ZAGREB, Podružnica BJELOVAR, F. Supila 4, 43000 Bjelovar; HRVATSKA BANKA ZA OBNOVU I RAZVITAK, Strossmajerov trg 9, 10000 Zagreb</izvorni_sadrzaj>
    <derivirana_varijabla naziv="DomainObject.Predmet.StrankaFormatedWithAdress_1"> FINANCIJSKA INSTITUCIJA, RC ZAGREB, Podružnica BJELOVAR, F. Supila 4, 43000 Bjelovar; HRVATSKA BANKA ZA OBNOVU I RAZVITAK, Strossmajerov trg 9, 10000 Zagreb</derivirana_varijabla>
  </DomainObject.Predmet.StrankaFormatedWithAdress>
  <DomainObject.Predmet.StrankaFormatedWithAdressOIB>
    <izvorni_sadrzaj> FINANCIJSKA INSTITUCIJA, RC ZAGREB, Podružnica BJELOVAR, OIB 85821130368, F. Supila 4, 43000 Bjelovar; HRVATSKA BANKA ZA OBNOVU I RAZVITAK, OIB 26702280390, Strossmajerov trg 9, 10000 Zagreb</izvorni_sadrzaj>
    <derivirana_varijabla naziv="DomainObject.Predmet.StrankaFormatedWithAdressOIB_1"> FINANCIJSKA INSTITUCIJA, RC ZAGREB, Podružnica BJELOVAR, OIB 85821130368, F. Supila 4, 43000 Bjelovar; HRVATSKA BANKA ZA OBNOVU I RAZVITAK, OIB 26702280390, Strossmajerov trg 9, 10000 Zagreb</derivirana_varijabla>
  </DomainObject.Predmet.StrankaFormatedWithAdressOIB>
  <DomainObject.Predmet.StrankaWithAdress>
    <izvorni_sadrzaj>FINANCIJSKA INSTITUCIJA, RC ZAGREB, Podružnica BJELOVAR F. Supila 4,43000 Bjelovar,HRVATSKA BANKA ZA OBNOVU I RAZVITAK Strossmajerov trg 9,10000 Zagreb</izvorni_sadrzaj>
    <derivirana_varijabla naziv="DomainObject.Predmet.StrankaWithAdress_1">FINANCIJSKA INSTITUCIJA, RC ZAGREB, Podružnica BJELOVAR F. Supila 4,43000 Bjelovar,HRVATSKA BANKA ZA OBNOVU I RAZVITAK Strossmajerov trg 9,10000 Zagreb</derivirana_varijabla>
  </DomainObject.Predmet.StrankaWithAdress>
  <DomainObject.Predmet.StrankaWithAdressOIB>
    <izvorni_sadrzaj>FINANCIJSKA INSTITUCIJA, RC ZAGREB, Podružnica BJELOVAR, OIB 85821130368, F. Supila 4,43000 Bjelovar,HRVATSKA BANKA ZA OBNOVU I RAZVITAK, OIB 26702280390, Strossmajerov trg 9,10000 Zagreb</izvorni_sadrzaj>
    <derivirana_varijabla naziv="DomainObject.Predmet.StrankaWithAdressOIB_1">FINANCIJSKA INSTITUCIJA, RC ZAGREB, Podružnica BJELOVAR, OIB 85821130368, F. Supila 4,43000 Bjelovar,HRVATSKA BANKA ZA OBNOVU I RAZVITAK, OIB 26702280390, Strossmajerov trg 9,10000 Zagreb</derivirana_varijabla>
  </DomainObject.Predmet.StrankaWithAdressOIB>
  <DomainObject.Predmet.StrankaNazivFormated>
    <izvorni_sadrzaj>FINANCIJSKA INSTITUCIJA, RC ZAGREB, Podružnica BJELOVAR,HRVATSKA BANKA ZA OBNOVU I RAZVITAK</izvorni_sadrzaj>
    <derivirana_varijabla naziv="DomainObject.Predmet.StrankaNazivFormated_1">FINANCIJSKA INSTITUCIJA, RC ZAGREB, Podružnica BJELOVAR,HRVATSKA BANKA ZA OBNOVU I RAZVITAK</derivirana_varijabla>
  </DomainObject.Predmet.StrankaNazivFormated>
  <DomainObject.Predmet.StrankaNazivFormatedOIB>
    <izvorni_sadrzaj>FINANCIJSKA INSTITUCIJA, RC ZAGREB, Podružnica BJELOVAR, OIB 85821130368,HRVATSKA BANKA ZA OBNOVU I RAZVITAK, OIB 26702280390</izvorni_sadrzaj>
    <derivirana_varijabla naziv="DomainObject.Predmet.StrankaNazivFormatedOIB_1">FINANCIJSKA INSTITUCIJA, RC ZAGREB, Podružnica BJELOVAR, OIB 85821130368,HRVATSKA BANKA ZA OBNOVU I RAZVITAK,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INSTITUCIJA, RC ZAGREB, Podružnica BJELOVAR</item>
      <item>HRVATSKA BANKA ZA OBNOVU I RAZVITAK</item>
    </izvorni_sadrzaj>
    <derivirana_varijabla naziv="DomainObject.Predmet.StrankaListFormated_1">
      <item>FINANCIJSKA INSTITUCIJA, RC ZAGREB, Podružnica BJELOVAR</item>
      <item>HRVATSKA BANKA ZA OBNOVU I RAZVITAK</item>
    </derivirana_varijabla>
  </DomainObject.Predmet.StrankaListFormated>
  <DomainObject.Predmet.StrankaListFormatedOIB>
    <izvorni_sadrzaj>
      <item>FINANCIJSKA INSTITUCIJA, RC ZAGREB, Podružnica BJELOVAR, OIB 85821130368</item>
      <item>HRVATSKA BANKA ZA OBNOVU I RAZVITAK, OIB 26702280390</item>
    </izvorni_sadrzaj>
    <derivirana_varijabla naziv="DomainObject.Predmet.StrankaListFormatedOIB_1">
      <item>FINANCIJSKA INSTITUCIJA, RC ZAGREB, Podružnica BJELOVAR, OIB 85821130368</item>
      <item>HRVATSKA BANKA ZA OBNOVU I RAZVITAK, OIB 26702280390</item>
    </derivirana_varijabla>
  </DomainObject.Predmet.StrankaListFormatedOIB>
  <DomainObject.Predmet.StrankaListFormatedWithAdress>
    <izvorni_sadrzaj>
      <item>FINANCIJSKA INSTITUCIJA, RC ZAGREB, Podružnica BJELOVAR, F. Supila 4, 43000 Bjelovar</item>
      <item>HRVATSKA BANKA ZA OBNOVU I RAZVITAK, Strossmajerov trg 9, 10000 Zagreb</item>
    </izvorni_sadrzaj>
    <derivirana_varijabla naziv="DomainObject.Predmet.StrankaListFormatedWithAdress_1">
      <item>FINANCIJSKA INSTITUCIJA, RC ZAGREB, Podružnica BJELOVAR, F. Supila 4, 43000 Bjelovar</item>
      <item>HRVATSKA BANKA ZA OBNOVU I RAZVITAK, Strossmajerov trg 9, 10000 Zagreb</item>
    </derivirana_varijabla>
  </DomainObject.Predmet.StrankaListFormatedWithAdress>
  <DomainObject.Predmet.StrankaListFormatedWithAdressOIB>
    <izvorni_sadrzaj>
      <item>FINANCIJSKA INSTITUCIJA, RC ZAGREB, Podružnica BJELOVAR, OIB 85821130368, F. Supila 4, 43000 Bjelovar</item>
      <item>HRVATSKA BANKA ZA OBNOVU I RAZVITAK, OIB 26702280390, Strossmajerov trg 9, 10000 Zagreb</item>
    </izvorni_sadrzaj>
    <derivirana_varijabla naziv="DomainObject.Predmet.StrankaListFormatedWithAdressOIB_1">
      <item>FINANCIJSKA INSTITUCIJA, RC ZAGREB, Podružnica BJELOVAR, OIB 85821130368, F. Supila 4, 43000 Bjelovar</item>
      <item>HRVATSKA BANKA ZA OBNOVU I RAZVITAK, OIB 26702280390, Strossmajerov trg 9, 10000 Zagreb</item>
    </derivirana_varijabla>
  </DomainObject.Predmet.StrankaListFormatedWithAdressOIB>
  <DomainObject.Predmet.StrankaListNazivFormated>
    <izvorni_sadrzaj>
      <item>FINANCIJSKA INSTITUCIJA, RC ZAGREB, Podružnica BJELOVAR</item>
      <item>HRVATSKA BANKA ZA OBNOVU I RAZVITAK</item>
    </izvorni_sadrzaj>
    <derivirana_varijabla naziv="DomainObject.Predmet.StrankaListNazivFormated_1">
      <item>FINANCIJSKA INSTITUCIJA, RC ZAGREB, Podružnica BJELOVAR</item>
      <item>HRVATSKA BANKA ZA OBNOVU I RAZVITAK</item>
    </derivirana_varijabla>
  </DomainObject.Predmet.StrankaListNazivFormated>
  <DomainObject.Predmet.StrankaListNazivFormatedOIB>
    <izvorni_sadrzaj>
      <item>FINANCIJSKA INSTITUCIJA, RC ZAGREB, Podružnica BJELOVAR, OIB 85821130368</item>
      <item>HRVATSKA BANKA ZA OBNOVU I RAZVITAK, OIB 26702280390</item>
    </izvorni_sadrzaj>
    <derivirana_varijabla naziv="DomainObject.Predmet.StrankaListNazivFormatedOIB_1">
      <item>FINANCIJSKA INSTITUCIJA, RC ZAGREB, Podružnica BJELOVAR, OIB 85821130368</item>
      <item>HRVATSKA BANKA ZA OBNOVU I RAZVITAK, OIB 26702280390</item>
    </derivirana_varijabla>
  </DomainObject.Predmet.StrankaListNazivFormatedOIB>
  <DomainObject.Predmet.ProtuStrankaListFormated>
    <izvorni_sadrzaj>
      <item>ZAGREB JADRAN d.o.o. za trgovinu i usluge</item>
    </izvorni_sadrzaj>
    <derivirana_varijabla naziv="DomainObject.Predmet.ProtuStrankaListFormated_1">
      <item>ZAGREB JADRAN d.o.o. za trgovinu i usluge</item>
    </derivirana_varijabla>
  </DomainObject.Predmet.ProtuStrankaListFormated>
  <DomainObject.Predmet.ProtuStrankaListFormatedOIB>
    <izvorni_sadrzaj>
      <item>ZAGREB JADRAN d.o.o. za trgovinu i usluge, OIB 34312532476</item>
    </izvorni_sadrzaj>
    <derivirana_varijabla naziv="DomainObject.Predmet.ProtuStrankaListFormatedOIB_1">
      <item>ZAGREB JADRAN d.o.o. za trgovinu i usluge, OIB 34312532476</item>
    </derivirana_varijabla>
  </DomainObject.Predmet.ProtuStrankaListFormatedOIB>
  <DomainObject.Predmet.ProtuStrankaListFormatedWithAdress>
    <izvorni_sadrzaj>
      <item>ZAGREB JADRAN d.o.o. za trgovinu i usluge, Male Sredice 45, 43000 Bjelovar</item>
    </izvorni_sadrzaj>
    <derivirana_varijabla naziv="DomainObject.Predmet.ProtuStrankaListFormatedWithAdress_1">
      <item>ZAGREB JADRAN d.o.o. za trgovinu i usluge, Male Sredice 45, 43000 Bjelovar</item>
    </derivirana_varijabla>
  </DomainObject.Predmet.ProtuStrankaListFormatedWithAdress>
  <DomainObject.Predmet.ProtuStrankaListFormatedWithAdressOIB>
    <izvorni_sadrzaj>
      <item>ZAGREB JADRAN d.o.o. za trgovinu i usluge, OIB 34312532476, Male Sredice 45, 43000 Bjelovar</item>
    </izvorni_sadrzaj>
    <derivirana_varijabla naziv="DomainObject.Predmet.ProtuStrankaListFormatedWithAdressOIB_1">
      <item>ZAGREB JADRAN d.o.o. za trgovinu i usluge, OIB 34312532476, Male Sredice 45, 43000 Bjelovar</item>
    </derivirana_varijabla>
  </DomainObject.Predmet.ProtuStrankaListFormatedWithAdressOIB>
  <DomainObject.Predmet.ProtuStrankaListNazivFormated>
    <izvorni_sadrzaj>
      <item>ZAGREB JADRAN d.o.o. za trgovinu i usluge</item>
    </izvorni_sadrzaj>
    <derivirana_varijabla naziv="DomainObject.Predmet.ProtuStrankaListNazivFormated_1">
      <item>ZAGREB JADRAN d.o.o. za trgovinu i usluge</item>
    </derivirana_varijabla>
  </DomainObject.Predmet.ProtuStrankaListNazivFormated>
  <DomainObject.Predmet.ProtuStrankaListNazivFormatedOIB>
    <izvorni_sadrzaj>
      <item>ZAGREB JADRAN d.o.o. za trgovinu i usluge, OIB 34312532476</item>
    </izvorni_sadrzaj>
    <derivirana_varijabla naziv="DomainObject.Predmet.ProtuStrankaListNazivFormatedOIB_1">
      <item>ZAGREB JADRAN d.o.o. za trgovinu i usluge, OIB 34312532476</item>
    </derivirana_varijabla>
  </DomainObject.Predmet.ProtuStrankaListNazivFormatedOIB>
  <DomainObject.Predmet.OstaliListFormated>
    <izvorni_sadrzaj>
      <item>Branko Đurić</item>
    </izvorni_sadrzaj>
    <derivirana_varijabla naziv="DomainObject.Predmet.OstaliListFormated_1">
      <item>Branko Đurić</item>
    </derivirana_varijabla>
  </DomainObject.Predmet.OstaliListFormated>
  <DomainObject.Predmet.OstaliListFormatedOIB>
    <izvorni_sadrzaj>
      <item>Branko Đurić, OIB 61279963805</item>
    </izvorni_sadrzaj>
    <derivirana_varijabla naziv="DomainObject.Predmet.OstaliListFormatedOIB_1">
      <item>Branko Đurić, OIB 61279963805</item>
    </derivirana_varijabla>
  </DomainObject.Predmet.OstaliListFormatedOIB>
  <DomainObject.Predmet.OstaliListFormatedWithAdress>
    <izvorni_sadrzaj>
      <item>Branko Đurić</item>
    </izvorni_sadrzaj>
    <derivirana_varijabla naziv="DomainObject.Predmet.OstaliListFormatedWithAdress_1">
      <item>Branko Đurić</item>
    </derivirana_varijabla>
  </DomainObject.Predmet.OstaliListFormatedWithAdress>
  <DomainObject.Predmet.OstaliListFormatedWithAdressOIB>
    <izvorni_sadrzaj>
      <item>Branko Đurić, OIB 61279963805</item>
    </izvorni_sadrzaj>
    <derivirana_varijabla naziv="DomainObject.Predmet.OstaliListFormatedWithAdressOIB_1">
      <item>Branko Đurić, OIB 61279963805</item>
    </derivirana_varijabla>
  </DomainObject.Predmet.OstaliListFormatedWithAdressOIB>
  <DomainObject.Predmet.OstaliListNazivFormated>
    <izvorni_sadrzaj>
      <item>Branko Đurić</item>
    </izvorni_sadrzaj>
    <derivirana_varijabla naziv="DomainObject.Predmet.OstaliListNazivFormated_1">
      <item>Branko Đurić</item>
    </derivirana_varijabla>
  </DomainObject.Predmet.OstaliListNazivFormated>
  <DomainObject.Predmet.OstaliListNazivFormatedOIB>
    <izvorni_sadrzaj>
      <item>Branko Đurić, OIB 61279963805</item>
    </izvorni_sadrzaj>
    <derivirana_varijabla naziv="DomainObject.Predmet.OstaliListNazivFormatedOIB_1">
      <item>Branko Đurić, OIB 61279963805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St-294/2017-6</izvorni_sadrzaj>
    <derivirana_varijabla naziv="DomainObject.PoslovniBrojDokumenta_1">St-294/2017-6</derivirana_varijabla>
  </DomainObject.PoslovniBrojDokumenta>
  <DomainObject.Predmet.StrankaIDrugi>
    <izvorni_sadrzaj>FINANCIJSKA INSTITUCIJA, RC ZAGREB, Podružnica BJELOVAR i dr.</izvorni_sadrzaj>
    <derivirana_varijabla naziv="DomainObject.Predmet.StrankaIDrugi_1">FINANCIJSKA INSTITUCIJA, RC ZAGREB, Podružnica BJELOVAR i dr.</derivirana_varijabla>
  </DomainObject.Predmet.StrankaIDrugi>
  <DomainObject.Predmet.ProtustrankaIDrugi>
    <izvorni_sadrzaj>ZAGREB JADRAN d.o.o. za trgovinu i usluge</izvorni_sadrzaj>
    <derivirana_varijabla naziv="DomainObject.Predmet.ProtustrankaIDrugi_1">ZAGREB JADRAN d.o.o. za trgovinu i usluge</derivirana_varijabla>
  </DomainObject.Predmet.ProtustrankaIDrugi>
  <DomainObject.Predmet.StrankaIDrugiAdressOIB>
    <izvorni_sadrzaj>FINANCIJSKA INSTITUCIJA, RC ZAGREB, Podružnica BJELOVAR, OIB 85821130368, F. Supila 4, 43000 Bjelovar i dr.</izvorni_sadrzaj>
    <derivirana_varijabla naziv="DomainObject.Predmet.StrankaIDrugiAdressOIB_1">FINANCIJSKA INSTITUCIJA, RC ZAGREB, Podružnica BJELOVAR, OIB 85821130368, F. Supila 4, 43000 Bjelovar i dr.</derivirana_varijabla>
  </DomainObject.Predmet.StrankaIDrugiAdressOIB>
  <DomainObject.Predmet.ProtustrankaIDrugiAdressOIB>
    <izvorni_sadrzaj>ZAGREB JADRAN d.o.o. za trgovinu i usluge, OIB 34312532476, Male Sredice 45, 43000 Bjelovar</izvorni_sadrzaj>
    <derivirana_varijabla naziv="DomainObject.Predmet.ProtustrankaIDrugiAdressOIB_1">ZAGREB JADRAN d.o.o. za trgovinu i usluge, OIB 34312532476, Male Sredice 45,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INSTITUCIJA, RC ZAGREB, Podružnica BJELOVAR</item>
      <item>ZAGREB JADRAN d.o.o. za trgovinu i usluge</item>
      <item>Branko Đurić</item>
      <item>HRVATSKA BANKA ZA OBNOVU I RAZVITAK</item>
    </izvorni_sadrzaj>
    <derivirana_varijabla naziv="DomainObject.Predmet.SudioniciListNaziv_1">
      <item>FINANCIJSKA INSTITUCIJA, RC ZAGREB, Podružnica BJELOVAR</item>
      <item>ZAGREB JADRAN d.o.o. za trgovinu i usluge</item>
      <item>Branko Đurić</item>
      <item>HRVATSKA BANKA ZA OBNOVU I RAZVITAK</item>
    </derivirana_varijabla>
  </DomainObject.Predmet.SudioniciListNaziv>
  <DomainObject.Predmet.SudioniciListAdressOIB>
    <izvorni_sadrzaj>
      <item>FINANCIJSKA INSTITUCIJA, RC ZAGREB, Podružnica BJELOVAR, OIB 85821130368, F. Supila 4,43000 Bjelovar</item>
      <item>ZAGREB JADRAN d.o.o. za trgovinu i usluge, OIB 34312532476, Male Sredice 45,43000 Bjelovar</item>
      <item>Branko Đurić, OIB 61279963805</item>
      <item>HRVATSKA BANKA ZA OBNOVU I RAZVITAK, OIB 26702280390, Strossmajerov trg 9,10000 Zagreb</item>
    </izvorni_sadrzaj>
    <derivirana_varijabla naziv="DomainObject.Predmet.SudioniciListAdressOIB_1">
      <item>FINANCIJSKA INSTITUCIJA, RC ZAGREB, Podružnica BJELOVAR, OIB 85821130368, F. Supila 4,43000 Bjelovar</item>
      <item>ZAGREB JADRAN d.o.o. za trgovinu i usluge, OIB 34312532476, Male Sredice 45,43000 Bjelovar</item>
      <item>Branko Đurić, OIB 61279963805</item>
      <item>HRVATSKA BANKA ZA OBNOVU I RAZVITAK, OIB 26702280390, Strossmajerov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ABB0D-FC13-4FA3-ACA5-BCD2B28AE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1714</properties:Characters>
  <properties:Lines>38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2018-11-28T12:56:00Z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St-294/2017-6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