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6728" w14:paraId="f8d6728" w:rsidRDefault="00AE649C" w:rsidP="00FA5B5E" w:rsidR="00AE649C" w:rsidRPr="00B76F3C">
      <w:pPr>
        <w:pStyle w:val="Naslov3"/>
        <w15:collapsed w:val="false"/>
      </w:pPr>
    </w:p>
    <w:p w:rsidRDefault="00C671D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81306">
        <w:rPr>
          <w:rFonts w:cs="Times New Roman" w:eastAsia="Times New Roman"/>
          <w:noProof/>
          <w:szCs w:val="20"/>
          <w:lang w:eastAsia="hr-HR"/>
        </w:rPr>
        <w:t xml:space="preserve">      REPUBLIKA HRVATSKA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81306">
        <w:rPr>
          <w:rFonts w:cs="Times New Roman" w:eastAsia="Times New Roman"/>
          <w:noProof/>
          <w:szCs w:val="20"/>
          <w:lang w:eastAsia="hr-HR"/>
        </w:rPr>
        <w:t>TRGOVAČKI SUD U BJELOVARU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noProof/>
          <w:szCs w:val="20"/>
          <w:lang w:eastAsia="hr-HR"/>
        </w:rPr>
        <w:t xml:space="preserve">        Šetalište dr. I. Lebovića 42             </w:t>
      </w:r>
      <w:r w:rsidRPr="00B81306">
        <w:rPr>
          <w:rFonts w:cs="Times New Roman" w:eastAsia="Times New Roman"/>
          <w:szCs w:val="20"/>
          <w:lang w:eastAsia="hr-HR"/>
        </w:rPr>
        <w:t xml:space="preserve">                   </w:t>
      </w:r>
      <w:r w:rsidR="00C671D3">
        <w:rPr>
          <w:rFonts w:cs="Times New Roman" w:eastAsia="Times New Roman"/>
          <w:szCs w:val="20"/>
          <w:lang w:eastAsia="hr-HR"/>
        </w:rPr>
        <w:t xml:space="preserve">                  5 St-51/2016-3</w:t>
      </w:r>
      <w:bookmarkStart w:name="_GoBack" w:id="0"/>
      <w:bookmarkEnd w:id="0"/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FINANCIJSKA AGENCIJA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RC Zagreb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Podružnica Bjelovar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szCs w:val="20"/>
          <w:lang w:eastAsia="hr-HR"/>
        </w:rPr>
        <w:t xml:space="preserve">Kod ovog suda zaprimljen je prijedlog </w:t>
      </w:r>
      <w:r w:rsidRPr="00B81306">
        <w:rPr>
          <w:rFonts w:cs="Times New Roman" w:eastAsia="Times New Roman"/>
          <w:lang w:eastAsia="hr-HR"/>
        </w:rPr>
        <w:t xml:space="preserve">Financijske agencije, OIB: 85821130368, RC ZAGREB, Podružnica Bjelovar, </w:t>
      </w:r>
      <w:r w:rsidRPr="00B81306">
        <w:rPr>
          <w:rFonts w:cs="Times New Roman" w:eastAsia="Times New Roman"/>
          <w:szCs w:val="20"/>
          <w:lang w:eastAsia="hr-HR"/>
        </w:rPr>
        <w:t xml:space="preserve">za otvaranje stečajnog postupka nad dužnikom BETON-DIZEL PROIZVODI d.o.o. za proizvodnju i trgovinu, Slatina, Trg Svetog Josipa 0, MBS: 080716538, OIB: 35669582495. Molimo da nam, sukladno čl.112. st.5. Stečajnog zakona (Narodne novine br. 71/15) dostavite obavijest o osiguranju sredstava za namirenje troškova stečajnog postupka. 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u w:val="single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szCs w:val="20"/>
          <w:lang w:eastAsia="hr-HR"/>
        </w:rPr>
        <w:t>U Bjelovaru, 27. siječnja 2016.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szCs w:val="20"/>
          <w:lang w:eastAsia="hr-HR"/>
        </w:rPr>
        <w:t xml:space="preserve"> STEČAJNI SUDAC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MARIJA PETRINA KUBICA 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81306">
        <w:rPr>
          <w:rFonts w:cs="Times New Roman" w:eastAsia="Times New Roman"/>
          <w:szCs w:val="20"/>
          <w:lang w:eastAsia="hr-HR"/>
        </w:rPr>
        <w:t>Rj</w:t>
      </w:r>
      <w:proofErr w:type="spellEnd"/>
      <w:r w:rsidRPr="00B81306">
        <w:rPr>
          <w:rFonts w:cs="Times New Roman" w:eastAsia="Times New Roman"/>
          <w:szCs w:val="20"/>
          <w:lang w:eastAsia="hr-HR"/>
        </w:rPr>
        <w:t>.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szCs w:val="20"/>
          <w:lang w:eastAsia="hr-HR"/>
        </w:rPr>
        <w:t>1. DNA prema naslovu sudskim dostavljačem i e-oglasnom pločom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B81306">
        <w:rPr>
          <w:rFonts w:cs="Times New Roman" w:eastAsia="Times New Roman"/>
          <w:szCs w:val="20"/>
          <w:lang w:eastAsia="hr-HR"/>
        </w:rPr>
        <w:t>Sc</w:t>
      </w:r>
      <w:proofErr w:type="spellEnd"/>
      <w:r w:rsidRPr="00B81306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szCs w:val="20"/>
          <w:lang w:eastAsia="hr-HR"/>
        </w:rPr>
        <w:t>Bj.27.1.2016.</w:t>
      </w: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1306" w:rsidP="00B81306" w:rsidR="00B81306" w:rsidRPr="00B813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81306">
        <w:rPr>
          <w:rFonts w:cs="Times New Roman" w:eastAsia="Times New Roman"/>
          <w:szCs w:val="20"/>
          <w:lang w:eastAsia="hr-HR"/>
        </w:rPr>
        <w:t xml:space="preserve">       </w:t>
      </w:r>
    </w:p>
    <w:sectPr w:rsidSect="00EB0D4C" w:rsidR="00B81306" w:rsidRPr="00B8130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306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1D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51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St-51/2016-3</izvorni_sadrzaj>
    <derivirana_varijabla naziv="DomainObject.Oznaka_1">St-51/2016-3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BETON-DIZEL PROIZVODI d.o.o. za proizvodnju i trgovinu, Slatina</izvorni_sadrzaj>
    <derivirana_varijabla naziv="DomainObject.Predmet.ProtustrankaFormated_1">  BETON-DIZEL PROIZVODI d.o.o. za proizvodnju i trgovinu, Slatina</derivirana_varijabla>
  </DomainObject.Predmet.ProtustrankaFormated>
  <DomainObject.Predmet.ProtustrankaFormatedOIB>
    <izvorni_sadrzaj>  BETON-DIZEL PROIZVODI d.o.o. za proizvodnju i trgovinu, Slatina, OIB 35669582495</izvorni_sadrzaj>
    <derivirana_varijabla naziv="DomainObject.Predmet.ProtustrankaFormatedOIB_1">  BETON-DIZEL PROIZVODI d.o.o. za proizvodnju i trgovinu, Slatina, OIB 35669582495</derivirana_varijabla>
  </DomainObject.Predmet.ProtustrankaFormatedOIB>
  <DomainObject.Predmet.ProtustrankaFormatedWithAdress>
    <izvorni_sadrzaj> BETON-DIZEL PROIZVODI d.o.o. za proizvodnju i trgovinu, Slatina, Trg Svetog Josipa 0, 33520 Slatina</izvorni_sadrzaj>
    <derivirana_varijabla naziv="DomainObject.Predmet.ProtustrankaFormatedWithAdress_1"> BETON-DIZEL PROIZVODI d.o.o. za proizvodnju i trgovinu, Slatina, Trg Svetog Josipa 0, 33520 Slatina</derivirana_varijabla>
  </DomainObject.Predmet.ProtustrankaFormatedWithAdress>
  <DomainObject.Predmet.ProtustrankaFormatedWithAdressOIB>
    <izvorni_sadrzaj> BETON-DIZEL PROIZVODI d.o.o. za proizvodnju i trgovinu, Slatina, OIB 35669582495, Trg Svetog Josipa 0, 33520 Slatina</izvorni_sadrzaj>
    <derivirana_varijabla naziv="DomainObject.Predmet.ProtustrankaFormatedWithAdressOIB_1"> BETON-DIZEL PROIZVODI d.o.o. za proizvodnju i trgovinu, Slatina, OIB 35669582495, Trg Svetog Josipa 0, 33520 Slatina</derivirana_varijabla>
  </DomainObject.Predmet.ProtustrankaFormatedWithAdressOIB>
  <DomainObject.Predmet.ProtustrankaWithAdress>
    <izvorni_sadrzaj>BETON-DIZEL PROIZVODI d.o.o. za proizvodnju i trgovinu, Slatina Trg Svetog Josipa 0, 33520 Slatina</izvorni_sadrzaj>
    <derivirana_varijabla naziv="DomainObject.Predmet.ProtustrankaWithAdress_1">BETON-DIZEL PROIZVODI d.o.o. za proizvodnju i trgovinu, Slatina Trg Svetog Josipa 0, 33520 Slatina</derivirana_varijabla>
  </DomainObject.Predmet.ProtustrankaWithAdress>
  <DomainObject.Predmet.ProtustrankaWithAdressOIB>
    <izvorni_sadrzaj>BETON-DIZEL PROIZVODI d.o.o. za proizvodnju i trgovinu, Slatina, OIB 35669582495, Trg Svetog Josipa 0, 33520 Slatina</izvorni_sadrzaj>
    <derivirana_varijabla naziv="DomainObject.Predmet.ProtustrankaWithAdressOIB_1">BETON-DIZEL PROIZVODI d.o.o. za proizvodnju i trgovinu, Slatina, OIB 35669582495, Trg Svetog Josipa 0, 33520 Slatina</derivirana_varijabla>
  </DomainObject.Predmet.ProtustrankaWithAdressOIB>
  <DomainObject.Predmet.ProtustrankaNazivFormated>
    <izvorni_sadrzaj>BETON-DIZEL PROIZVODI d.o.o. za proizvodnju i trgovinu, Slatina</izvorni_sadrzaj>
    <derivirana_varijabla naziv="DomainObject.Predmet.ProtustrankaNazivFormated_1">BETON-DIZEL PROIZVODI d.o.o. za proizvodnju i trgovinu, Slatina</derivirana_varijabla>
  </DomainObject.Predmet.ProtustrankaNazivFormated>
  <DomainObject.Predmet.ProtustrankaNazivFormatedOIB>
    <izvorni_sadrzaj>BETON-DIZEL PROIZVODI d.o.o. za proizvodnju i trgovinu, Slatina, OIB 35669582495</izvorni_sadrzaj>
    <derivirana_varijabla naziv="DomainObject.Predmet.ProtustrankaNazivFormatedOIB_1">BETON-DIZEL PROIZVODI d.o.o. za proizvodnju i trgovinu, Slatina, OIB 35669582495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BETON-DIZEL PROIZVODI d.o.o. za proizvodnju i trgovinu, Slatina</item>
    </izvorni_sadrzaj>
    <derivirana_varijabla naziv="DomainObject.Predmet.ProtuStrankaListFormated_1">
      <item>BETON-DIZEL PROIZVODI d.o.o. za proizvodnju i trgovinu, Slatina</item>
    </derivirana_varijabla>
  </DomainObject.Predmet.ProtuStrankaListFormated>
  <DomainObject.Predmet.ProtuStrankaListFormatedOIB>
    <izvorni_sadrzaj>
      <item>BETON-DIZEL PROIZVODI d.o.o. za proizvodnju i trgovinu, Slatina, OIB 35669582495</item>
    </izvorni_sadrzaj>
    <derivirana_varijabla naziv="DomainObject.Predmet.ProtuStrankaListFormatedOIB_1">
      <item>BETON-DIZEL PROIZVODI d.o.o. za proizvodnju i trgovinu, Slatina, OIB 35669582495</item>
    </derivirana_varijabla>
  </DomainObject.Predmet.ProtuStrankaListFormatedOIB>
  <DomainObject.Predmet.ProtuStrankaListFormatedWithAdress>
    <izvorni_sadrzaj>
      <item>BETON-DIZEL PROIZVODI d.o.o. za proizvodnju i trgovinu, Slatina, Trg Svetog Josipa 0, 33520 Slatina</item>
    </izvorni_sadrzaj>
    <derivirana_varijabla naziv="DomainObject.Predmet.ProtuStrankaListFormatedWithAdress_1">
      <item>BETON-DIZEL PROIZVODI d.o.o. za proizvodnju i trgovinu, Slatina, Trg Svetog Josipa 0, 33520 Slatina</item>
    </derivirana_varijabla>
  </DomainObject.Predmet.ProtuStrankaListFormatedWithAdress>
  <DomainObject.Predmet.ProtuStrankaListFormatedWithAdressOIB>
    <izvorni_sadrzaj>
      <item>BETON-DIZEL PROIZVODI d.o.o. za proizvodnju i trgovinu, Slatina, OIB 35669582495, Trg Svetog Josipa 0, 33520 Slatina</item>
    </izvorni_sadrzaj>
    <derivirana_varijabla naziv="DomainObject.Predmet.ProtuStrankaListFormatedWithAdressOIB_1">
      <item>BETON-DIZEL PROIZVODI d.o.o. za proizvodnju i trgovinu, Slatina, OIB 35669582495, Trg Svetog Josipa 0, 33520 Slatina</item>
    </derivirana_varijabla>
  </DomainObject.Predmet.ProtuStrankaListFormatedWithAdressOIB>
  <DomainObject.Predmet.ProtuStrankaListNazivFormated>
    <izvorni_sadrzaj>
      <item>BETON-DIZEL PROIZVODI d.o.o. za proizvodnju i trgovinu, Slatina</item>
    </izvorni_sadrzaj>
    <derivirana_varijabla naziv="DomainObject.Predmet.ProtuStrankaListNazivFormated_1">
      <item>BETON-DIZEL PROIZVODI d.o.o. za proizvodnju i trgovinu, Slatina</item>
    </derivirana_varijabla>
  </DomainObject.Predmet.ProtuStrankaListNazivFormated>
  <DomainObject.Predmet.ProtuStrankaListNazivFormatedOIB>
    <izvorni_sadrzaj>
      <item>BETON-DIZEL PROIZVODI d.o.o. za proizvodnju i trgovinu, Slatina, OIB 35669582495</item>
    </izvorni_sadrzaj>
    <derivirana_varijabla naziv="DomainObject.Predmet.ProtuStrankaListNazivFormatedOIB_1">
      <item>BETON-DIZEL PROIZVODI d.o.o. za proizvodnju i trgovinu, Slatina, OIB 35669582495</item>
    </derivirana_varijabla>
  </DomainObject.Predmet.ProtuStrankaListNazivFormatedOIB>
  <DomainObject.Predmet.OstaliListFormated>
    <izvorni_sadrzaj>
      <item>Igor Oršolić</item>
    </izvorni_sadrzaj>
    <derivirana_varijabla naziv="DomainObject.Predmet.OstaliListFormated_1">
      <item>Igor Oršolić</item>
    </derivirana_varijabla>
  </DomainObject.Predmet.OstaliListFormated>
  <DomainObject.Predmet.OstaliListFormatedOIB>
    <izvorni_sadrzaj>
      <item>Igor Oršolić, OIB 59829729542</item>
    </izvorni_sadrzaj>
    <derivirana_varijabla naziv="DomainObject.Predmet.OstaliListFormatedOIB_1">
      <item>Igor Oršolić, OIB 59829729542</item>
    </derivirana_varijabla>
  </DomainObject.Predmet.OstaliListFormatedOIB>
  <DomainObject.Predmet.OstaliListFormatedWithAdress>
    <izvorni_sadrzaj>
      <item>Igor Oršolić, Bogdanovačka 8, 10000 Zagreb</item>
    </izvorni_sadrzaj>
    <derivirana_varijabla naziv="DomainObject.Predmet.OstaliListFormatedWithAdress_1">
      <item>Igor Oršolić, Bogdanovačka 8, 10000 Zagreb</item>
    </derivirana_varijabla>
  </DomainObject.Predmet.OstaliListFormatedWithAdress>
  <DomainObject.Predmet.OstaliListFormatedWithAdressOIB>
    <izvorni_sadrzaj>
      <item>Igor Oršolić, OIB 59829729542, Bogdanovačka 8, 10000 Zagreb</item>
    </izvorni_sadrzaj>
    <derivirana_varijabla naziv="DomainObject.Predmet.OstaliListFormatedWithAdressOIB_1">
      <item>Igor Oršolić, OIB 59829729542, Bogdanovačka 8, 10000 Zagreb</item>
    </derivirana_varijabla>
  </DomainObject.Predmet.OstaliListFormatedWithAdressOIB>
  <DomainObject.Predmet.OstaliListNazivFormated>
    <izvorni_sadrzaj>
      <item>Igor Oršolić</item>
    </izvorni_sadrzaj>
    <derivirana_varijabla naziv="DomainObject.Predmet.OstaliListNazivFormated_1">
      <item>Igor Oršolić</item>
    </derivirana_varijabla>
  </DomainObject.Predmet.OstaliListNazivFormated>
  <DomainObject.Predmet.OstaliListNazivFormatedOIB>
    <izvorni_sadrzaj>
      <item>Igor Oršolić, OIB 59829729542</item>
    </izvorni_sadrzaj>
    <derivirana_varijabla naziv="DomainObject.Predmet.OstaliListNazivFormatedOIB_1">
      <item>Igor Oršolić, OIB 59829729542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St-51/2016-3</izvorni_sadrzaj>
    <derivirana_varijabla naziv="DomainObject.PoslovniBrojDokumenta_1">St-51/2016-3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BETON-DIZEL PROIZVODI d.o.o. za proizvodnju i trgovinu, Slatina</izvorni_sadrzaj>
    <derivirana_varijabla naziv="DomainObject.Predmet.ProtustrankaIDrugi_1">BETON-DIZEL PROIZVODI d.o.o. za proizvodnju i trgovinu, Slatina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BETON-DIZEL PROIZVODI d.o.o. za proizvodnju i trgovinu, Slatina, OIB 35669582495, Trg Svetog Josipa 0, 33520 Slatina</izvorni_sadrzaj>
    <derivirana_varijabla naziv="DomainObject.Predmet.ProtustrankaIDrugiAdressOIB_1">BETON-DIZEL PROIZVODI d.o.o. za proizvodnju i trgovinu, Slatina, OIB 35669582495, Trg Svetog Josipa 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BETON-DIZEL PROIZVODI d.o.o. za proizvodnju i trgovinu, Slatina</item>
      <item>FINANCIJSKA AGENCIJA, RC ZAGREB, Podružnica Bjelovar</item>
      <item>Igor Oršolić</item>
    </izvorni_sadrzaj>
    <derivirana_varijabla naziv="DomainObject.Predmet.SudioniciListNaziv_1">
      <item>BETON-DIZEL PROIZVODI d.o.o. za proizvodnju i trgovinu, Slatina</item>
      <item>FINANCIJSKA AGENCIJA, RC ZAGREB, Podružnica Bjelovar</item>
      <item>Igor Oršolić</item>
    </derivirana_varijabla>
  </DomainObject.Predmet.SudioniciListNaziv>
  <DomainObject.Predmet.SudioniciListAdressOIB>
    <izvorni_sadrzaj>
      <item>BETON-DIZEL PROIZVODI d.o.o. za proizvodnju i trgovinu, Slatina, OIB 35669582495, Trg Svetog Josipa 0,33520 Slatina</item>
      <item>FINANCIJSKA AGENCIJA, RC ZAGREB, Podružnica Bjelovar, F. Supila 4,43000 Bjelovar</item>
      <item>Igor Oršolić, OIB 59829729542, Bogdanovačka 8,10000 Zagreb</item>
    </izvorni_sadrzaj>
    <derivirana_varijabla naziv="DomainObject.Predmet.SudioniciListAdressOIB_1">
      <item>BETON-DIZEL PROIZVODI d.o.o. za proizvodnju i trgovinu, Slatina, OIB 35669582495, Trg Svetog Josipa 0,33520 Slatina</item>
      <item>FINANCIJSKA AGENCIJA, RC ZAGREB, Podružnica Bjelovar, F. Supila 4,43000 Bjelovar</item>
      <item>Igor Oršolić, OIB 59829729542, Bogdanovačka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1EEB0-1273-4B03-A263-4F4591AD5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102</properties:Words>
  <properties:Characters>647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2016-01-27T13:52:00Z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