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d3f6e" w14:paraId="40d3f6e" w:rsidRDefault="00FF609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6A4E5D">
        <w:t>156</w:t>
      </w:r>
      <w:r w:rsidR="005E09A7">
        <w:t>/</w:t>
      </w:r>
      <w:r w:rsidR="00826238">
        <w:t>20</w:t>
      </w:r>
      <w:r w:rsidR="005E09A7">
        <w:t>1</w:t>
      </w:r>
      <w:r w:rsidR="00EB284C">
        <w:t>8</w:t>
      </w:r>
      <w:r w:rsidR="00385531">
        <w:t>-</w:t>
      </w:r>
      <w:r w:rsidR="006A4E5D">
        <w:t>14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FF6091" w:rsidP="00FF6091" w:rsidR="00FF609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F6091" w:rsidP="00FF6091" w:rsidR="00FF609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A96663" w:rsidP="00A96663" w:rsidR="00ED1E23">
      <w:pPr>
        <w:jc w:val="center"/>
      </w:pPr>
      <w:r>
        <w:t>Z  A K LJ U Č A K</w:t>
      </w:r>
    </w:p>
    <w:p w:rsidRDefault="004F62DD" w:rsidP="00ED1E23" w:rsidR="004F62DD" w:rsidRPr="002F799A">
      <w:pPr>
        <w:jc w:val="both"/>
      </w:pPr>
    </w:p>
    <w:p w:rsidRDefault="00ED1E23" w:rsidP="00BD5E63" w:rsidR="00BD5E6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6A4E5D">
        <w:t>DARK BLUE j.</w:t>
      </w:r>
      <w:r w:rsidR="006A4E5D" w:rsidRPr="005D3532">
        <w:t>d.o.o.</w:t>
      </w:r>
      <w:r w:rsidR="006A4E5D">
        <w:t xml:space="preserve"> za ugostiteljstvo</w:t>
      </w:r>
      <w:r w:rsidR="006A4E5D" w:rsidRPr="005D3532">
        <w:t xml:space="preserve">, </w:t>
      </w:r>
      <w:r w:rsidR="006A4E5D">
        <w:t>Vir</w:t>
      </w:r>
      <w:r w:rsidR="006A4E5D" w:rsidRPr="005D3532">
        <w:t xml:space="preserve">, </w:t>
      </w:r>
      <w:r w:rsidR="006A4E5D">
        <w:t>Prezida VIII 22</w:t>
      </w:r>
      <w:r w:rsidR="006A4E5D" w:rsidRPr="005D3532">
        <w:t xml:space="preserve">, OIB: </w:t>
      </w:r>
      <w:r w:rsidR="006A4E5D">
        <w:t>51584016119</w:t>
      </w:r>
      <w:r w:rsidR="00A96663">
        <w:t>,</w:t>
      </w:r>
      <w:r w:rsidR="00BD5E63" w:rsidRPr="002F799A">
        <w:t xml:space="preserve"> dana </w:t>
      </w:r>
      <w:r w:rsidR="00A62BB1">
        <w:t>3</w:t>
      </w:r>
      <w:r w:rsidR="00BD5E63">
        <w:t xml:space="preserve">. </w:t>
      </w:r>
      <w:r w:rsidR="00A62BB1">
        <w:t>listopada</w:t>
      </w:r>
      <w:r w:rsidR="003426AF">
        <w:t xml:space="preserve"> 2018</w:t>
      </w:r>
      <w:r w:rsidR="00BD5E63" w:rsidRPr="002F799A">
        <w:t>.,</w:t>
      </w:r>
    </w:p>
    <w:p w:rsidRDefault="00BD5E63" w:rsidP="00BD5E63" w:rsidR="00BD5E63" w:rsidRPr="002F799A">
      <w:pPr>
        <w:jc w:val="both"/>
      </w:pPr>
    </w:p>
    <w:p w:rsidRDefault="00BD5E63" w:rsidP="00BD5E63" w:rsidR="00BD5E63" w:rsidRPr="002F799A">
      <w:pPr>
        <w:jc w:val="center"/>
      </w:pPr>
      <w:r>
        <w:t>z a k lj u č i o</w:t>
      </w:r>
      <w:r w:rsidRPr="002F799A">
        <w:t xml:space="preserve">   j e</w:t>
      </w:r>
    </w:p>
    <w:p w:rsidRDefault="00BD5E63" w:rsidP="00BD5E63" w:rsidR="00BD5E63" w:rsidRPr="002F799A">
      <w:pPr>
        <w:jc w:val="both"/>
      </w:pPr>
    </w:p>
    <w:p w:rsidRDefault="00A96663" w:rsidP="00A96663" w:rsidR="00A96663">
      <w:pPr>
        <w:jc w:val="both"/>
      </w:pPr>
      <w:r>
        <w:t>I.</w:t>
      </w:r>
      <w:r>
        <w:tab/>
        <w:t xml:space="preserve">Ročište radi utvrđivanja pretpostavki za otvaranje stečajnog postupka i rasprave o pretpostavkama za otvaranje stečajnog postupka nad dužnikom  </w:t>
      </w:r>
      <w:r w:rsidR="006A4E5D">
        <w:t>DARK BLUE j.</w:t>
      </w:r>
      <w:r w:rsidR="006A4E5D" w:rsidRPr="005D3532">
        <w:t>d.o.o.</w:t>
      </w:r>
      <w:r w:rsidR="006A4E5D">
        <w:t xml:space="preserve"> za ugostiteljstvo</w:t>
      </w:r>
      <w:r w:rsidR="006A4E5D" w:rsidRPr="005D3532">
        <w:t xml:space="preserve">, </w:t>
      </w:r>
      <w:r w:rsidR="006A4E5D">
        <w:t>Vir</w:t>
      </w:r>
      <w:r w:rsidR="006A4E5D" w:rsidRPr="005D3532">
        <w:t xml:space="preserve">, </w:t>
      </w:r>
      <w:r w:rsidR="006A4E5D">
        <w:t>Prezida VIII 22</w:t>
      </w:r>
      <w:r w:rsidR="006A4E5D" w:rsidRPr="005D3532">
        <w:t xml:space="preserve">, OIB: </w:t>
      </w:r>
      <w:r w:rsidR="006A4E5D">
        <w:t>51584016119</w:t>
      </w:r>
      <w:r>
        <w:t xml:space="preserve">¸ određuju se za dan </w:t>
      </w:r>
      <w:r w:rsidR="00EB6776">
        <w:t>4</w:t>
      </w:r>
      <w:r w:rsidR="00F21C25" w:rsidRPr="00A96663">
        <w:t xml:space="preserve">. </w:t>
      </w:r>
      <w:r w:rsidR="00A62BB1">
        <w:t>prosinca</w:t>
      </w:r>
      <w:r w:rsidR="00124236">
        <w:t xml:space="preserve"> 2018</w:t>
      </w:r>
      <w:r w:rsidR="00F21C25" w:rsidRPr="00A96663">
        <w:t xml:space="preserve">. u </w:t>
      </w:r>
      <w:r w:rsidR="006A4E5D">
        <w:t>10,20</w:t>
      </w:r>
      <w:r w:rsidR="00F21C25">
        <w:t xml:space="preserve"> sati u </w:t>
      </w:r>
      <w:r w:rsidR="003426AF">
        <w:t>zgradi Trgovačkog suda u Zadru</w:t>
      </w:r>
      <w:r w:rsidR="00F21C25">
        <w:t>,</w:t>
      </w:r>
      <w:r w:rsidR="003426AF">
        <w:t xml:space="preserve"> Dr. Franje Tuđmana,</w:t>
      </w:r>
      <w:r w:rsidR="00F21C25">
        <w:t xml:space="preserve"> sudnica </w:t>
      </w:r>
      <w:r w:rsidR="003426AF">
        <w:t>26</w:t>
      </w:r>
      <w:r w:rsidR="00F21C25">
        <w:t>.</w:t>
      </w:r>
    </w:p>
    <w:p w:rsidRDefault="00A96663" w:rsidP="00A96663" w:rsidR="00A96663" w:rsidRPr="00A96663">
      <w:pPr>
        <w:jc w:val="both"/>
      </w:pPr>
    </w:p>
    <w:p w:rsidRDefault="00A96663" w:rsidP="00A96663" w:rsidR="00A96663">
      <w:pPr>
        <w:jc w:val="both"/>
      </w:pPr>
      <w:r>
        <w:t>II.</w:t>
      </w:r>
      <w:r>
        <w:tab/>
      </w:r>
      <w:r w:rsidR="002E21D5">
        <w:t xml:space="preserve">Na ročište iz točke </w:t>
      </w:r>
      <w:r w:rsidRPr="00A96663">
        <w:t>I. izreke ovog zaključka poziva</w:t>
      </w:r>
      <w:r w:rsidR="00D938C4">
        <w:t>ju</w:t>
      </w:r>
      <w:r w:rsidRPr="00A96663">
        <w:t xml:space="preserve"> se osob</w:t>
      </w:r>
      <w:r w:rsidR="00D938C4">
        <w:t>e ovlaštene</w:t>
      </w:r>
      <w:r w:rsidRPr="00A96663">
        <w:t xml:space="preserve"> za zastupanje dužnika po zakonu</w:t>
      </w:r>
      <w:r w:rsidR="00202B08">
        <w:t xml:space="preserve"> </w:t>
      </w:r>
      <w:r w:rsidR="006A4E5D">
        <w:t>Ivana Molvarec iz Vira</w:t>
      </w:r>
      <w:r w:rsidRPr="00A96663">
        <w:t>, podnositelj prijedloga Financijska agencija i pravna osoba koja obavlja poslove platnog prometa za dužnika, sve radi davanja odgovarajućih podataka i obavijesti u smislu odredbi čl. 177. Stečajnog zakona (Narodne novine 71/15</w:t>
      </w:r>
      <w:r w:rsidR="00EB284C">
        <w:t xml:space="preserve"> i 104/17</w:t>
      </w:r>
      <w:r w:rsidRPr="00A96663">
        <w:t xml:space="preserve">). </w:t>
      </w:r>
    </w:p>
    <w:p w:rsidRDefault="002E21D5" w:rsidP="00A96663" w:rsidR="002E21D5">
      <w:pPr>
        <w:jc w:val="both"/>
      </w:pPr>
    </w:p>
    <w:p w:rsidRDefault="002E21D5" w:rsidP="00A96663" w:rsidR="002E21D5" w:rsidRPr="00A96663">
      <w:pPr>
        <w:jc w:val="both"/>
      </w:pPr>
      <w:r>
        <w:t>III.</w:t>
      </w:r>
      <w:r>
        <w:tab/>
        <w:t>Podatke potrebne radi utvrđivanja uvjeta za otvaranje stečajnog postupka osobe ovlaštene za zastupanje stečajnog dužnika mogu sudu dostaviti i pismenim putem prije ročišta.</w:t>
      </w:r>
    </w:p>
    <w:p w:rsidRDefault="00A96663" w:rsidP="00A96663" w:rsidR="00A96663" w:rsidRPr="00A96663">
      <w:pPr>
        <w:jc w:val="both"/>
      </w:pPr>
    </w:p>
    <w:p w:rsidRDefault="002E21D5" w:rsidP="00A96663" w:rsidR="00A96663">
      <w:pPr>
        <w:jc w:val="both"/>
      </w:pPr>
      <w:r>
        <w:t>IV</w:t>
      </w:r>
      <w:r w:rsidR="00A96663">
        <w:t>.</w:t>
      </w:r>
      <w:r w:rsidR="00A96663">
        <w:tab/>
      </w:r>
      <w:r w:rsidR="00D938C4">
        <w:t>Ako osob</w:t>
      </w:r>
      <w:r w:rsidR="00202B08">
        <w:t>a ovlaštena</w:t>
      </w:r>
      <w:r w:rsidR="00A96663" w:rsidRPr="00A96663">
        <w:t xml:space="preserve"> za zastupanje dužnika po zakonu</w:t>
      </w:r>
      <w:r w:rsidR="00202B08">
        <w:t xml:space="preserve"> ne pristupi</w:t>
      </w:r>
      <w:r w:rsidR="00A96663" w:rsidRPr="00A96663">
        <w:t xml:space="preserve"> na navedeno ročište</w:t>
      </w:r>
      <w:r>
        <w:t xml:space="preserve"> i prethodno ne dostavi podatke iz točke III. ovog zaključka </w:t>
      </w:r>
      <w:r w:rsidR="00A96663" w:rsidRPr="00A96663">
        <w:t>ili</w:t>
      </w:r>
      <w:r>
        <w:t xml:space="preserve"> ako</w:t>
      </w:r>
      <w:r w:rsidR="00A96663" w:rsidRPr="00A96663">
        <w:t xml:space="preserve"> u daljnjem tijeku postupka odbije davanje odgovarajućih obavijesti sudu i drugim tijelima stečajnog postupka, kaznit će se novčanom kaznom u iznosu do 10.000,00 kuna te će se za iduće ročište odrediti nj</w:t>
      </w:r>
      <w:r w:rsidR="00202B08">
        <w:t>eno</w:t>
      </w:r>
      <w:r w:rsidR="00A96663" w:rsidRPr="00A96663">
        <w:t xml:space="preserve"> prisilno dovođenje od strane policijskih službenika sukladno odredbama čl. 178. i 180. Stečajnog zakona</w:t>
      </w:r>
      <w:r w:rsidR="00D938C4">
        <w:t>.</w:t>
      </w:r>
    </w:p>
    <w:p w:rsidRDefault="00BD5E63" w:rsidP="00BD5E63" w:rsidR="00BD5E63" w:rsidRPr="002F799A">
      <w:pPr>
        <w:jc w:val="center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D61D0B">
        <w:t>3</w:t>
      </w:r>
      <w:r w:rsidR="00815E6C">
        <w:t xml:space="preserve">. </w:t>
      </w:r>
      <w:r w:rsidR="00D61D0B">
        <w:t>listopada</w:t>
      </w:r>
      <w:r w:rsidR="003426AF">
        <w:t xml:space="preserve"> 2018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C04428" w:rsidP="00124236" w:rsidR="00403E10">
      <w:r>
        <w:t>Za točnost otpravka – ovlašteni službenik</w:t>
      </w:r>
      <w:r w:rsidR="00EB284C">
        <w:tab/>
      </w:r>
      <w:r w:rsidR="00EB284C">
        <w:tab/>
      </w:r>
      <w:r w:rsidR="00EB284C">
        <w:tab/>
      </w:r>
      <w:r w:rsidR="00EB284C">
        <w:tab/>
      </w:r>
      <w:r w:rsidR="00EB284C">
        <w:tab/>
      </w:r>
      <w:r w:rsidR="00124236">
        <w:t>Sutkinja</w:t>
      </w:r>
    </w:p>
    <w:p w:rsidRDefault="00C04428" w:rsidP="00124236" w:rsidR="00403E10">
      <w:r>
        <w:t>Ante Rubelj</w:t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403E10">
        <w:tab/>
      </w:r>
      <w:r w:rsidR="003426AF">
        <w:tab/>
      </w:r>
      <w:r w:rsidR="00EB284C">
        <w:tab/>
      </w:r>
      <w:r w:rsidR="00403E10">
        <w:t>Ardena Bajlo</w:t>
      </w:r>
      <w:r>
        <w:t>, v.r.</w:t>
      </w:r>
    </w:p>
    <w:p w:rsidRDefault="00124236" w:rsidP="00CF2E4D" w:rsidR="00124236" w:rsidRPr="002F799A"/>
    <w:p w:rsidRDefault="00BC7BAE" w:rsidP="00BC7BAE" w:rsidR="00BC7BAE" w:rsidRPr="002F799A">
      <w:r w:rsidRPr="002F799A">
        <w:t xml:space="preserve">Dostaviti: </w:t>
      </w:r>
    </w:p>
    <w:p w:rsidRDefault="00543F80" w:rsidP="00BC7BAE" w:rsidR="00543F80">
      <w:pPr>
        <w:numPr>
          <w:ilvl w:val="0"/>
          <w:numId w:val="1"/>
        </w:numPr>
      </w:pPr>
      <w:r>
        <w:t>e-oglasna ploča</w:t>
      </w:r>
    </w:p>
    <w:p w:rsidRDefault="00F21C25" w:rsidP="00BC7BAE" w:rsidR="00F21C25">
      <w:pPr>
        <w:numPr>
          <w:ilvl w:val="0"/>
          <w:numId w:val="1"/>
        </w:numPr>
      </w:pPr>
      <w:r>
        <w:t xml:space="preserve">Članu uprave dužnika </w:t>
      </w:r>
      <w:r w:rsidR="006A4E5D">
        <w:t>Ivani Molvarec</w:t>
      </w:r>
      <w:r>
        <w:t>– poštom i putem e-oglasne ploče</w:t>
      </w:r>
    </w:p>
    <w:p w:rsidRDefault="00F21C25" w:rsidP="00BC7BAE" w:rsidR="00F21C25">
      <w:pPr>
        <w:numPr>
          <w:ilvl w:val="0"/>
          <w:numId w:val="1"/>
        </w:numPr>
      </w:pPr>
      <w:r>
        <w:t>Dužniku</w:t>
      </w:r>
    </w:p>
    <w:p w:rsidRDefault="00F21C25" w:rsidP="00D61D0B" w:rsidR="005B3E0C" w:rsidRPr="002F799A">
      <w:pPr>
        <w:numPr>
          <w:ilvl w:val="0"/>
          <w:numId w:val="1"/>
        </w:numPr>
      </w:pPr>
      <w:r>
        <w:t>FINA – putem e-oglasne ploče</w:t>
      </w:r>
    </w:p>
    <w:sectPr w:rsidSect="00124236" w:rsidR="005B3E0C" w:rsidRPr="002F799A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648BB"/>
    <w:rsid w:val="00095B71"/>
    <w:rsid w:val="000C733D"/>
    <w:rsid w:val="00124236"/>
    <w:rsid w:val="001513FF"/>
    <w:rsid w:val="001A4AF2"/>
    <w:rsid w:val="001F7EB7"/>
    <w:rsid w:val="00202B08"/>
    <w:rsid w:val="00210717"/>
    <w:rsid w:val="00210CDE"/>
    <w:rsid w:val="002348F0"/>
    <w:rsid w:val="00283117"/>
    <w:rsid w:val="002D112E"/>
    <w:rsid w:val="002E21D5"/>
    <w:rsid w:val="002F799A"/>
    <w:rsid w:val="00302C16"/>
    <w:rsid w:val="003138B8"/>
    <w:rsid w:val="003426AF"/>
    <w:rsid w:val="003558E2"/>
    <w:rsid w:val="00385447"/>
    <w:rsid w:val="00385531"/>
    <w:rsid w:val="003A08B9"/>
    <w:rsid w:val="003A402D"/>
    <w:rsid w:val="003D0AD2"/>
    <w:rsid w:val="00403E10"/>
    <w:rsid w:val="00432EB5"/>
    <w:rsid w:val="00455BCE"/>
    <w:rsid w:val="004C7FEB"/>
    <w:rsid w:val="004D0391"/>
    <w:rsid w:val="004D05CD"/>
    <w:rsid w:val="004E61AC"/>
    <w:rsid w:val="004F62DD"/>
    <w:rsid w:val="00543F80"/>
    <w:rsid w:val="0054518E"/>
    <w:rsid w:val="00573C13"/>
    <w:rsid w:val="00582C40"/>
    <w:rsid w:val="005851F9"/>
    <w:rsid w:val="00596A81"/>
    <w:rsid w:val="005B3E0C"/>
    <w:rsid w:val="005D5FFD"/>
    <w:rsid w:val="005E09A7"/>
    <w:rsid w:val="0062759B"/>
    <w:rsid w:val="00642DCB"/>
    <w:rsid w:val="006A4E5D"/>
    <w:rsid w:val="006C2F82"/>
    <w:rsid w:val="006E1D95"/>
    <w:rsid w:val="00725D77"/>
    <w:rsid w:val="0073755C"/>
    <w:rsid w:val="007764EE"/>
    <w:rsid w:val="007E2D17"/>
    <w:rsid w:val="00815E6C"/>
    <w:rsid w:val="00817E3C"/>
    <w:rsid w:val="00826238"/>
    <w:rsid w:val="00870477"/>
    <w:rsid w:val="00884AA8"/>
    <w:rsid w:val="008C522C"/>
    <w:rsid w:val="008E70D7"/>
    <w:rsid w:val="009026AF"/>
    <w:rsid w:val="009910F2"/>
    <w:rsid w:val="009F5449"/>
    <w:rsid w:val="00A4378B"/>
    <w:rsid w:val="00A62BB1"/>
    <w:rsid w:val="00A96663"/>
    <w:rsid w:val="00AB6B83"/>
    <w:rsid w:val="00B21C4E"/>
    <w:rsid w:val="00B35AD9"/>
    <w:rsid w:val="00B66981"/>
    <w:rsid w:val="00B72BD8"/>
    <w:rsid w:val="00BC7BAE"/>
    <w:rsid w:val="00BC7C09"/>
    <w:rsid w:val="00BD5E63"/>
    <w:rsid w:val="00BF64D1"/>
    <w:rsid w:val="00C04428"/>
    <w:rsid w:val="00C541D2"/>
    <w:rsid w:val="00CB21D2"/>
    <w:rsid w:val="00CC6B15"/>
    <w:rsid w:val="00CF2E4D"/>
    <w:rsid w:val="00D051DF"/>
    <w:rsid w:val="00D338EE"/>
    <w:rsid w:val="00D50C9B"/>
    <w:rsid w:val="00D61D0B"/>
    <w:rsid w:val="00D61FAB"/>
    <w:rsid w:val="00D938C4"/>
    <w:rsid w:val="00DB0971"/>
    <w:rsid w:val="00E0101B"/>
    <w:rsid w:val="00E94D30"/>
    <w:rsid w:val="00EA46B8"/>
    <w:rsid w:val="00EB284C"/>
    <w:rsid w:val="00EB6776"/>
    <w:rsid w:val="00ED1E23"/>
    <w:rsid w:val="00F1661E"/>
    <w:rsid w:val="00F21C25"/>
    <w:rsid w:val="00F54B47"/>
    <w:rsid w:val="00F55CDD"/>
    <w:rsid w:val="00FD60C8"/>
    <w:rsid w:val="00FF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FF6091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966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44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4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4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4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4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FF6091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966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44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4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4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4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4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St-156/2018</izvorni_sadrzaj>
    <derivirana_varijabla naziv="DomainObject.Predmet.OznakaBroj_1">St-156/2018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DARK BLUE j.d.o.o. za ugostiteljstvo</izvorni_sadrzaj>
    <derivirana_varijabla naziv="DomainObject.Predmet.ProtustrankaFormated_1">  DARK BLUE j.d.o.o. za ugostiteljstvo</derivirana_varijabla>
  </DomainObject.Predmet.ProtustrankaFormated>
  <DomainObject.Predmet.ProtustrankaFormatedOIB>
    <izvorni_sadrzaj>  DARK BLUE j.d.o.o. za ugostiteljstvo, OIB 51584016119</izvorni_sadrzaj>
    <derivirana_varijabla naziv="DomainObject.Predmet.ProtustrankaFormatedOIB_1">  DARK BLUE j.d.o.o. za ugostiteljstvo, OIB 51584016119</derivirana_varijabla>
  </DomainObject.Predmet.ProtustrankaFormatedOIB>
  <DomainObject.Predmet.ProtustrankaFormatedWithAdress>
    <izvorni_sadrzaj> DARK BLUE j.d.o.o. za ugostiteljstvo, Prezida VIII 22, 23234 Vir</izvorni_sadrzaj>
    <derivirana_varijabla naziv="DomainObject.Predmet.ProtustrankaFormatedWithAdress_1"> DARK BLUE j.d.o.o. za ugostiteljstvo, Prezida VIII 22, 23234 Vir</derivirana_varijabla>
  </DomainObject.Predmet.ProtustrankaFormatedWithAdress>
  <DomainObject.Predmet.ProtustrankaFormatedWithAdressOIB>
    <izvorni_sadrzaj> DARK BLUE j.d.o.o. za ugostiteljstvo, OIB 51584016119, Prezida VIII 22, 23234 Vir</izvorni_sadrzaj>
    <derivirana_varijabla naziv="DomainObject.Predmet.ProtustrankaFormatedWithAdressOIB_1"> DARK BLUE j.d.o.o. za ugostiteljstvo, OIB 51584016119, Prezida VIII 22, 23234 Vir</derivirana_varijabla>
  </DomainObject.Predmet.ProtustrankaFormatedWithAdressOIB>
  <DomainObject.Predmet.ProtustrankaWithAdress>
    <izvorni_sadrzaj>DARK BLUE j.d.o.o. za ugostiteljstvo Prezida VIII 22, 23234 Vir</izvorni_sadrzaj>
    <derivirana_varijabla naziv="DomainObject.Predmet.ProtustrankaWithAdress_1">DARK BLUE j.d.o.o. za ugostiteljstvo Prezida VIII 22, 23234 Vir</derivirana_varijabla>
  </DomainObject.Predmet.ProtustrankaWithAdress>
  <DomainObject.Predmet.ProtustrankaWithAdressOIB>
    <izvorni_sadrzaj>DARK BLUE j.d.o.o. za ugostiteljstvo, OIB 51584016119, Prezida VIII 22, 23234 Vir</izvorni_sadrzaj>
    <derivirana_varijabla naziv="DomainObject.Predmet.ProtustrankaWithAdressOIB_1">DARK BLUE j.d.o.o. za ugostiteljstvo, OIB 51584016119, Prezida VIII 22, 23234 Vir</derivirana_varijabla>
  </DomainObject.Predmet.ProtustrankaWithAdressOIB>
  <DomainObject.Predmet.ProtustrankaNazivFormated>
    <izvorni_sadrzaj>DARK BLUE j.d.o.o. za ugostiteljstvo</izvorni_sadrzaj>
    <derivirana_varijabla naziv="DomainObject.Predmet.ProtustrankaNazivFormated_1">DARK BLUE j.d.o.o. za ugostiteljstvo</derivirana_varijabla>
  </DomainObject.Predmet.ProtustrankaNazivFormated>
  <DomainObject.Predmet.ProtustrankaNazivFormatedOIB>
    <izvorni_sadrzaj>DARK BLUE j.d.o.o. za ugostiteljstvo, OIB 51584016119</izvorni_sadrzaj>
    <derivirana_varijabla naziv="DomainObject.Predmet.ProtustrankaNazivFormatedOIB_1">DARK BLUE j.d.o.o. za ugostiteljstvo, OIB 51584016119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DARK BLUE j.d.o.o. za ugostiteljstvo</item>
    </izvorni_sadrzaj>
    <derivirana_varijabla naziv="DomainObject.Predmet.ProtuStrankaListFormated_1">
      <item>DARK BLUE j.d.o.o. za ugostiteljstvo</item>
    </derivirana_varijabla>
  </DomainObject.Predmet.ProtuStrankaListFormated>
  <DomainObject.Predmet.ProtuStrankaListFormatedOIB>
    <izvorni_sadrzaj>
      <item>DARK BLUE j.d.o.o. za ugostiteljstvo, OIB 51584016119</item>
    </izvorni_sadrzaj>
    <derivirana_varijabla naziv="DomainObject.Predmet.ProtuStrankaListFormatedOIB_1">
      <item>DARK BLUE j.d.o.o. za ugostiteljstvo, OIB 51584016119</item>
    </derivirana_varijabla>
  </DomainObject.Predmet.ProtuStrankaListFormatedOIB>
  <DomainObject.Predmet.ProtuStrankaListFormatedWithAdress>
    <izvorni_sadrzaj>
      <item>DARK BLUE j.d.o.o. za ugostiteljstvo, Prezida VIII 22, 23234 Vir</item>
    </izvorni_sadrzaj>
    <derivirana_varijabla naziv="DomainObject.Predmet.ProtuStrankaListFormatedWithAdress_1">
      <item>DARK BLUE j.d.o.o. za ugostiteljstvo, Prezida VIII 22, 23234 Vir</item>
    </derivirana_varijabla>
  </DomainObject.Predmet.ProtuStrankaListFormatedWithAdress>
  <DomainObject.Predmet.ProtuStrankaListFormatedWithAdressOIB>
    <izvorni_sadrzaj>
      <item>DARK BLUE j.d.o.o. za ugostiteljstvo, OIB 51584016119, Prezida VIII 22, 23234 Vir</item>
    </izvorni_sadrzaj>
    <derivirana_varijabla naziv="DomainObject.Predmet.ProtuStrankaListFormatedWithAdressOIB_1">
      <item>DARK BLUE j.d.o.o. za ugostiteljstvo, OIB 51584016119, Prezida VIII 22, 23234 Vir</item>
    </derivirana_varijabla>
  </DomainObject.Predmet.ProtuStrankaListFormatedWithAdressOIB>
  <DomainObject.Predmet.ProtuStrankaListNazivFormated>
    <izvorni_sadrzaj>
      <item>DARK BLUE j.d.o.o. za ugostiteljstvo</item>
    </izvorni_sadrzaj>
    <derivirana_varijabla naziv="DomainObject.Predmet.ProtuStrankaListNazivFormated_1">
      <item>DARK BLUE j.d.o.o. za ugostiteljstvo</item>
    </derivirana_varijabla>
  </DomainObject.Predmet.ProtuStrankaListNazivFormated>
  <DomainObject.Predmet.ProtuStrankaListNazivFormatedOIB>
    <izvorni_sadrzaj>
      <item>DARK BLUE j.d.o.o. za ugostiteljstvo, OIB 51584016119</item>
    </izvorni_sadrzaj>
    <derivirana_varijabla naziv="DomainObject.Predmet.ProtuStrankaListNazivFormatedOIB_1">
      <item>DARK BLUE j.d.o.o. za ugostiteljstvo, OIB 51584016119</item>
    </derivirana_varijabla>
  </DomainObject.Predmet.ProtuStrankaListNazivFormatedOIB>
  <DomainObject.Predmet.OstaliListFormated>
    <izvorni_sadrzaj>
      <item>Ivana Molvarec</item>
    </izvorni_sadrzaj>
    <derivirana_varijabla naziv="DomainObject.Predmet.OstaliListFormated_1">
      <item>Ivana Molvarec</item>
    </derivirana_varijabla>
  </DomainObject.Predmet.OstaliListFormated>
  <DomainObject.Predmet.OstaliListFormatedOIB>
    <izvorni_sadrzaj>
      <item>Ivana Molvarec, OIB 02506974112</item>
    </izvorni_sadrzaj>
    <derivirana_varijabla naziv="DomainObject.Predmet.OstaliListFormatedOIB_1">
      <item>Ivana Molvarec, OIB 02506974112</item>
    </derivirana_varijabla>
  </DomainObject.Predmet.OstaliListFormatedOIB>
  <DomainObject.Predmet.OstaliListFormatedWithAdress>
    <izvorni_sadrzaj>
      <item>Ivana Molvarec, Prezida Viii 20, 23234 Vir</item>
    </izvorni_sadrzaj>
    <derivirana_varijabla naziv="DomainObject.Predmet.OstaliListFormatedWithAdress_1">
      <item>Ivana Molvarec, Prezida Viii 20, 23234 Vir</item>
    </derivirana_varijabla>
  </DomainObject.Predmet.OstaliListFormatedWithAdress>
  <DomainObject.Predmet.OstaliListFormatedWithAdressOIB>
    <izvorni_sadrzaj>
      <item>Ivana Molvarec, OIB 02506974112, Prezida Viii 20, 23234 Vir</item>
    </izvorni_sadrzaj>
    <derivirana_varijabla naziv="DomainObject.Predmet.OstaliListFormatedWithAdressOIB_1">
      <item>Ivana Molvarec, OIB 02506974112, Prezida Viii 20, 23234 Vir</item>
    </derivirana_varijabla>
  </DomainObject.Predmet.OstaliListFormatedWithAdressOIB>
  <DomainObject.Predmet.OstaliListNazivFormated>
    <izvorni_sadrzaj>
      <item>Ivana Molvarec</item>
    </izvorni_sadrzaj>
    <derivirana_varijabla naziv="DomainObject.Predmet.OstaliListNazivFormated_1">
      <item>Ivana Molvarec</item>
    </derivirana_varijabla>
  </DomainObject.Predmet.OstaliListNazivFormated>
  <DomainObject.Predmet.OstaliListNazivFormatedOIB>
    <izvorni_sadrzaj>
      <item>Ivana Molvarec, OIB 02506974112</item>
    </izvorni_sadrzaj>
    <derivirana_varijabla naziv="DomainObject.Predmet.OstaliListNazivFormatedOIB_1">
      <item>Ivana Molvarec, OIB 02506974112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DARK BLUE j.d.o.o. za ugostiteljstvo</izvorni_sadrzaj>
    <derivirana_varijabla naziv="DomainObject.Predmet.ProtustrankaIDrugi_1">DARK BLUE j.d.o.o.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DARK BLUE j.d.o.o. za ugostiteljstvo, OIB 51584016119, Prezida VIII 22, 23234 Vir</izvorni_sadrzaj>
    <derivirana_varijabla naziv="DomainObject.Predmet.ProtustrankaIDrugiAdressOIB_1">DARK BLUE j.d.o.o. za ugostiteljstvo, OIB 51584016119, Prezida VIII 22,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 BLUE j.d.o.o. za ugostiteljstvo</item>
      <item>FINA</item>
      <item>Ivana Molvarec</item>
    </izvorni_sadrzaj>
    <derivirana_varijabla naziv="DomainObject.Predmet.SudioniciListNaziv_1">
      <item>DARK BLUE j.d.o.o. za ugostiteljstvo</item>
      <item>FINA</item>
      <item>Ivana Molvarec</item>
    </derivirana_varijabla>
  </DomainObject.Predmet.SudioniciListNaziv>
  <DomainObject.Predmet.SudioniciListAdressOIB>
    <izvorni_sadrzaj>
      <item>DARK BLUE j.d.o.o. za ugostiteljstvo, OIB 51584016119, Prezida VIII 22,23234 Vir</item>
      <item>FINA, OIB 85821130368</item>
      <item>Ivana Molvarec, OIB 02506974112, Prezida Viii 20,23234 Vir</item>
    </izvorni_sadrzaj>
    <derivirana_varijabla naziv="DomainObject.Predmet.SudioniciListAdressOIB_1">
      <item>DARK BLUE j.d.o.o. za ugostiteljstvo, OIB 51584016119, Prezida VIII 22,23234 Vir</item>
      <item>FINA, OIB 85821130368</item>
      <item>Ivana Molvarec, OIB 02506974112, Prezida Viii 20,23234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51584016119</item>
      <item>, OIB 85821130368</item>
      <item>, OIB 02506974112</item>
    </izvorni_sadrzaj>
    <derivirana_varijabla naziv="DomainObject.Predmet.SudioniciListNazivOIB_1">
      <item>, OIB 51584016119</item>
      <item>, OIB 85821130368</item>
      <item>, OIB 02506974112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13. srpnja 2018.</izvorni_sadrzaj>
    <derivirana_varijabla naziv="DomainObject.PredzadnjaOdlukaIzPredmeta.DatumDonosenjaOdluke_1">13. srpnja 2018.</derivirana_varijabla>
  </DomainObject.PredzadnjaOdlukaIzPredmeta.DatumDonosenjaOdluke>
  <DomainObject.PredzadnjaOdlukaIzPredmeta.Oznaka>
    <izvorni_sadrzaj>St-156/2018-11</izvorni_sadrzaj>
    <derivirana_varijabla naziv="DomainObject.PredzadnjaOdlukaIzPredmeta.Oznaka_1">St-156/2018-11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EE42F6-30F0-48E6-9455-F1A89AFB64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305</properties:Words>
  <properties:Characters>1645</properties:Characters>
  <properties:Lines>51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2018-10-03T09:19:00Z</dcterms:created>
  <dc:creator>Ardena Bajlo</dc:creator>
  <cp:lastModifiedBy>Ante Rubelj</cp:lastModifiedBy>
  <cp:lastPrinted>2018-10-03T09:18:00Z</cp:lastPrinted>
  <dcterms:modified xmlns:xsi="http://www.w3.org/2001/XMLSchema-instance" xsi:type="dcterms:W3CDTF">2018-10-09T10:57:00Z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(1St-156-18- prethodni postupak ----ISPRAVNI-----.docx)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