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b587" w14:paraId="8b5b587" w:rsidRDefault="0003442B" w:rsidR="002641C2" w:rsidRPr="00D04469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  <w:t xml:space="preserve">      </w:t>
      </w:r>
      <w:r w:rsidR="00FE4BFB" w:rsidRPr="00D04469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FE4BFB" w:rsidRPr="00D04469">
          <w:rPr>
            <w:b/>
            <w:sz w:val="22"/>
            <w:szCs w:val="22"/>
          </w:rPr>
          <w:t>7 St</w:t>
        </w:r>
      </w:smartTag>
      <w:r w:rsidR="002558C7" w:rsidRPr="00D04469">
        <w:rPr>
          <w:b/>
          <w:sz w:val="22"/>
          <w:szCs w:val="22"/>
        </w:rPr>
        <w:t xml:space="preserve">. </w:t>
      </w:r>
      <w:r w:rsidR="008E45C3">
        <w:rPr>
          <w:b/>
          <w:sz w:val="22"/>
          <w:szCs w:val="22"/>
        </w:rPr>
        <w:t>1</w:t>
      </w:r>
      <w:r w:rsidR="00A41C0C">
        <w:rPr>
          <w:b/>
          <w:sz w:val="22"/>
          <w:szCs w:val="22"/>
        </w:rPr>
        <w:t>45</w:t>
      </w:r>
      <w:r w:rsidR="008E45C3">
        <w:rPr>
          <w:b/>
          <w:sz w:val="22"/>
          <w:szCs w:val="22"/>
        </w:rPr>
        <w:t>/14</w:t>
      </w:r>
    </w:p>
    <w:p w:rsidRDefault="00F4377A" w:rsidR="00FE4BFB" w:rsidRPr="00D04469">
      <w:pPr>
        <w:ind w:firstLine="708"/>
        <w:rPr>
          <w:b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REPUBLIKA HRVATSKA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TRGOVAČKI SUD U SPLITU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STALNA SLUŽBA U DUBROVNIKU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Dubrovnik, Dr. A. Starčevića 23</w:t>
      </w:r>
    </w:p>
    <w:p w:rsidRDefault="00FE4BFB" w:rsidP="00044B16" w:rsidR="00044B16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 </w:t>
      </w: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7E1491" w:rsidP="00044B16" w:rsidR="007E1491">
      <w:pPr>
        <w:jc w:val="both"/>
        <w:rPr>
          <w:b/>
          <w:sz w:val="22"/>
          <w:szCs w:val="22"/>
        </w:rPr>
      </w:pP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553C1C" w:rsidP="00044B16" w:rsidR="00553C1C" w:rsidRPr="00D04469">
      <w:pPr>
        <w:jc w:val="both"/>
        <w:rPr>
          <w:b/>
          <w:sz w:val="22"/>
          <w:szCs w:val="22"/>
        </w:rPr>
      </w:pPr>
    </w:p>
    <w:p w:rsidRDefault="00AB6120" w:rsidP="00FE4BFB" w:rsidR="002641C2" w:rsidRPr="00D04469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R E P U B L I K A  H R V A T S K A</w:t>
      </w: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R J E Š E N J E </w:t>
      </w:r>
    </w:p>
    <w:p w:rsidRDefault="003F48DE" w:rsidP="003F48DE" w:rsidR="003F48DE" w:rsidRPr="00D04469">
      <w:pPr>
        <w:jc w:val="both"/>
        <w:rPr>
          <w:sz w:val="22"/>
          <w:szCs w:val="22"/>
        </w:rPr>
      </w:pPr>
    </w:p>
    <w:p w:rsidRDefault="003F48DE" w:rsidP="00A41C0C" w:rsidR="003F48DE" w:rsidRPr="00D04469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Trgovački sud u </w:t>
      </w:r>
      <w:r w:rsidR="00C1159D" w:rsidRPr="00D04469">
        <w:rPr>
          <w:sz w:val="22"/>
          <w:szCs w:val="22"/>
        </w:rPr>
        <w:t>Splitu, Stalna služba u Dubrovniku</w:t>
      </w:r>
      <w:r w:rsidRPr="00D04469">
        <w:rPr>
          <w:sz w:val="22"/>
          <w:szCs w:val="22"/>
        </w:rPr>
        <w:t xml:space="preserve">, </w:t>
      </w:r>
      <w:r w:rsidR="00044B16" w:rsidRPr="00D04469">
        <w:rPr>
          <w:sz w:val="22"/>
          <w:szCs w:val="22"/>
        </w:rPr>
        <w:t xml:space="preserve">po sucu </w:t>
      </w:r>
      <w:r w:rsidRPr="00D04469">
        <w:rPr>
          <w:sz w:val="22"/>
          <w:szCs w:val="22"/>
        </w:rPr>
        <w:t xml:space="preserve">toga suda </w:t>
      </w:r>
      <w:r w:rsidR="00C1159D" w:rsidRPr="00D04469">
        <w:rPr>
          <w:sz w:val="22"/>
          <w:szCs w:val="22"/>
        </w:rPr>
        <w:t>Diani Butigan Granić</w:t>
      </w:r>
      <w:r w:rsidRPr="00D04469">
        <w:rPr>
          <w:sz w:val="22"/>
          <w:szCs w:val="22"/>
        </w:rPr>
        <w:t xml:space="preserve">, kao </w:t>
      </w:r>
      <w:r w:rsidR="00044B16" w:rsidRPr="00D04469">
        <w:rPr>
          <w:sz w:val="22"/>
          <w:szCs w:val="22"/>
        </w:rPr>
        <w:t xml:space="preserve"> stečajnom sucu </w:t>
      </w:r>
      <w:r w:rsidRPr="00D04469">
        <w:rPr>
          <w:sz w:val="22"/>
          <w:szCs w:val="22"/>
        </w:rPr>
        <w:t xml:space="preserve">u stečajnom postupku nad dužnikom </w:t>
      </w:r>
      <w:r w:rsidR="00A41C0C" w:rsidRPr="00842767">
        <w:rPr>
          <w:sz w:val="22"/>
          <w:szCs w:val="22"/>
        </w:rPr>
        <w:t>SFORZA d.o.o. Zaton, Soline 22, OIB: 79845011953</w:t>
      </w:r>
      <w:r w:rsidR="00A41C0C">
        <w:rPr>
          <w:sz w:val="22"/>
          <w:szCs w:val="22"/>
        </w:rPr>
        <w:t xml:space="preserve">, </w:t>
      </w:r>
      <w:r w:rsidR="00044B16" w:rsidRPr="00D04469">
        <w:rPr>
          <w:sz w:val="22"/>
          <w:szCs w:val="22"/>
        </w:rPr>
        <w:t xml:space="preserve">dana </w:t>
      </w:r>
      <w:r w:rsidR="00C3304A">
        <w:rPr>
          <w:sz w:val="22"/>
          <w:szCs w:val="22"/>
        </w:rPr>
        <w:t>24. travnja  2017</w:t>
      </w:r>
      <w:r w:rsidR="00C1159D" w:rsidRPr="00D04469">
        <w:rPr>
          <w:sz w:val="22"/>
          <w:szCs w:val="22"/>
        </w:rPr>
        <w:t>.</w:t>
      </w:r>
      <w:r w:rsidR="00044B16" w:rsidRPr="00D04469">
        <w:rPr>
          <w:sz w:val="22"/>
          <w:szCs w:val="22"/>
        </w:rPr>
        <w:t xml:space="preserve"> godine</w:t>
      </w:r>
      <w:r w:rsidRPr="00D04469">
        <w:rPr>
          <w:sz w:val="22"/>
          <w:szCs w:val="22"/>
        </w:rPr>
        <w:t xml:space="preserve">  </w:t>
      </w:r>
    </w:p>
    <w:p w:rsidRDefault="003F48DE" w:rsidP="007A4573" w:rsidR="003F48DE" w:rsidRPr="00D04469">
      <w:pPr>
        <w:jc w:val="both"/>
        <w:rPr>
          <w:sz w:val="22"/>
          <w:szCs w:val="22"/>
        </w:rPr>
      </w:pP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 i j e š i o   j e</w:t>
      </w:r>
    </w:p>
    <w:p w:rsidRDefault="007303F7" w:rsidP="007A4573" w:rsidR="007303F7" w:rsidRPr="00D04469">
      <w:pPr>
        <w:rPr>
          <w:b/>
          <w:sz w:val="22"/>
          <w:szCs w:val="22"/>
        </w:rPr>
      </w:pPr>
    </w:p>
    <w:p w:rsidRDefault="007303F7" w:rsidP="003F48DE" w:rsidR="007303F7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ab/>
      </w:r>
      <w:r w:rsidR="00893EBE" w:rsidRPr="00D04469">
        <w:rPr>
          <w:sz w:val="22"/>
          <w:szCs w:val="22"/>
        </w:rPr>
        <w:t>S</w:t>
      </w:r>
      <w:r w:rsidR="007D4EA4" w:rsidRPr="00D04469">
        <w:rPr>
          <w:sz w:val="22"/>
          <w:szCs w:val="22"/>
        </w:rPr>
        <w:t xml:space="preserve">kupština vjerovnika održat će se </w:t>
      </w:r>
      <w:r w:rsidR="00893EBE" w:rsidRPr="00D04469">
        <w:rPr>
          <w:sz w:val="22"/>
          <w:szCs w:val="22"/>
        </w:rPr>
        <w:t xml:space="preserve">dana </w:t>
      </w:r>
      <w:r w:rsidR="00A41C0C">
        <w:rPr>
          <w:sz w:val="22"/>
          <w:szCs w:val="22"/>
        </w:rPr>
        <w:t>1</w:t>
      </w:r>
      <w:r w:rsidR="00245769">
        <w:rPr>
          <w:sz w:val="22"/>
          <w:szCs w:val="22"/>
        </w:rPr>
        <w:t xml:space="preserve">7. </w:t>
      </w:r>
      <w:r w:rsidR="00C3304A">
        <w:rPr>
          <w:sz w:val="22"/>
          <w:szCs w:val="22"/>
        </w:rPr>
        <w:t xml:space="preserve"> svibnja 2017.g. u 10,00</w:t>
      </w:r>
      <w:r w:rsidR="00A41C0C">
        <w:rPr>
          <w:sz w:val="22"/>
          <w:szCs w:val="22"/>
        </w:rPr>
        <w:t xml:space="preserve"> sati </w:t>
      </w:r>
      <w:r w:rsidR="00893EBE" w:rsidRPr="00D04469">
        <w:rPr>
          <w:sz w:val="22"/>
          <w:szCs w:val="22"/>
        </w:rPr>
        <w:t xml:space="preserve">u prostorijama ovog suda, Dr. A. Starčevića  </w:t>
      </w:r>
      <w:r w:rsidR="006A784D" w:rsidRPr="00D04469">
        <w:rPr>
          <w:sz w:val="22"/>
          <w:szCs w:val="22"/>
        </w:rPr>
        <w:t>67</w:t>
      </w:r>
      <w:r w:rsidR="00893EBE" w:rsidRPr="00D04469">
        <w:rPr>
          <w:sz w:val="22"/>
          <w:szCs w:val="22"/>
        </w:rPr>
        <w:t xml:space="preserve">, sudnica br. 1., </w:t>
      </w:r>
      <w:r w:rsidR="006A784D" w:rsidRPr="00D04469">
        <w:rPr>
          <w:sz w:val="22"/>
          <w:szCs w:val="22"/>
        </w:rPr>
        <w:t>sa sl</w:t>
      </w:r>
      <w:r w:rsidR="007D4EA4" w:rsidRPr="00D04469">
        <w:rPr>
          <w:sz w:val="22"/>
          <w:szCs w:val="22"/>
        </w:rPr>
        <w:t>jedećim dnevnim redom:</w:t>
      </w:r>
    </w:p>
    <w:p w:rsidRDefault="007D4EA4" w:rsidP="003F48DE" w:rsidR="007D4EA4" w:rsidRPr="00D04469">
      <w:pPr>
        <w:jc w:val="both"/>
        <w:rPr>
          <w:sz w:val="22"/>
          <w:szCs w:val="22"/>
        </w:rPr>
      </w:pPr>
    </w:p>
    <w:p w:rsidRDefault="00C3304A" w:rsidP="003E3ED5" w:rsidR="002558C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Odluka o vrijednosti po kojoj bi se prodavale nekretnine kao sporno pravo</w:t>
      </w:r>
      <w:r w:rsidR="00A41C0C">
        <w:rPr>
          <w:sz w:val="22"/>
          <w:szCs w:val="22"/>
        </w:rPr>
        <w:t>.</w:t>
      </w:r>
    </w:p>
    <w:p w:rsidRDefault="008E45C3" w:rsidP="008E45C3" w:rsidR="008E45C3">
      <w:pPr>
        <w:ind w:left="720"/>
        <w:jc w:val="both"/>
        <w:rPr>
          <w:sz w:val="22"/>
          <w:szCs w:val="22"/>
        </w:rPr>
      </w:pPr>
    </w:p>
    <w:p w:rsidRDefault="005B4706" w:rsidP="003F48DE" w:rsidR="005B4706">
      <w:pPr>
        <w:jc w:val="both"/>
        <w:rPr>
          <w:sz w:val="22"/>
          <w:szCs w:val="22"/>
        </w:rPr>
      </w:pPr>
    </w:p>
    <w:p w:rsidRDefault="00A41C0C" w:rsidP="003F48DE" w:rsidR="00A41C0C" w:rsidRPr="00D04469">
      <w:pPr>
        <w:jc w:val="both"/>
        <w:rPr>
          <w:sz w:val="22"/>
          <w:szCs w:val="22"/>
        </w:rPr>
      </w:pPr>
    </w:p>
    <w:p w:rsidRDefault="005B4706" w:rsidP="007A4573" w:rsidR="007303F7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U Dubrovniku, </w:t>
      </w:r>
      <w:r w:rsidR="00C3304A">
        <w:rPr>
          <w:b/>
          <w:sz w:val="22"/>
          <w:szCs w:val="22"/>
        </w:rPr>
        <w:t>24. travnja 2017</w:t>
      </w:r>
      <w:r w:rsidR="00B201ED">
        <w:rPr>
          <w:b/>
          <w:sz w:val="22"/>
          <w:szCs w:val="22"/>
        </w:rPr>
        <w:t>.</w:t>
      </w:r>
      <w:r w:rsidRPr="00D04469">
        <w:rPr>
          <w:b/>
          <w:sz w:val="22"/>
          <w:szCs w:val="22"/>
        </w:rPr>
        <w:t xml:space="preserve"> godine</w:t>
      </w:r>
    </w:p>
    <w:p w:rsidRDefault="00553C1C" w:rsidP="007A4573" w:rsidR="00553C1C" w:rsidRPr="00D04469">
      <w:pPr>
        <w:jc w:val="center"/>
        <w:rPr>
          <w:b/>
          <w:sz w:val="22"/>
          <w:szCs w:val="22"/>
        </w:rPr>
      </w:pPr>
    </w:p>
    <w:p w:rsidRDefault="005B4706" w:rsidP="003F48DE" w:rsidR="005B4706">
      <w:pPr>
        <w:jc w:val="both"/>
        <w:rPr>
          <w:b/>
          <w:sz w:val="22"/>
          <w:szCs w:val="22"/>
        </w:rPr>
      </w:pPr>
    </w:p>
    <w:p w:rsidRDefault="00A41C0C" w:rsidP="003F48DE" w:rsidR="00A41C0C">
      <w:pPr>
        <w:jc w:val="both"/>
        <w:rPr>
          <w:b/>
          <w:sz w:val="22"/>
          <w:szCs w:val="22"/>
        </w:rPr>
      </w:pPr>
    </w:p>
    <w:p w:rsidRDefault="00553C1C" w:rsidP="003F48DE" w:rsidR="00553C1C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  <w:t>Stečajni sudac</w:t>
      </w:r>
      <w:r w:rsidR="005B4706" w:rsidRPr="00D04469">
        <w:rPr>
          <w:b/>
          <w:sz w:val="22"/>
          <w:szCs w:val="22"/>
        </w:rPr>
        <w:t>:</w:t>
      </w:r>
    </w:p>
    <w:p w:rsidRDefault="005B4706" w:rsidP="003F48DE" w:rsidR="005B4706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  <w:t>Diana Butigan Granić</w:t>
      </w:r>
    </w:p>
    <w:p w:rsidRDefault="00A663DA" w:rsidP="003F48DE" w:rsidR="00A663DA">
      <w:pPr>
        <w:jc w:val="both"/>
        <w:rPr>
          <w:b/>
          <w:sz w:val="22"/>
          <w:szCs w:val="22"/>
        </w:rPr>
      </w:pPr>
    </w:p>
    <w:p w:rsidRDefault="00553C1C" w:rsidP="003F48DE" w:rsidR="00553C1C" w:rsidRPr="00D04469">
      <w:pPr>
        <w:jc w:val="both"/>
        <w:rPr>
          <w:b/>
          <w:sz w:val="22"/>
          <w:szCs w:val="22"/>
        </w:rPr>
      </w:pPr>
    </w:p>
    <w:p w:rsidRDefault="00A309DA" w:rsidP="003F48DE" w:rsidR="00A309DA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DN-a:</w:t>
      </w:r>
    </w:p>
    <w:p w:rsidRDefault="00A309DA" w:rsidP="003F48DE" w:rsidR="00A309DA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- </w:t>
      </w:r>
      <w:r w:rsidR="007E1491">
        <w:rPr>
          <w:sz w:val="22"/>
          <w:szCs w:val="22"/>
        </w:rPr>
        <w:t>e-</w:t>
      </w:r>
      <w:r w:rsidRPr="00D04469">
        <w:rPr>
          <w:sz w:val="22"/>
          <w:szCs w:val="22"/>
        </w:rPr>
        <w:t>oglasna ploča suda</w:t>
      </w:r>
    </w:p>
    <w:p w:rsidRDefault="005B4706" w:rsidP="003F48DE" w:rsidR="005B4706" w:rsidRPr="00D04469">
      <w:pPr>
        <w:jc w:val="both"/>
        <w:rPr>
          <w:sz w:val="22"/>
          <w:szCs w:val="22"/>
        </w:rPr>
      </w:pPr>
    </w:p>
    <w:sectPr w:rsidSect="007E1491" w:rsidR="005B4706" w:rsidRPr="00D04469">
      <w:pgSz w:h="16838" w:w="11906"/>
      <w:pgMar w:gutter="0" w:footer="709" w:header="709" w:left="1797" w:bottom="1440" w:right="1841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158CF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574DE"/>
    <w:rsid w:val="000A5687"/>
    <w:rsid w:val="000C7916"/>
    <w:rsid w:val="00195207"/>
    <w:rsid w:val="001A4B35"/>
    <w:rsid w:val="001D1E61"/>
    <w:rsid w:val="00245769"/>
    <w:rsid w:val="002558C7"/>
    <w:rsid w:val="002641C2"/>
    <w:rsid w:val="00301CA6"/>
    <w:rsid w:val="00335CBC"/>
    <w:rsid w:val="00361B3A"/>
    <w:rsid w:val="003A1FD0"/>
    <w:rsid w:val="003B7049"/>
    <w:rsid w:val="003D2A81"/>
    <w:rsid w:val="003D62AA"/>
    <w:rsid w:val="003E3ED5"/>
    <w:rsid w:val="003F48DE"/>
    <w:rsid w:val="004405B0"/>
    <w:rsid w:val="00481E3C"/>
    <w:rsid w:val="004821EE"/>
    <w:rsid w:val="00487458"/>
    <w:rsid w:val="0048777B"/>
    <w:rsid w:val="004E42D2"/>
    <w:rsid w:val="00553C1C"/>
    <w:rsid w:val="0055583A"/>
    <w:rsid w:val="0059352E"/>
    <w:rsid w:val="005A3708"/>
    <w:rsid w:val="005B0E6D"/>
    <w:rsid w:val="005B4706"/>
    <w:rsid w:val="005D1561"/>
    <w:rsid w:val="006012B8"/>
    <w:rsid w:val="00631A19"/>
    <w:rsid w:val="00666FC1"/>
    <w:rsid w:val="006729F6"/>
    <w:rsid w:val="006A784D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E1491"/>
    <w:rsid w:val="007E7F66"/>
    <w:rsid w:val="00813656"/>
    <w:rsid w:val="00845D0C"/>
    <w:rsid w:val="00893EBE"/>
    <w:rsid w:val="008E45C3"/>
    <w:rsid w:val="008F3FD0"/>
    <w:rsid w:val="009047DA"/>
    <w:rsid w:val="00936E5C"/>
    <w:rsid w:val="009C4F22"/>
    <w:rsid w:val="00A309DA"/>
    <w:rsid w:val="00A41C0C"/>
    <w:rsid w:val="00A663DA"/>
    <w:rsid w:val="00A76D54"/>
    <w:rsid w:val="00AA78E2"/>
    <w:rsid w:val="00AB6120"/>
    <w:rsid w:val="00B201ED"/>
    <w:rsid w:val="00BD6C0B"/>
    <w:rsid w:val="00BE6A38"/>
    <w:rsid w:val="00C063A8"/>
    <w:rsid w:val="00C1159D"/>
    <w:rsid w:val="00C152CD"/>
    <w:rsid w:val="00C3304A"/>
    <w:rsid w:val="00C51159"/>
    <w:rsid w:val="00C71D43"/>
    <w:rsid w:val="00C91B65"/>
    <w:rsid w:val="00CC4F10"/>
    <w:rsid w:val="00CE3168"/>
    <w:rsid w:val="00D04469"/>
    <w:rsid w:val="00D22868"/>
    <w:rsid w:val="00D24925"/>
    <w:rsid w:val="00D44F7F"/>
    <w:rsid w:val="00D640DD"/>
    <w:rsid w:val="00E272C7"/>
    <w:rsid w:val="00E774C5"/>
    <w:rsid w:val="00E85544"/>
    <w:rsid w:val="00F15A46"/>
    <w:rsid w:val="00F16BD9"/>
    <w:rsid w:val="00F4377A"/>
    <w:rsid w:val="00F765FF"/>
    <w:rsid w:val="00F918B5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77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4C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4C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4C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4C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77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4C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4C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4C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4C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zakazivanje skupštine vjerovnika</izvorni_sadrzaj>
    <derivirana_varijabla naziv="DomainObject.Primjedba_1">zakazivanje skupštine vjerovnika</derivirana_varijabla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redovni stečajni postupak</izvorni_sadrzaj>
    <derivirana_varijabla naziv="DomainObject.Predmet.Opis_1">redovni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St-145/2015</izvorni_sadrzaj>
    <derivirana_varijabla naziv="DomainObject.Predmet.OznakaBroj_1">St-145/2015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SFORZA d.o.o. za trgovinu</izvorni_sadrzaj>
    <derivirana_varijabla naziv="DomainObject.Predmet.ProtustrankaFormated_1">  SFORZA d.o.o. za trgovinu</derivirana_varijabla>
  </DomainObject.Predmet.ProtustrankaFormated>
  <DomainObject.Predmet.ProtustrankaFormatedOIB>
    <izvorni_sadrzaj>  SFORZA d.o.o. za trgovinu, OIB 79845011953</izvorni_sadrzaj>
    <derivirana_varijabla naziv="DomainObject.Predmet.ProtustrankaFormatedOIB_1">  SFORZA d.o.o. za trgovinu, OIB 79845011953</derivirana_varijabla>
  </DomainObject.Predmet.ProtustrankaFormatedOIB>
  <DomainObject.Predmet.ProtustrankaFormatedWithAdress>
    <izvorni_sadrzaj> SFORZA d.o.o. za trgovinu, Soline 22, 20235 Zaton</izvorni_sadrzaj>
    <derivirana_varijabla naziv="DomainObject.Predmet.ProtustrankaFormatedWithAdress_1"> SFORZA d.o.o. za trgovinu, Soline 22, 20235 Zaton</derivirana_varijabla>
  </DomainObject.Predmet.ProtustrankaFormatedWithAdress>
  <DomainObject.Predmet.ProtustrankaFormatedWithAdressOIB>
    <izvorni_sadrzaj> SFORZA d.o.o. za trgovinu, OIB 79845011953, Soline 22, 20235 Zaton</izvorni_sadrzaj>
    <derivirana_varijabla naziv="DomainObject.Predmet.ProtustrankaFormatedWithAdressOIB_1"> SFORZA d.o.o. za trgovinu, OIB 79845011953, Soline 22, 20235 Zaton</derivirana_varijabla>
  </DomainObject.Predmet.ProtustrankaFormatedWithAdressOIB>
  <DomainObject.Predmet.ProtustrankaWithAdress>
    <izvorni_sadrzaj>SFORZA d.o.o. za trgovinu Soline 22, 20235 Zaton</izvorni_sadrzaj>
    <derivirana_varijabla naziv="DomainObject.Predmet.ProtustrankaWithAdress_1">SFORZA d.o.o. za trgovinu Soline 22, 20235 Zaton</derivirana_varijabla>
  </DomainObject.Predmet.ProtustrankaWithAdress>
  <DomainObject.Predmet.ProtustrankaWithAdressOIB>
    <izvorni_sadrzaj>SFORZA d.o.o. za trgovinu, OIB 79845011953, Soline 22, 20235 Zaton</izvorni_sadrzaj>
    <derivirana_varijabla naziv="DomainObject.Predmet.ProtustrankaWithAdressOIB_1">SFORZA d.o.o. za trgovinu, OIB 79845011953, Soline 22, 20235 Zaton</derivirana_varijabla>
  </DomainObject.Predmet.ProtustrankaWithAdressOIB>
  <DomainObject.Predmet.ProtustrankaNazivFormated>
    <izvorni_sadrzaj>SFORZA d.o.o. za trgovinu</izvorni_sadrzaj>
    <derivirana_varijabla naziv="DomainObject.Predmet.ProtustrankaNazivFormated_1">SFORZA d.o.o. za trgovinu</derivirana_varijabla>
  </DomainObject.Predmet.ProtustrankaNazivFormated>
  <DomainObject.Predmet.ProtustrankaNazivFormatedOIB>
    <izvorni_sadrzaj>SFORZA d.o.o. za trgovinu, OIB 79845011953</izvorni_sadrzaj>
    <derivirana_varijabla naziv="DomainObject.Predmet.ProtustrankaNazivFormatedOIB_1">SFORZA d.o.o. za trgovinu, OIB 79845011953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 - POREZNA UPRAVA, PODRUČNI URED DUBROVNIK; Niko Musladin; Goran Vidović; Dragan-josip Knežević; Marija Jerosimić; Siniša Jerosimić; Lidija Jerosimić</izvorni_sadrzaj>
    <derivirana_varijabla naziv="DomainObject.Predmet.StrankaFormated_1">  RH,MINISTARSTVO FINANCIJA - POREZNA UPRAVA, PODRUČNI URED DUBROVNIK; Niko Musladin; Goran Vidović; Dragan-josip Knežević; Marija Jerosimić; Siniša Jerosimić; Lidija Jerosimić</derivirana_varijabla>
  </DomainObject.Predmet.StrankaFormated>
  <DomainObject.Predmet.StrankaFormatedOIB>
    <izvorni_sadrzaj>  RH,MINISTARSTVO FINANCIJA - POREZNA UPRAVA, PODRUČNI URED DUBROVNIK, OIB 18683136487; Niko Musladin, OIB 62369371421; Goran Vidović, OIB 06830044821; Dragan-josip Knežević, OIB 97076984856; Marija Jerosimić, OIB 00132782885; Siniša Jerosimić, OIB 31457606172; Lidija Jerosimić, OIB 05931168851</izvorni_sadrzaj>
    <derivirana_varijabla naziv="DomainObject.Predmet.StrankaFormatedOIB_1">  RH,MINISTARSTVO FINANCIJA - POREZNA UPRAVA, PODRUČNI URED DUBROVNIK, OIB 18683136487; Niko Musladin, OIB 62369371421; Goran Vidović, OIB 06830044821; Dragan-josip Knežević, OIB 97076984856; Marija Jerosimić, OIB 00132782885; Siniša Jerosimić, OIB 31457606172; Lidija Jerosimić, OIB 05931168851</derivirana_varijabla>
  </DomainObject.Predmet.StrankaFormatedOIB>
  <DomainObject.Predmet.StrankaFormatedWithAdress>
    <izvorni_sadrzaj> RH,MINISTARSTVO FINANCIJA - POREZNA UPRAVA, PODRUČNI URED DUBROVNIK, Vukovarska 6, 20000 Dubrovnik; Niko Musladin, Ljubač 22, 20235 Ljubač; Goran Vidović, Grgurići 94, 20232 Slano; Dragan-josip Knežević, Palmotićeva 11, 20000 Dubrovnik; Marija Jerosimić, Soline 22, 20235 Zaton; Siniša Jerosimić, Soline 22, 20235 Zaton; Lidija Jerosimić, Soline 22, 20235 Zaton</izvorni_sadrzaj>
    <derivirana_varijabla naziv="DomainObject.Predmet.StrankaFormatedWithAdress_1"> RH,MINISTARSTVO FINANCIJA - POREZNA UPRAVA, PODRUČNI URED DUBROVNIK, Vukovarska 6, 20000 Dubrovnik; Niko Musladin, Ljubač 22, 20235 Ljubač; Goran Vidović, Grgurići 94, 20232 Slano; Dragan-josip Knežević, Palmotićeva 11, 20000 Dubrovnik; Marija Jerosimić, Soline 22, 20235 Zaton; Siniša Jerosimić, Soline 22, 20235 Zaton; Lidija Jerosimić, Soline 22, 20235 Zaton</derivirana_varijabla>
  </DomainObject.Predmet.StrankaFormatedWithAdress>
  <DomainObject.Predmet.StrankaFormatedWithAdressOIB>
    <izvorni_sadrzaj> RH,MINISTARSTVO FINANCIJA - POREZNA UPRAVA, PODRUČNI URED DUBROVNIK, OIB 18683136487, Vukovarska 6, 20000 Dubrovnik; Niko Musladin, OIB 62369371421, Ljubač 22, 20235 Ljubač; Goran Vidović, OIB 06830044821, Grgurići 94, 20232 Slano; Dragan-josip Knežević, OIB 97076984856, Palmotićeva 11, 20000 Dubrovnik; Marija Jerosimić, OIB 00132782885, Soline 22, 20235 Zaton; Siniša Jerosimić, OIB 31457606172, Soline 22, 20235 Zaton; Lidija Jerosimić, OIB 05931168851, Soline 22, 20235 Zaton</izvorni_sadrzaj>
    <derivirana_varijabla naziv="DomainObject.Predmet.StrankaFormatedWithAdressOIB_1"> RH,MINISTARSTVO FINANCIJA - POREZNA UPRAVA, PODRUČNI URED DUBROVNIK, OIB 18683136487, Vukovarska 6, 20000 Dubrovnik; Niko Musladin, OIB 62369371421, Ljubač 22, 20235 Ljubač; Goran Vidović, OIB 06830044821, Grgurići 94, 20232 Slano; Dragan-josip Knežević, OIB 97076984856, Palmotićeva 11, 20000 Dubrovnik; Marija Jerosimić, OIB 00132782885, Soline 22, 20235 Zaton; Siniša Jerosimić, OIB 31457606172, Soline 22, 20235 Zaton; Lidija Jerosimić, OIB 05931168851, Soline 22, 20235 Zaton</derivirana_varijabla>
  </DomainObject.Predmet.StrankaFormatedWithAdressOIB>
  <DomainObject.Predmet.StrankaWithAdress>
    <izvorni_sadrzaj>RH,MINISTARSTVO FINANCIJA - POREZNA UPRAVA, PODRUČNI URED DUBROVNIK Vukovarska 6,20000 Dubrovnik,Niko Musladin Ljubač 22,20235 Ljubač,Goran Vidović Grgurići 94,20232 Slano,Dragan-josip Knežević Palmotićeva 11,20000 Dubrovnik,Marija Jerosimić Soline 22,20235 Zaton,Siniša Jerosimić Soline 22,20235 Zaton,Lidija Jerosimić Soline 22,20235 Zaton</izvorni_sadrzaj>
    <derivirana_varijabla naziv="DomainObject.Predmet.StrankaWithAdress_1">RH,MINISTARSTVO FINANCIJA - POREZNA UPRAVA, PODRUČNI URED DUBROVNIK Vukovarska 6,20000 Dubrovnik,Niko Musladin Ljubač 22,20235 Ljubač,Goran Vidović Grgurići 94,20232 Slano,Dragan-josip Knežević Palmotićeva 11,20000 Dubrovnik,Marija Jerosimić Soline 22,20235 Zaton,Siniša Jerosimić Soline 22,20235 Zaton,Lidija Jerosimić Soline 22,20235 Zaton</derivirana_varijabla>
  </DomainObject.Predmet.StrankaWithAdress>
  <DomainObject.Predmet.StrankaWithAdressOIB>
    <izvorni_sadrzaj>RH,MINISTARSTVO FINANCIJA - POREZNA UPRAVA, PODRUČNI URED DUBROVNIK, OIB 18683136487, Vukovarska 6,20000 Dubrovnik,Niko Musladin, OIB 62369371421, Ljubač 22,20235 Ljubač,Goran Vidović, OIB 06830044821, Grgurići 94,20232 Slano,Dragan-josip Knežević, OIB 97076984856, Palmotićeva 11,20000 Dubrovnik,Marija Jerosimić, OIB 00132782885, Soline 22,20235 Zaton,Siniša Jerosimić, OIB 31457606172, Soline 22,20235 Zaton,Lidija Jerosimić, OIB 05931168851, Soline 22,20235 Zaton</izvorni_sadrzaj>
    <derivirana_varijabla naziv="DomainObject.Predmet.StrankaWithAdressOIB_1">RH,MINISTARSTVO FINANCIJA - POREZNA UPRAVA, PODRUČNI URED DUBROVNIK, OIB 18683136487, Vukovarska 6,20000 Dubrovnik,Niko Musladin, OIB 62369371421, Ljubač 22,20235 Ljubač,Goran Vidović, OIB 06830044821, Grgurići 94,20232 Slano,Dragan-josip Knežević, OIB 97076984856, Palmotićeva 11,20000 Dubrovnik,Marija Jerosimić, OIB 00132782885, Soline 22,20235 Zaton,Siniša Jerosimić, OIB 31457606172, Soline 22,20235 Zaton,Lidija Jerosimić, OIB 05931168851, Soline 22,20235 Zaton</derivirana_varijabla>
  </DomainObject.Predmet.StrankaWithAdressOIB>
  <DomainObject.Predmet.StrankaNazivFormated>
    <izvorni_sadrzaj>RH,MINISTARSTVO FINANCIJA - POREZNA UPRAVA, PODRUČNI URED DUBROVNIK,Niko Musladin,Goran Vidović,Dragan-josip Knežević,Marija Jerosimić,Siniša Jerosimić,Lidija Jerosimić</izvorni_sadrzaj>
    <derivirana_varijabla naziv="DomainObject.Predmet.StrankaNazivFormated_1">RH,MINISTARSTVO FINANCIJA - POREZNA UPRAVA, PODRUČNI URED DUBROVNIK,Niko Musladin,Goran Vidović,Dragan-josip Knežević,Marija Jerosimić,Siniša Jerosimić,Lidija Jerosimić</derivirana_varijabla>
  </DomainObject.Predmet.StrankaNazivFormated>
  <DomainObject.Predmet.StrankaNazivFormatedOIB>
    <izvorni_sadrzaj>RH,MINISTARSTVO FINANCIJA - POREZNA UPRAVA, PODRUČNI URED DUBROVNIK, OIB 18683136487,Niko Musladin, OIB 62369371421,Goran Vidović, OIB 06830044821,Dragan-josip Knežević, OIB 97076984856,Marija Jerosimić, OIB 00132782885,Siniša Jerosimić, OIB 31457606172,Lidija Jerosimić, OIB 05931168851</izvorni_sadrzaj>
    <derivirana_varijabla naziv="DomainObject.Predmet.StrankaNazivFormatedOIB_1">RH,MINISTARSTVO FINANCIJA - POREZNA UPRAVA, PODRUČNI URED DUBROVNIK, OIB 18683136487,Niko Musladin, OIB 62369371421,Goran Vidović, OIB 06830044821,Dragan-josip Knežević, OIB 97076984856,Marija Jerosimić, OIB 00132782885,Siniša Jerosimić, OIB 31457606172,Lidija Jerosimić, OIB 05931168851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FINANCIJA - POREZNA UPRAVA, PODRUČNI URED DUBROVNIK</item>
      <item>Niko Musladin</item>
      <item>Goran Vidović</item>
      <item>Dragan-josip Knežević</item>
      <item>Marija Jerosimić</item>
      <item>Siniša Jerosimić</item>
      <item>Lidija Jerosimić</item>
    </izvorni_sadrzaj>
    <derivirana_varijabla naziv="DomainObject.Predmet.StrankaListFormated_1">
      <item>RH,MINISTARSTVO FINANCIJA - POREZNA UPRAVA, PODRUČNI URED DUBROVNIK</item>
      <item>Niko Musladin</item>
      <item>Goran Vidović</item>
      <item>Dragan-josip Knežević</item>
      <item>Marija Jerosimić</item>
      <item>Siniša Jerosimić</item>
      <item>Lidija Jerosimić</item>
    </derivirana_varijabla>
  </DomainObject.Predmet.StrankaListFormated>
  <DomainObject.Predmet.StrankaListFormatedOIB>
    <izvorni_sadrzaj>
      <item>RH,MINISTARSTVO FINANCIJA - POREZNA UPRAVA, PODRUČNI URED DUBROVNIK, OIB 18683136487</item>
      <item>Niko Musladin, OIB 62369371421</item>
      <item>Goran Vidović, OIB 06830044821</item>
      <item>Dragan-josip Knežević, OIB 97076984856</item>
      <item>Marija Jerosimić, OIB 00132782885</item>
      <item>Siniša Jerosimić, OIB 31457606172</item>
      <item>Lidija Jerosimić, OIB 05931168851</item>
    </izvorni_sadrzaj>
    <derivirana_varijabla naziv="DomainObject.Predmet.StrankaListFormatedOIB_1">
      <item>RH,MINISTARSTVO FINANCIJA - POREZNA UPRAVA, PODRUČNI URED DUBROVNIK, OIB 18683136487</item>
      <item>Niko Musladin, OIB 62369371421</item>
      <item>Goran Vidović, OIB 06830044821</item>
      <item>Dragan-josip Knežević, OIB 97076984856</item>
      <item>Marija Jerosimić, OIB 00132782885</item>
      <item>Siniša Jerosimić, OIB 31457606172</item>
      <item>Lidija Jerosimić, OIB 05931168851</item>
    </derivirana_varijabla>
  </DomainObject.Predmet.StrankaListFormatedOIB>
  <DomainObject.Predmet.StrankaListFormatedWithAdress>
    <izvorni_sadrzaj>
      <item>RH,MINISTARSTVO FINANCIJA - POREZNA UPRAVA, PODRUČNI URED DUBROVNIK, Vukovarska 6, 20000 Dubrovnik</item>
      <item>Niko Musladin, Ljubač 22, 20235 Ljubač</item>
      <item>Goran Vidović, Grgurići 94, 20232 Slano</item>
      <item>Dragan-josip Knežević, Palmotićeva 11, 20000 Dubrovnik</item>
      <item>Marija Jerosimić, Soline 22, 20235 Zaton</item>
      <item>Siniša Jerosimić, Soline 22, 20235 Zaton</item>
      <item>Lidija Jerosimić, Soline 22, 20235 Zaton</item>
    </izvorni_sadrzaj>
    <derivirana_varijabla naziv="DomainObject.Predmet.StrankaListFormatedWithAdress_1">
      <item>RH,MINISTARSTVO FINANCIJA - POREZNA UPRAVA, PODRUČNI URED DUBROVNIK, Vukovarska 6, 20000 Dubrovnik</item>
      <item>Niko Musladin, Ljubač 22, 20235 Ljubač</item>
      <item>Goran Vidović, Grgurići 94, 20232 Slano</item>
      <item>Dragan-josip Knežević, Palmotićeva 11, 20000 Dubrovnik</item>
      <item>Marija Jerosimić, Soline 22, 20235 Zaton</item>
      <item>Siniša Jerosimić, Soline 22, 20235 Zaton</item>
      <item>Lidija Jerosimić, Soline 22, 20235 Zaton</item>
    </derivirana_varijabla>
  </DomainObject.Predmet.StrankaListFormatedWithAdress>
  <DomainObject.Predmet.StrankaListFormatedWithAdressOIB>
    <izvorni_sadrzaj>
      <item>RH,MINISTARSTVO FINANCIJA - POREZNA UPRAVA, PODRUČNI URED DUBROVNIK, OIB 18683136487, Vukovarska 6, 20000 Dubrovnik</item>
      <item>Niko Musladin, OIB 62369371421, Ljubač 22, 20235 Ljubač</item>
      <item>Goran Vidović, OIB 06830044821, Grgurići 94, 20232 Slano</item>
      <item>Dragan-josip Knežević, OIB 97076984856, Palmotićeva 11, 20000 Dubrovnik</item>
      <item>Marija Jerosimić, OIB 00132782885, Soline 22, 20235 Zaton</item>
      <item>Siniša Jerosimić, OIB 31457606172, Soline 22, 20235 Zaton</item>
      <item>Lidija Jerosimić, OIB 05931168851, Soline 22, 20235 Zaton</item>
    </izvorni_sadrzaj>
    <derivirana_varijabla naziv="DomainObject.Predmet.StrankaListFormatedWithAdressOIB_1">
      <item>RH,MINISTARSTVO FINANCIJA - POREZNA UPRAVA, PODRUČNI URED DUBROVNIK, OIB 18683136487, Vukovarska 6, 20000 Dubrovnik</item>
      <item>Niko Musladin, OIB 62369371421, Ljubač 22, 20235 Ljubač</item>
      <item>Goran Vidović, OIB 06830044821, Grgurići 94, 20232 Slano</item>
      <item>Dragan-josip Knežević, OIB 97076984856, Palmotićeva 11, 20000 Dubrovnik</item>
      <item>Marija Jerosimić, OIB 00132782885, Soline 22, 20235 Zaton</item>
      <item>Siniša Jerosimić, OIB 31457606172, Soline 22, 20235 Zaton</item>
      <item>Lidija Jerosimić, OIB 05931168851, Soline 22, 20235 Zaton</item>
    </derivirana_varijabla>
  </DomainObject.Predmet.StrankaListFormatedWithAdressOIB>
  <DomainObject.Predmet.StrankaListNazivFormated>
    <izvorni_sadrzaj>
      <item>RH,MINISTARSTVO FINANCIJA - POREZNA UPRAVA, PODRUČNI URED DUBROVNIK</item>
      <item>Niko Musladin</item>
      <item>Goran Vidović</item>
      <item>Dragan-josip Knežević</item>
      <item>Marija Jerosimić</item>
      <item>Siniša Jerosimić</item>
      <item>Lidija Jerosimić</item>
    </izvorni_sadrzaj>
    <derivirana_varijabla naziv="DomainObject.Predmet.StrankaListNazivFormated_1">
      <item>RH,MINISTARSTVO FINANCIJA - POREZNA UPRAVA, PODRUČNI URED DUBROVNIK</item>
      <item>Niko Musladin</item>
      <item>Goran Vidović</item>
      <item>Dragan-josip Knežević</item>
      <item>Marija Jerosimić</item>
      <item>Siniša Jerosimić</item>
      <item>Lidija Jerosimić</item>
    </derivirana_varijabla>
  </DomainObject.Predmet.StrankaListNazivFormated>
  <DomainObject.Predmet.StrankaListNazivFormatedOIB>
    <izvorni_sadrzaj>
      <item>RH,MINISTARSTVO FINANCIJA - POREZNA UPRAVA, PODRUČNI URED DUBROVNIK, OIB 18683136487</item>
      <item>Niko Musladin, OIB 62369371421</item>
      <item>Goran Vidović, OIB 06830044821</item>
      <item>Dragan-josip Knežević, OIB 97076984856</item>
      <item>Marija Jerosimić, OIB 00132782885</item>
      <item>Siniša Jerosimić, OIB 31457606172</item>
      <item>Lidija Jerosimić, OIB 05931168851</item>
    </izvorni_sadrzaj>
    <derivirana_varijabla naziv="DomainObject.Predmet.StrankaListNazivFormatedOIB_1">
      <item>RH,MINISTARSTVO FINANCIJA - POREZNA UPRAVA, PODRUČNI URED DUBROVNIK, OIB 18683136487</item>
      <item>Niko Musladin, OIB 62369371421</item>
      <item>Goran Vidović, OIB 06830044821</item>
      <item>Dragan-josip Knežević, OIB 97076984856</item>
      <item>Marija Jerosimić, OIB 00132782885</item>
      <item>Siniša Jerosimić, OIB 31457606172</item>
      <item>Lidija Jerosimić, OIB 05931168851</item>
    </derivirana_varijabla>
  </DomainObject.Predmet.StrankaListNazivFormatedOIB>
  <DomainObject.Predmet.ProtuStrankaListFormated>
    <izvorni_sadrzaj>
      <item>SFORZA d.o.o. za trgovinu</item>
    </izvorni_sadrzaj>
    <derivirana_varijabla naziv="DomainObject.Predmet.ProtuStrankaListFormated_1">
      <item>SFORZA d.o.o. za trgovinu</item>
    </derivirana_varijabla>
  </DomainObject.Predmet.ProtuStrankaListFormated>
  <DomainObject.Predmet.ProtuStrankaListFormatedOIB>
    <izvorni_sadrzaj>
      <item>SFORZA d.o.o. za trgovinu, OIB 79845011953</item>
    </izvorni_sadrzaj>
    <derivirana_varijabla naziv="DomainObject.Predmet.ProtuStrankaListFormatedOIB_1">
      <item>SFORZA d.o.o. za trgovinu, OIB 79845011953</item>
    </derivirana_varijabla>
  </DomainObject.Predmet.ProtuStrankaListFormatedOIB>
  <DomainObject.Predmet.ProtuStrankaListFormatedWithAdress>
    <izvorni_sadrzaj>
      <item>SFORZA d.o.o. za trgovinu, Soline 22, 20235 Zaton</item>
    </izvorni_sadrzaj>
    <derivirana_varijabla naziv="DomainObject.Predmet.ProtuStrankaListFormatedWithAdress_1">
      <item>SFORZA d.o.o. za trgovinu, Soline 22, 20235 Zaton</item>
    </derivirana_varijabla>
  </DomainObject.Predmet.ProtuStrankaListFormatedWithAdress>
  <DomainObject.Predmet.ProtuStrankaListFormatedWithAdressOIB>
    <izvorni_sadrzaj>
      <item>SFORZA d.o.o. za trgovinu, OIB 79845011953, Soline 22, 20235 Zaton</item>
    </izvorni_sadrzaj>
    <derivirana_varijabla naziv="DomainObject.Predmet.ProtuStrankaListFormatedWithAdressOIB_1">
      <item>SFORZA d.o.o. za trgovinu, OIB 79845011953, Soline 22, 20235 Zaton</item>
    </derivirana_varijabla>
  </DomainObject.Predmet.ProtuStrankaListFormatedWithAdressOIB>
  <DomainObject.Predmet.ProtuStrankaListNazivFormated>
    <izvorni_sadrzaj>
      <item>SFORZA d.o.o. za trgovinu</item>
    </izvorni_sadrzaj>
    <derivirana_varijabla naziv="DomainObject.Predmet.ProtuStrankaListNazivFormated_1">
      <item>SFORZA d.o.o. za trgovinu</item>
    </derivirana_varijabla>
  </DomainObject.Predmet.ProtuStrankaListNazivFormated>
  <DomainObject.Predmet.ProtuStrankaListNazivFormatedOIB>
    <izvorni_sadrzaj>
      <item>SFORZA d.o.o. za trgovinu, OIB 79845011953</item>
    </izvorni_sadrzaj>
    <derivirana_varijabla naziv="DomainObject.Predmet.ProtuStrankaListNazivFormatedOIB_1">
      <item>SFORZA d.o.o. za trgovinu, OIB 79845011953</item>
    </derivirana_varijabla>
  </DomainObject.Predmet.ProtuStrankaListNazivFormatedOIB>
  <DomainObject.Predmet.OstaliListFormated>
    <izvorni_sadrzaj>
      <item>Siniša Jerosimić</item>
      <item>Dragan Josip Knežević</item>
      <item>Stjepan Kugler</item>
      <item>odv. Krunoslav Vukalović</item>
      <item>st.up. Ivanka Sušić</item>
      <item>Marija Jerosimić</item>
      <item>odv. Goran Vidović</item>
      <item>Dragan Josip Knežević</item>
    </izvorni_sadrzaj>
    <derivirana_varijabla naziv="DomainObject.Predmet.OstaliListFormated_1">
      <item>Siniša Jerosimić</item>
      <item>Dragan Josip Knežević</item>
      <item>Stjepan Kugler</item>
      <item>odv. Krunoslav Vukalović</item>
      <item>st.up. Ivanka Sušić</item>
      <item>Marija Jerosimić</item>
      <item>odv. Goran Vidović</item>
      <item>Dragan Josip Knežević</item>
    </derivirana_varijabla>
  </DomainObject.Predmet.OstaliListFormated>
  <DomainObject.Predmet.OstaliListFormatedOIB>
    <izvorni_sadrzaj>
      <item>Siniša Jerosimić</item>
      <item>Dragan Josip Knežević</item>
      <item>Stjepan Kugler, OIB 12448674443</item>
      <item>odv. Krunoslav Vukalović</item>
      <item>st.up. Ivanka Sušić</item>
      <item>Marija Jerosimić</item>
      <item>odv. Goran Vidović</item>
      <item>Dragan Josip Knežević</item>
    </izvorni_sadrzaj>
    <derivirana_varijabla naziv="DomainObject.Predmet.OstaliListFormatedOIB_1">
      <item>Siniša Jerosimić</item>
      <item>Dragan Josip Knežević</item>
      <item>Stjepan Kugler, OIB 12448674443</item>
      <item>odv. Krunoslav Vukalović</item>
      <item>st.up. Ivanka Sušić</item>
      <item>Marija Jerosimić</item>
      <item>odv. Goran Vidović</item>
      <item>Dragan Josip Knežević</item>
    </derivirana_varijabla>
  </DomainObject.Predmet.OstaliListFormatedOIB>
  <DomainObject.Predmet.OstaliListFormatedWithAdress>
    <izvorni_sadrzaj>
      <item>Siniša Jerosimić, Soline 22, 20235 Zaton Veliki</item>
      <item>Dragan Josip Knežević, Palmotićeva 11, Dubrovnik</item>
      <item>Stjepan Kugler, Milna 739, 21405 Milna</item>
      <item>odv. Krunoslav Vukalović</item>
      <item>st.up. Ivanka Sušić</item>
      <item>Marija Jerosimić</item>
      <item>odv. Goran Vidović</item>
      <item>Dragan Josip Knežević</item>
    </izvorni_sadrzaj>
    <derivirana_varijabla naziv="DomainObject.Predmet.OstaliListFormatedWithAdress_1">
      <item>Siniša Jerosimić, Soline 22, 20235 Zaton Veliki</item>
      <item>Dragan Josip Knežević, Palmotićeva 11, Dubrovnik</item>
      <item>Stjepan Kugler, Milna 739, 21405 Milna</item>
      <item>odv. Krunoslav Vukalović</item>
      <item>st.up. Ivanka Sušić</item>
      <item>Marija Jerosimić</item>
      <item>odv. Goran Vidović</item>
      <item>Dragan Josip Knežević</item>
    </derivirana_varijabla>
  </DomainObject.Predmet.OstaliListFormatedWithAdress>
  <DomainObject.Predmet.OstaliListFormatedWithAdressOIB>
    <izvorni_sadrzaj>
      <item>Siniša Jerosimić, Soline 22, 20235 Zaton Veliki</item>
      <item>Dragan Josip Knežević, Palmotićeva 11, Dubrovnik</item>
      <item>Stjepan Kugler, OIB 12448674443, Milna 739, 21405 Milna</item>
      <item>odv. Krunoslav Vukalović</item>
      <item>st.up. Ivanka Sušić</item>
      <item>Marija Jerosimić</item>
      <item>odv. Goran Vidović</item>
      <item>Dragan Josip Knežević</item>
    </izvorni_sadrzaj>
    <derivirana_varijabla naziv="DomainObject.Predmet.OstaliListFormatedWithAdressOIB_1">
      <item>Siniša Jerosimić, Soline 22, 20235 Zaton Veliki</item>
      <item>Dragan Josip Knežević, Palmotićeva 11, Dubrovnik</item>
      <item>Stjepan Kugler, OIB 12448674443, Milna 739, 21405 Milna</item>
      <item>odv. Krunoslav Vukalović</item>
      <item>st.up. Ivanka Sušić</item>
      <item>Marija Jerosimić</item>
      <item>odv. Goran Vidović</item>
      <item>Dragan Josip Knežević</item>
    </derivirana_varijabla>
  </DomainObject.Predmet.OstaliListFormatedWithAdressOIB>
  <DomainObject.Predmet.OstaliListNazivFormated>
    <izvorni_sadrzaj>
      <item>Siniša Jerosimić</item>
      <item>Dragan Josip Knežević</item>
      <item>Stjepan Kugler</item>
      <item>odv. Krunoslav Vukalović</item>
      <item>st.up. Ivanka Sušić</item>
      <item>Marija Jerosimić</item>
      <item>odv. Goran Vidović</item>
      <item>Dragan Josip Knežević</item>
    </izvorni_sadrzaj>
    <derivirana_varijabla naziv="DomainObject.Predmet.OstaliListNazivFormated_1">
      <item>Siniša Jerosimić</item>
      <item>Dragan Josip Knežević</item>
      <item>Stjepan Kugler</item>
      <item>odv. Krunoslav Vukalović</item>
      <item>st.up. Ivanka Sušić</item>
      <item>Marija Jerosimić</item>
      <item>odv. Goran Vidović</item>
      <item>Dragan Josip Knežević</item>
    </derivirana_varijabla>
  </DomainObject.Predmet.OstaliListNazivFormated>
  <DomainObject.Predmet.OstaliListNazivFormatedOIB>
    <izvorni_sadrzaj>
      <item>Siniša Jerosimić</item>
      <item>Dragan Josip Knežević</item>
      <item>Stjepan Kugler, OIB 12448674443</item>
      <item>odv. Krunoslav Vukalović</item>
      <item>st.up. Ivanka Sušić</item>
      <item>Marija Jerosimić</item>
      <item>odv. Goran Vidović</item>
      <item>Dragan Josip Knežević</item>
    </izvorni_sadrzaj>
    <derivirana_varijabla naziv="DomainObject.Predmet.OstaliListNazivFormatedOIB_1">
      <item>Siniša Jerosimić</item>
      <item>Dragan Josip Knežević</item>
      <item>Stjepan Kugler, OIB 12448674443</item>
      <item>odv. Krunoslav Vukalović</item>
      <item>st.up. Ivanka Sušić</item>
      <item>Marija Jerosimić</item>
      <item>odv. Goran Vidović</item>
      <item>Dragan Josip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 - POREZNA UPRAVA, PODRUČNI URED DUBROVNIK i dr.</izvorni_sadrzaj>
    <derivirana_varijabla naziv="DomainObject.Predmet.StrankaIDrugi_1">RH,MINISTARSTVO FINANCIJA - POREZNA UPRAVA, PODRUČNI URED DUBROVNIK i dr.</derivirana_varijabla>
  </DomainObject.Predmet.StrankaIDrugi>
  <DomainObject.Predmet.ProtustrankaIDrugi>
    <izvorni_sadrzaj>SFORZA d.o.o. za trgovinu</izvorni_sadrzaj>
    <derivirana_varijabla naziv="DomainObject.Predmet.ProtustrankaIDrugi_1">SFORZA d.o.o. za trgovinu</derivirana_varijabla>
  </DomainObject.Predmet.ProtustrankaIDrugi>
  <DomainObject.Predmet.StrankaIDrugiAdressOIB>
    <izvorni_sadrzaj>RH,MINISTARSTVO FINANCIJA - POREZNA UPRAVA, PODRUČNI URED DUBROVNIK, OIB 18683136487, Vukovarska 6, 20000 Dubrovnik i dr.</izvorni_sadrzaj>
    <derivirana_varijabla naziv="DomainObject.Predmet.StrankaIDrugiAdressOIB_1">RH,MINISTARSTVO FINANCIJA - POREZNA UPRAVA, PODRUČNI URED DUBROVNIK, OIB 18683136487, Vukovarska 6, 20000 Dubrovnik i dr.</derivirana_varijabla>
  </DomainObject.Predmet.StrankaIDrugiAdressOIB>
  <DomainObject.Predmet.ProtustrankaIDrugiAdressOIB>
    <izvorni_sadrzaj>SFORZA d.o.o. za trgovinu, OIB 79845011953, Soline 22, 20235 Zaton</izvorni_sadrzaj>
    <derivirana_varijabla naziv="DomainObject.Predmet.ProtustrankaIDrugiAdressOIB_1">SFORZA d.o.o. za trgovinu, OIB 79845011953, Soline 22,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 - POREZNA UPRAVA, PODRUČNI URED DUBROVNIK</item>
      <item>SFORZA d.o.o. za trgovinu</item>
      <item>Siniša Jerosimić</item>
      <item>Dragan Josip Knežević</item>
      <item>Stjepan Kugler</item>
      <item>odv. Krunoslav Vukalović</item>
      <item>st.up. Ivanka Sušić</item>
      <item>Marija Jerosimić</item>
      <item>odv. Goran Vidović</item>
      <item>Dragan Josip Knežević</item>
      <item>Niko Musladin</item>
      <item>Goran Vidović</item>
      <item>Dragan-josip Knežević</item>
      <item>Marija Jerosimić</item>
      <item>Siniša Jerosimić</item>
      <item>Lidija Jerosimić</item>
    </izvorni_sadrzaj>
    <derivirana_varijabla naziv="DomainObject.Predmet.SudioniciListNaziv_1">
      <item>RH,MINISTARSTVO FINANCIJA - POREZNA UPRAVA, PODRUČNI URED DUBROVNIK</item>
      <item>SFORZA d.o.o. za trgovinu</item>
      <item>Siniša Jerosimić</item>
      <item>Dragan Josip Knežević</item>
      <item>Stjepan Kugler</item>
      <item>odv. Krunoslav Vukalović</item>
      <item>st.up. Ivanka Sušić</item>
      <item>Marija Jerosimić</item>
      <item>odv. Goran Vidović</item>
      <item>Dragan Josip Knežević</item>
      <item>Niko Musladin</item>
      <item>Goran Vidović</item>
      <item>Dragan-josip Knežević</item>
      <item>Marija Jerosimić</item>
      <item>Siniša Jerosimić</item>
      <item>Lidija Jerosimić</item>
    </derivirana_varijabla>
  </DomainObject.Predmet.SudioniciListNaziv>
  <DomainObject.Predmet.SudioniciListAdressOIB>
    <izvorni_sadrzaj>
      <item>RH,MINISTARSTVO FINANCIJA - POREZNA UPRAVA, PODRUČNI URED DUBROVNIK, OIB 18683136487, Vukovarska 6,20000 Dubrovnik</item>
      <item>SFORZA d.o.o. za trgovinu, OIB 79845011953, Soline 22,20235 Zaton</item>
      <item>Siniša Jerosimić, Soline 22,20235 Zaton Veliki</item>
      <item>Dragan Josip Knežević, Palmotićeva 11,Dubrovnik</item>
      <item>Stjepan Kugler, OIB 12448674443, Milna 739,21405 Milna</item>
      <item>odv. Krunoslav Vukalović</item>
      <item>st.up. Ivanka Sušić</item>
      <item>Marija Jerosimić</item>
      <item>odv. Goran Vidović</item>
      <item>Dragan Josip Knežević</item>
      <item>Niko Musladin, OIB 62369371421, Ljubač 22,20235 Ljubač</item>
      <item>Goran Vidović, OIB 06830044821, Grgurići 94,20232 Slano</item>
      <item>Dragan-josip Knežević, OIB 97076984856, Palmotićeva 11,20000 Dubrovnik</item>
      <item>Marija Jerosimić, OIB 00132782885, Soline 22,20235 Zaton</item>
      <item>Siniša Jerosimić, OIB 31457606172, Soline 22,20235 Zaton</item>
      <item>Lidija Jerosimić, OIB 05931168851, Soline 22,20235 Zaton</item>
    </izvorni_sadrzaj>
    <derivirana_varijabla naziv="DomainObject.Predmet.SudioniciListAdressOIB_1">
      <item>RH,MINISTARSTVO FINANCIJA - POREZNA UPRAVA, PODRUČNI URED DUBROVNIK, OIB 18683136487, Vukovarska 6,20000 Dubrovnik</item>
      <item>SFORZA d.o.o. za trgovinu, OIB 79845011953, Soline 22,20235 Zaton</item>
      <item>Siniša Jerosimić, Soline 22,20235 Zaton Veliki</item>
      <item>Dragan Josip Knežević, Palmotićeva 11,Dubrovnik</item>
      <item>Stjepan Kugler, OIB 12448674443, Milna 739,21405 Milna</item>
      <item>odv. Krunoslav Vukalović</item>
      <item>st.up. Ivanka Sušić</item>
      <item>Marija Jerosimić</item>
      <item>odv. Goran Vidović</item>
      <item>Dragan Josip Knežević</item>
      <item>Niko Musladin, OIB 62369371421, Ljubač 22,20235 Ljubač</item>
      <item>Goran Vidović, OIB 06830044821, Grgurići 94,20232 Slano</item>
      <item>Dragan-josip Knežević, OIB 97076984856, Palmotićeva 11,20000 Dubrovnik</item>
      <item>Marija Jerosimić, OIB 00132782885, Soline 22,20235 Zaton</item>
      <item>Siniša Jerosimić, OIB 31457606172, Soline 22,20235 Zaton</item>
      <item>Lidija Jerosimić, OIB 05931168851, Soline 22,20235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79845011953</item>
      <item>, OIB null</item>
      <item>, OIB null</item>
      <item>, OIB 12448674443</item>
      <item>, OIB null</item>
      <item>, OIB null</item>
      <item>, OIB null</item>
      <item>, OIB null</item>
      <item>, OIB null</item>
      <item>, OIB 62369371421</item>
      <item>, OIB 06830044821</item>
      <item>, OIB 97076984856</item>
      <item>, OIB 00132782885</item>
      <item>, OIB 31457606172</item>
      <item>, OIB 05931168851</item>
    </izvorni_sadrzaj>
    <derivirana_varijabla naziv="DomainObject.Predmet.SudioniciListNazivOIB_1">
      <item>, OIB 18683136487</item>
      <item>, OIB 79845011953</item>
      <item>, OIB null</item>
      <item>, OIB null</item>
      <item>, OIB 12448674443</item>
      <item>, OIB null</item>
      <item>, OIB null</item>
      <item>, OIB null</item>
      <item>, OIB null</item>
      <item>, OIB null</item>
      <item>, OIB 62369371421</item>
      <item>, OIB 06830044821</item>
      <item>, OIB 97076984856</item>
      <item>, OIB 00132782885</item>
      <item>, OIB 31457606172</item>
      <item>, OIB 05931168851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F00054-C26A-4233-8365-332CD8B4DC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145</properties:Words>
  <properties:Characters>619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2017-04-24T08:24:00Z</dcterms:created>
  <dc:creator>RH-TDU</dc:creator>
  <cp:lastModifiedBy>Mara Marčinko</cp:lastModifiedBy>
  <cp:lastPrinted>2017-04-24T08:26:00Z</cp:lastPrinted>
  <dcterms:modified xmlns:xsi="http://www.w3.org/2001/XMLSchema-instance" xsi:type="dcterms:W3CDTF">2017-04-24T08:27:00Z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