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10ce" w14:paraId="58d10ce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8050DB">
        <w:t>814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8050DB">
        <w:t>03.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050DB">
        <w:t>NOVA ZEMLJA d.o.</w:t>
      </w:r>
      <w:r w:rsidR="000746E2">
        <w:t>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8050DB">
        <w:t>Zadru</w:t>
      </w:r>
      <w:r w:rsidR="009836EC">
        <w:t xml:space="preserve"> (</w:t>
      </w:r>
      <w:r w:rsidR="008050DB">
        <w:t>Grad Zadar</w:t>
      </w:r>
      <w:r w:rsidR="00822A09">
        <w:t xml:space="preserve">), </w:t>
      </w:r>
      <w:r w:rsidR="008050DB">
        <w:t>Obala Kneza Trpimira 30</w:t>
      </w:r>
      <w:r w:rsidR="00E64EA3">
        <w:t xml:space="preserve">, </w:t>
      </w:r>
      <w:r w:rsidR="00A01095">
        <w:t xml:space="preserve">OIB: </w:t>
      </w:r>
      <w:r w:rsidR="008050DB">
        <w:t>56192037025</w:t>
      </w:r>
      <w:r>
        <w:t xml:space="preserve">, </w:t>
      </w:r>
      <w:r w:rsidR="006337D9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050DB">
        <w:t>NOVA ZEMLJA d.o.o. sa sjedištem u Zadru (Grad Zadar), Obala Kneza Trpimira 30, OIB: 56192037025</w:t>
      </w:r>
      <w:r w:rsidR="000717FF">
        <w:t xml:space="preserve"> </w:t>
      </w:r>
      <w:r>
        <w:t xml:space="preserve">s danom </w:t>
      </w:r>
      <w:r w:rsidR="006337D9">
        <w:t>4. svibnja</w:t>
      </w:r>
      <w:r>
        <w:t xml:space="preserve"> 2016. u </w:t>
      </w:r>
      <w:r w:rsidR="006337D9">
        <w:t>12</w:t>
      </w:r>
      <w:r>
        <w:t>,</w:t>
      </w:r>
      <w:r w:rsidR="006337D9">
        <w:t>50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6337D9" w:rsidR="00E41244" w:rsidRPr="006337D9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337D9">
        <w:t>II</w:t>
      </w:r>
      <w:r w:rsidR="00386298" w:rsidRPr="006337D9">
        <w:t xml:space="preserve">. </w:t>
      </w:r>
      <w:r w:rsidR="00193657" w:rsidRPr="006337D9">
        <w:t>Stečajnim upraviteljem</w:t>
      </w:r>
      <w:r w:rsidRPr="006337D9">
        <w:t xml:space="preserve"> dužnika </w:t>
      </w:r>
      <w:r w:rsidR="00193657" w:rsidRPr="006337D9">
        <w:t xml:space="preserve">imenuje se </w:t>
      </w:r>
      <w:r w:rsidR="006337D9" w:rsidRPr="006337D9">
        <w:t>GJURAŠIĆ IVAN iz Zagreba,</w:t>
      </w:r>
      <w:r w:rsidR="006337D9" w:rsidRPr="008E37E9">
        <w:t xml:space="preserve"> Petrinjska 28, OIB: 66025260916</w:t>
      </w:r>
      <w:r w:rsidR="006337D9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050DB">
        <w:t>NOVA ZEMLJA d.o.o. sa sjedištem u Zadru (Grad Zadar), Obala Kneza Trpimira 30, OIB: 56192037025</w:t>
      </w:r>
      <w:r w:rsidR="000717FF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8050DB">
        <w:t>03</w:t>
      </w:r>
      <w:r w:rsidR="0095312E">
        <w:t xml:space="preserve">. </w:t>
      </w:r>
      <w:r w:rsidR="008050DB">
        <w:t>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8050DB">
        <w:t>602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8050DB">
        <w:t>83.847,56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64EA3">
        <w:t>i</w:t>
      </w:r>
      <w:r w:rsidR="007E65A6">
        <w:t>ma</w:t>
      </w:r>
      <w:r w:rsidR="001E74F1" w:rsidRPr="00CF7AC9">
        <w:t xml:space="preserve"> otvoren račun</w:t>
      </w:r>
      <w:r w:rsidR="00E64EA3">
        <w:t xml:space="preserve"> </w:t>
      </w:r>
      <w:r w:rsidR="008050DB">
        <w:t>kod Splitske banke</w:t>
      </w:r>
      <w:r w:rsidR="000B1F08">
        <w:t>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790C2D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6337D9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4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8050DB">
      <w:t>814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17FF"/>
    <w:rsid w:val="0007345C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B628A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77AD4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37D9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050DB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2FDB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64EA3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00147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St-814/2015</izvorni_sadrzaj>
    <derivirana_varijabla naziv="DomainObject.Predmet.OznakaBroj_1">St-814/2015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ZEMLJA društvo s ograničenom odgovornošću za graditeljstvo, turizam i trgovinu</izvorni_sadrzaj>
    <derivirana_varijabla naziv="DomainObject.Predmet.ProtustrankaFormated_1">  NOVA ZEMLJA društvo s ograničenom odgovornošću za graditeljstvo, turizam i trgovinu</derivirana_varijabla>
  </DomainObject.Predmet.ProtustrankaFormated>
  <DomainObject.Predmet.ProtustrankaFormatedOIB>
    <izvorni_sadrzaj>  NOVA ZEMLJA društvo s ograničenom odgovornošću za graditeljstvo, turizam i trgovinu, OIB 56192037025</izvorni_sadrzaj>
    <derivirana_varijabla naziv="DomainObject.Predmet.ProtustrankaFormatedOIB_1">  NOVA ZEMLJA društvo s ograničenom odgovornošću za graditeljstvo, turizam i trgovinu, OIB 56192037025</derivirana_varijabla>
  </DomainObject.Predmet.ProtustrankaFormatedOIB>
  <DomainObject.Predmet.ProtustrankaFormatedWithAdress>
    <izvorni_sadrzaj> NOVA ZEMLJA društvo s ograničenom odgovornošću za graditeljstvo, turizam i trgovinu, Obala Kneza Trpimira 30, 23000 Zadar</izvorni_sadrzaj>
    <derivirana_varijabla naziv="DomainObject.Predmet.ProtustrankaFormatedWithAdress_1"> NOVA ZEMLJA društvo s ograničenom odgovornošću za graditeljstvo, turizam i trgovinu, Obala Kneza Trpimira 30, 23000 Zadar</derivirana_varijabla>
  </DomainObject.Predmet.ProtustrankaFormatedWithAdress>
  <DomainObject.Predmet.ProtustrankaFormatedWithAdressOIB>
    <izvorni_sadrzaj> NOVA ZEMLJA društvo s ograničenom odgovornošću za graditeljstvo, turizam i trgovinu, OIB 56192037025, Obala Kneza Trpimira 30, 23000 Zadar</izvorni_sadrzaj>
    <derivirana_varijabla naziv="DomainObject.Predmet.ProtustrankaFormatedWithAdressOIB_1"> NOVA ZEMLJA društvo s ograničenom odgovornošću za graditeljstvo, turizam i trgovinu, OIB 56192037025, Obala Kneza Trpimira 30, 23000 Zadar</derivirana_varijabla>
  </DomainObject.Predmet.ProtustrankaFormatedWithAdressOIB>
  <DomainObject.Predmet.ProtustrankaWithAdress>
    <izvorni_sadrzaj>NOVA ZEMLJA društvo s ograničenom odgovornošću za graditeljstvo, turizam i trgovinu Obala Kneza Trpimira 30, 23000 Zadar</izvorni_sadrzaj>
    <derivirana_varijabla naziv="DomainObject.Predmet.ProtustrankaWithAdress_1">NOVA ZEMLJA društvo s ograničenom odgovornošću za graditeljstvo, turizam i trgovinu Obala Kneza Trpimira 30, 23000 Zadar</derivirana_varijabla>
  </DomainObject.Predmet.ProtustrankaWithAdress>
  <DomainObject.Predmet.ProtustrankaWithAdressOIB>
    <izvorni_sadrzaj>NOVA ZEMLJA društvo s ograničenom odgovornošću za graditeljstvo, turizam i trgovinu, OIB 56192037025, Obala Kneza Trpimira 30, 23000 Zadar</izvorni_sadrzaj>
    <derivirana_varijabla naziv="DomainObject.Predmet.ProtustrankaWithAdressOIB_1">NOVA ZEMLJA društvo s ograničenom odgovornošću za graditeljstvo, turizam i trgovinu, OIB 56192037025, Obala Kneza Trpimira 30, 23000 Zadar</derivirana_varijabla>
  </DomainObject.Predmet.ProtustrankaWithAdressOIB>
  <DomainObject.Predmet.ProtustrankaNazivFormated>
    <izvorni_sadrzaj>NOVA ZEMLJA društvo s ograničenom odgovornošću za graditeljstvo, turizam i trgovinu</izvorni_sadrzaj>
    <derivirana_varijabla naziv="DomainObject.Predmet.ProtustrankaNazivFormated_1">NOVA ZEMLJA društvo s ograničenom odgovornošću za graditeljstvo, turizam i trgovinu</derivirana_varijabla>
  </DomainObject.Predmet.ProtustrankaNazivFormated>
  <DomainObject.Predmet.ProtustrankaNazivFormatedOIB>
    <izvorni_sadrzaj>NOVA ZEMLJA društvo s ograničenom odgovornošću za graditeljstvo, turizam i trgovinu, OIB 56192037025</izvorni_sadrzaj>
    <derivirana_varijabla naziv="DomainObject.Predmet.ProtustrankaNazivFormatedOIB_1">NOVA ZEMLJA društvo s ograničenom odgovornošću za graditeljstvo, turizam i trgovinu, OIB 56192037025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83847.56</izvorni_sadrzaj>
    <derivirana_varijabla naziv="DomainObject.Predmet.TrenutnaVrijednost_1">83847.56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NOVA ZEMLJA društvo s ograničenom odgovornošću za graditeljstvo, turizam i trgovinu</item>
    </izvorni_sadrzaj>
    <derivirana_varijabla naziv="DomainObject.Predmet.ProtuStrankaListFormated_1">
      <item>NOVA ZEMLJA društvo s ograničenom odgovornošću za graditeljstvo, turizam i trgovinu</item>
    </derivirana_varijabla>
  </DomainObject.Predmet.ProtuStrankaListFormated>
  <DomainObject.Predmet.ProtuStrankaListFormatedOIB>
    <izvorni_sadrzaj>
      <item>NOVA ZEMLJA društvo s ograničenom odgovornošću za graditeljstvo, turizam i trgovinu, OIB 56192037025</item>
    </izvorni_sadrzaj>
    <derivirana_varijabla naziv="DomainObject.Predmet.ProtuStrankaListFormatedOIB_1">
      <item>NOVA ZEMLJA društvo s ograničenom odgovornošću za graditeljstvo, turizam i trgovinu, OIB 56192037025</item>
    </derivirana_varijabla>
  </DomainObject.Predmet.ProtuStrankaListFormatedOIB>
  <DomainObject.Predmet.ProtuStrankaListFormatedWithAdress>
    <izvorni_sadrzaj>
      <item>NOVA ZEMLJA društvo s ograničenom odgovornošću za graditeljstvo, turizam i trgovinu, Obala Kneza Trpimira 30, 23000 Zadar</item>
    </izvorni_sadrzaj>
    <derivirana_varijabla naziv="DomainObject.Predmet.ProtuStrankaListFormatedWithAdress_1">
      <item>NOVA ZEMLJA društvo s ograničenom odgovornošću za graditeljstvo, turizam i trgovinu, Obala Kneza Trpimira 30, 23000 Zadar</item>
    </derivirana_varijabla>
  </DomainObject.Predmet.ProtuStrankaListFormatedWithAdress>
  <DomainObject.Predmet.ProtuStrankaListFormatedWithAdressOIB>
    <izvorni_sadrzaj>
      <item>NOVA ZEMLJA društvo s ograničenom odgovornošću za graditeljstvo, turizam i trgovinu, OIB 56192037025, Obala Kneza Trpimira 30, 23000 Zadar</item>
    </izvorni_sadrzaj>
    <derivirana_varijabla naziv="DomainObject.Predmet.ProtuStrankaListFormatedWithAdressOIB_1">
      <item>NOVA ZEMLJA društvo s ograničenom odgovornošću za graditeljstvo, turizam i trgovinu, OIB 56192037025, Obala Kneza Trpimira 30, 23000 Zadar</item>
    </derivirana_varijabla>
  </DomainObject.Predmet.ProtuStrankaListFormatedWithAdressOIB>
  <DomainObject.Predmet.ProtuStrankaListNazivFormated>
    <izvorni_sadrzaj>
      <item>NOVA ZEMLJA društvo s ograničenom odgovornošću za graditeljstvo, turizam i trgovinu</item>
    </izvorni_sadrzaj>
    <derivirana_varijabla naziv="DomainObject.Predmet.ProtuStrankaListNazivFormated_1">
      <item>NOVA ZEMLJA društvo s ograničenom odgovornošću za graditeljstvo, turizam i trgovinu</item>
    </derivirana_varijabla>
  </DomainObject.Predmet.ProtuStrankaListNazivFormated>
  <DomainObject.Predmet.ProtuStrankaListNazivFormatedOIB>
    <izvorni_sadrzaj>
      <item>NOVA ZEMLJA društvo s ograničenom odgovornošću za graditeljstvo, turizam i trgovinu, OIB 56192037025</item>
    </izvorni_sadrzaj>
    <derivirana_varijabla naziv="DomainObject.Predmet.ProtuStrankaListNazivFormatedOIB_1">
      <item>NOVA ZEMLJA društvo s ograničenom odgovornošću za graditeljstvo, turizam i trgovinu, OIB 56192037025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NOVA ZEMLJA društvo s ograničenom odgovornošću za graditeljstvo, turizam i trgovinu</izvorni_sadrzaj>
    <derivirana_varijabla naziv="DomainObject.Predmet.ProtustrankaIDrugi_1">NOVA ZEMLJA društvo s ograničenom odgovornošću za graditeljstvo,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NOVA ZEMLJA društvo s ograničenom odgovornošću za graditeljstvo, turizam i trgovinu, OIB 56192037025, Obala Kneza Trpimira 30, 23000 Zadar</izvorni_sadrzaj>
    <derivirana_varijabla naziv="DomainObject.Predmet.ProtustrankaIDrugiAdressOIB_1">NOVA ZEMLJA društvo s ograničenom odgovornošću za graditeljstvo, turizam i trgovinu, OIB 56192037025, Obala Kneza Trpimira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NOVA ZEMLJA društvo s ograničenom odgovornošću za graditeljstvo, turizam i trgovinu</item>
    </izvorni_sadrzaj>
    <derivirana_varijabla naziv="DomainObject.Predmet.SudioniciListNaziv_1">
      <item>FINA</item>
      <item>NOVA ZEMLJA društvo s ograničenom odgovornošću za graditeljstvo, turizam i trgovinu</item>
    </derivirana_varijabla>
  </DomainObject.Predmet.SudioniciListNaziv>
  <DomainObject.Predmet.SudioniciListAdressOIB>
    <izvorni_sadrzaj>
      <item>FINA, OIB 85821130368</item>
      <item>NOVA ZEMLJA društvo s ograničenom odgovornošću za graditeljstvo, turizam i trgovinu, OIB 56192037025, Obala Kneza Trpimira 30,23000 Zadar</item>
    </izvorni_sadrzaj>
    <derivirana_varijabla naziv="DomainObject.Predmet.SudioniciListAdressOIB_1">
      <item>FINA, OIB 85821130368</item>
      <item>NOVA ZEMLJA društvo s ograničenom odgovornošću za graditeljstvo, turizam i trgovinu, OIB 56192037025, Obala Kneza Trpimira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56192037025</item>
    </izvorni_sadrzaj>
    <derivirana_varijabla naziv="DomainObject.Predmet.SudioniciListNazivOIB_1">
      <item>, OIB 85821130368</item>
      <item>, OIB 56192037025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4709</properties:Characters>
  <properties:Lines>121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2016-04-01T09:44:00Z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2016-05-04T10:48:00Z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