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2158" w14:paraId="eaa2158" w:rsidRDefault="00D9599A" w:rsidP="00F516D7" w:rsidR="00D9599A" w:rsidRPr="00425C17">
      <w:pPr>
        <w15:collapsed w:val="false"/>
      </w:pPr>
      <w:bookmarkStart w:name="_GoBack" w:id="0"/>
      <w:bookmarkEnd w:id="0"/>
    </w:p>
    <w:p w:rsidRDefault="00F516D7" w:rsidP="00F516D7" w:rsidR="00F516D7" w:rsidRPr="00856931">
      <w:pPr>
        <w:rPr>
          <w:color w:val="FF0000"/>
        </w:rPr>
      </w:pPr>
      <w:r w:rsidRPr="00856931">
        <w:rPr>
          <w:color w:val="FF0000"/>
          <w:sz w:val="16"/>
          <w:szCs w:val="16"/>
        </w:rPr>
        <w:t xml:space="preserve">                            </w:t>
      </w:r>
      <w:r w:rsidRPr="00856931">
        <w:rPr>
          <w:noProof/>
          <w:color w:val="FF0000"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6931">
        <w:rPr>
          <w:color w:val="FF0000"/>
          <w:sz w:val="16"/>
          <w:szCs w:val="16"/>
        </w:rPr>
        <w:t xml:space="preserve">                   </w:t>
      </w:r>
      <w:r w:rsidRPr="00856931">
        <w:rPr>
          <w:color w:val="FF0000"/>
        </w:rPr>
        <w:t xml:space="preserve">                                         </w:t>
      </w:r>
    </w:p>
    <w:p w:rsidRDefault="00F516D7" w:rsidP="00F516D7" w:rsidR="00F516D7" w:rsidRPr="00856931">
      <w:r w:rsidRPr="00856931">
        <w:t xml:space="preserve">    REPUBLIKA HRVATSKA </w:t>
      </w:r>
      <w:r w:rsidRPr="00856931">
        <w:tab/>
      </w:r>
      <w:r w:rsidRPr="00856931">
        <w:tab/>
      </w:r>
      <w:r w:rsidRPr="00856931">
        <w:tab/>
      </w:r>
      <w:r w:rsidRPr="00856931">
        <w:tab/>
      </w:r>
      <w:r w:rsidRPr="00856931">
        <w:tab/>
      </w:r>
    </w:p>
    <w:p w:rsidRDefault="00F516D7" w:rsidP="00F516D7" w:rsidR="00F516D7" w:rsidRPr="00856931">
      <w:r w:rsidRPr="00856931">
        <w:t xml:space="preserve"> TRGOVAČKI SUD U PAZINU</w:t>
      </w:r>
    </w:p>
    <w:p w:rsidRDefault="00F516D7" w:rsidP="00F516D7" w:rsidR="00F516D7" w:rsidRPr="00856931">
      <w:r w:rsidRPr="00856931">
        <w:t xml:space="preserve">     52000 PAZIN, Dršćevka 1</w:t>
      </w:r>
      <w:r w:rsidRPr="00856931">
        <w:tab/>
      </w:r>
      <w:r w:rsidRPr="00856931">
        <w:tab/>
      </w:r>
      <w:r w:rsidRPr="00856931">
        <w:tab/>
      </w:r>
      <w:r w:rsidRPr="00856931">
        <w:tab/>
      </w:r>
      <w:r w:rsidRPr="00856931">
        <w:tab/>
        <w:t xml:space="preserve">            </w:t>
      </w:r>
    </w:p>
    <w:p w:rsidRDefault="00F516D7" w:rsidP="00F516D7" w:rsidR="00F516D7" w:rsidRPr="00856931"/>
    <w:p w:rsidRDefault="00F516D7" w:rsidP="00F516D7" w:rsidR="00F516D7" w:rsidRPr="00856931"/>
    <w:p w:rsidRDefault="00F516D7" w:rsidP="00F516D7" w:rsidR="00F516D7" w:rsidRPr="00856931">
      <w:pPr>
        <w:ind w:right="512"/>
        <w:jc w:val="center"/>
      </w:pPr>
      <w:r w:rsidRPr="00856931">
        <w:t xml:space="preserve">     U  I M E  R E P U B L I K E  H R V A T S K E</w:t>
      </w:r>
    </w:p>
    <w:p w:rsidRDefault="00F516D7" w:rsidP="00F516D7" w:rsidR="00F516D7" w:rsidRPr="00856931">
      <w:pPr>
        <w:ind w:right="512"/>
        <w:jc w:val="center"/>
      </w:pPr>
    </w:p>
    <w:p w:rsidRDefault="00F516D7" w:rsidP="00F516D7" w:rsidR="00F516D7" w:rsidRPr="00856931">
      <w:pPr>
        <w:ind w:right="512"/>
        <w:jc w:val="center"/>
      </w:pPr>
      <w:r w:rsidRPr="00856931">
        <w:t xml:space="preserve">       R J E Š E NJ E</w:t>
      </w:r>
    </w:p>
    <w:p w:rsidRDefault="00A261E3" w:rsidP="00F516D7" w:rsidR="00A261E3" w:rsidRPr="00425C17">
      <w:pPr>
        <w:jc w:val="center"/>
      </w:pPr>
      <w:r w:rsidRPr="00425C17">
        <w:tab/>
      </w:r>
    </w:p>
    <w:p w:rsidRDefault="00A261E3" w:rsidP="00A261E3" w:rsidR="00A261E3" w:rsidRPr="00B07CD3">
      <w:pPr>
        <w:jc w:val="both"/>
      </w:pPr>
      <w:r w:rsidRPr="00B07CD3">
        <w:tab/>
        <w:t xml:space="preserve">Trgovački sud u Pazinu, po stečajnom sucu </w:t>
      </w:r>
      <w:r w:rsidR="00E44AD7" w:rsidRPr="00B07CD3">
        <w:t>Damiru Rabaru</w:t>
      </w:r>
      <w:r w:rsidRPr="00B07CD3">
        <w:t>, u stečajnom postupku nad dužnik</w:t>
      </w:r>
      <w:r w:rsidR="00E44AD7" w:rsidRPr="00B07CD3">
        <w:t>om</w:t>
      </w:r>
      <w:r w:rsidRPr="00B07CD3">
        <w:t xml:space="preserve"> </w:t>
      </w:r>
      <w:r w:rsidR="003A62F5" w:rsidRPr="00B07CD3">
        <w:t>TIGAR I LAV d.o.o. Pula, Veruda 29, OIB 43948862357</w:t>
      </w:r>
      <w:r w:rsidRPr="00B07CD3">
        <w:t xml:space="preserve">, dana </w:t>
      </w:r>
      <w:r w:rsidR="00B71C2F" w:rsidRPr="00B07CD3">
        <w:t>1</w:t>
      </w:r>
      <w:r w:rsidR="00125347">
        <w:t>9</w:t>
      </w:r>
      <w:r w:rsidRPr="00B07CD3">
        <w:t xml:space="preserve">. </w:t>
      </w:r>
      <w:r w:rsidR="003A62F5" w:rsidRPr="00B07CD3">
        <w:t xml:space="preserve">rujna </w:t>
      </w:r>
      <w:r w:rsidRPr="00B07CD3">
        <w:t>201</w:t>
      </w:r>
      <w:r w:rsidR="00E44AD7" w:rsidRPr="00B07CD3">
        <w:t>7</w:t>
      </w:r>
      <w:r w:rsidRPr="00B07CD3">
        <w:t>. godine</w:t>
      </w:r>
    </w:p>
    <w:p w:rsidRDefault="00A261E3" w:rsidP="00A261E3" w:rsidR="00A261E3" w:rsidRPr="00B07CD3"/>
    <w:p w:rsidRDefault="00A261E3" w:rsidP="00A261E3" w:rsidR="00A261E3" w:rsidRPr="00AC1A11">
      <w:pPr>
        <w:jc w:val="center"/>
      </w:pPr>
      <w:r w:rsidRPr="00AC1A11">
        <w:t>r i j e š i o  j e</w:t>
      </w:r>
    </w:p>
    <w:p w:rsidRDefault="00A261E3" w:rsidP="00A261E3" w:rsidR="00A261E3" w:rsidRPr="00425C17">
      <w:pPr>
        <w:jc w:val="both"/>
        <w:rPr>
          <w:color w:val="FF0000"/>
        </w:rPr>
      </w:pPr>
    </w:p>
    <w:p w:rsidRDefault="00A261E3" w:rsidP="00A261E3" w:rsidR="00A261E3" w:rsidRPr="00B71C2F">
      <w:pPr>
        <w:ind w:firstLine="720"/>
        <w:jc w:val="both"/>
      </w:pPr>
      <w:r w:rsidRPr="00B71C2F">
        <w:t>I.</w:t>
      </w:r>
      <w:r w:rsidRPr="00B71C2F">
        <w:tab/>
        <w:t xml:space="preserve">Obustavlja se i zaključuje stečajni postupak nad </w:t>
      </w:r>
      <w:r w:rsidR="00F62217" w:rsidRPr="00B71C2F">
        <w:t xml:space="preserve">dužnikom </w:t>
      </w:r>
      <w:r w:rsidR="003A62F5">
        <w:t>TIGAR I LAV d.o.o. Pula, Veruda 29, OIB 43948862357</w:t>
      </w:r>
      <w:r w:rsidRPr="00B71C2F">
        <w:t>.</w:t>
      </w:r>
    </w:p>
    <w:p w:rsidRDefault="00A261E3" w:rsidP="00A261E3" w:rsidR="00A261E3" w:rsidRPr="00B71C2F">
      <w:pPr>
        <w:ind w:firstLine="720"/>
        <w:jc w:val="both"/>
      </w:pPr>
    </w:p>
    <w:p w:rsidRDefault="00A261E3" w:rsidP="00A261E3" w:rsidR="00A261E3" w:rsidRPr="00B71C2F">
      <w:pPr>
        <w:ind w:firstLine="720"/>
        <w:jc w:val="both"/>
      </w:pPr>
      <w:r w:rsidRPr="00B71C2F">
        <w:t>II.</w:t>
      </w:r>
      <w:r w:rsidRPr="00B71C2F">
        <w:tab/>
        <w:t xml:space="preserve">Odluka o obustavi i zaključenju stečajnog postupka objavit će se </w:t>
      </w:r>
      <w:r w:rsidR="00F62217" w:rsidRPr="00B71C2F">
        <w:t>na e-oglasnoj ploči sudova</w:t>
      </w:r>
      <w:r w:rsidRPr="00B71C2F">
        <w:t>.</w:t>
      </w:r>
    </w:p>
    <w:p w:rsidRDefault="00A261E3" w:rsidP="00A261E3" w:rsidR="00A261E3" w:rsidRPr="00B71C2F">
      <w:pPr>
        <w:ind w:firstLine="720"/>
        <w:jc w:val="both"/>
      </w:pPr>
    </w:p>
    <w:p w:rsidRDefault="00A261E3" w:rsidP="00A261E3" w:rsidR="00A261E3" w:rsidRPr="00B71C2F">
      <w:pPr>
        <w:ind w:firstLine="720"/>
        <w:jc w:val="both"/>
      </w:pPr>
      <w:r w:rsidRPr="00B71C2F">
        <w:t>III.</w:t>
      </w:r>
      <w:r w:rsidRPr="00B71C2F">
        <w:tab/>
        <w:t xml:space="preserve">Po pravomoćnosti ovog rješenja izvršit će se brisanje stečajnog dužnika iz </w:t>
      </w:r>
      <w:r w:rsidR="00F62217" w:rsidRPr="00B71C2F">
        <w:t>sudskog</w:t>
      </w:r>
      <w:r w:rsidRPr="00B71C2F">
        <w:t xml:space="preserve"> registra.</w:t>
      </w:r>
    </w:p>
    <w:p w:rsidRDefault="00A261E3" w:rsidP="00A261E3" w:rsidR="00A261E3" w:rsidRPr="00B71C2F">
      <w:pPr>
        <w:jc w:val="both"/>
      </w:pPr>
    </w:p>
    <w:p w:rsidRDefault="00A261E3" w:rsidP="00A261E3" w:rsidR="00A261E3" w:rsidRPr="00D03F23">
      <w:pPr>
        <w:jc w:val="center"/>
      </w:pPr>
      <w:r w:rsidRPr="00D03F23">
        <w:t>Obrazloženje</w:t>
      </w:r>
    </w:p>
    <w:p w:rsidRDefault="00A261E3" w:rsidP="00A261E3" w:rsidR="00A261E3" w:rsidRPr="00D03F23">
      <w:pPr>
        <w:jc w:val="both"/>
      </w:pPr>
    </w:p>
    <w:p w:rsidRDefault="00A261E3" w:rsidP="00A261E3" w:rsidR="00617747" w:rsidRPr="00D03F23">
      <w:pPr>
        <w:ind w:firstLine="708"/>
        <w:jc w:val="both"/>
      </w:pPr>
      <w:r w:rsidRPr="00D03F23">
        <w:t xml:space="preserve">Rješenjem Trgovačkog suda u </w:t>
      </w:r>
      <w:r w:rsidR="00F62217" w:rsidRPr="00D03F23">
        <w:t>Pazinu</w:t>
      </w:r>
      <w:r w:rsidRPr="00D03F23">
        <w:t xml:space="preserve"> poslovni broj St-</w:t>
      </w:r>
      <w:r w:rsidR="00B07CD3" w:rsidRPr="00D03F23">
        <w:t xml:space="preserve">1017/16-30 </w:t>
      </w:r>
      <w:r w:rsidRPr="00D03F23">
        <w:t xml:space="preserve">od </w:t>
      </w:r>
      <w:r w:rsidR="00B07CD3" w:rsidRPr="00D03F23">
        <w:t>7</w:t>
      </w:r>
      <w:r w:rsidR="008D33FC" w:rsidRPr="00D03F23">
        <w:t xml:space="preserve">. </w:t>
      </w:r>
      <w:r w:rsidR="00B07CD3" w:rsidRPr="00D03F23">
        <w:t xml:space="preserve">veljače </w:t>
      </w:r>
      <w:r w:rsidR="008D33FC" w:rsidRPr="00D03F23">
        <w:t>201</w:t>
      </w:r>
      <w:r w:rsidR="00F516D7">
        <w:t>7</w:t>
      </w:r>
      <w:r w:rsidRPr="00D03F23">
        <w:rPr>
          <w:i/>
          <w:u w:val="single"/>
        </w:rPr>
        <w:t>.</w:t>
      </w:r>
      <w:r w:rsidR="00B07CD3" w:rsidRPr="00D03F23">
        <w:t xml:space="preserve"> </w:t>
      </w:r>
      <w:r w:rsidRPr="00D03F23">
        <w:t xml:space="preserve">godine otvoren je stečajni postupak nad </w:t>
      </w:r>
      <w:r w:rsidR="00F62217" w:rsidRPr="00D03F23">
        <w:t xml:space="preserve">dužnikom </w:t>
      </w:r>
      <w:r w:rsidR="003A62F5" w:rsidRPr="00D03F23">
        <w:t>TIGAR I LAV d.o.o. Pula, Veruda 29, OIB 43948862357</w:t>
      </w:r>
      <w:r w:rsidR="00617747" w:rsidRPr="00D03F23">
        <w:t>.</w:t>
      </w:r>
    </w:p>
    <w:p w:rsidRDefault="007D478F" w:rsidP="00A261E3" w:rsidR="00A261E3" w:rsidRPr="00D03F23">
      <w:pPr>
        <w:ind w:firstLine="708"/>
        <w:jc w:val="both"/>
      </w:pPr>
      <w:r w:rsidRPr="00D03F23">
        <w:t xml:space="preserve">Ispitno ročište održano je </w:t>
      </w:r>
      <w:r w:rsidR="003A62F5" w:rsidRPr="00D03F23">
        <w:t>12</w:t>
      </w:r>
      <w:r w:rsidR="00063127" w:rsidRPr="00D03F23">
        <w:t xml:space="preserve">. </w:t>
      </w:r>
      <w:r w:rsidR="003A62F5" w:rsidRPr="00D03F23">
        <w:t xml:space="preserve">travnja </w:t>
      </w:r>
      <w:r w:rsidR="00063127" w:rsidRPr="00D03F23">
        <w:t>2017</w:t>
      </w:r>
      <w:r w:rsidRPr="00D03F23">
        <w:t xml:space="preserve">. </w:t>
      </w:r>
    </w:p>
    <w:p w:rsidRDefault="00BF5699" w:rsidP="007D478F" w:rsidR="007D478F" w:rsidRPr="00D03F23">
      <w:pPr>
        <w:ind w:firstLine="708"/>
        <w:jc w:val="both"/>
      </w:pPr>
      <w:r w:rsidRPr="00D03F23">
        <w:t xml:space="preserve">Podneskom od </w:t>
      </w:r>
      <w:r w:rsidR="006C75C9" w:rsidRPr="00D03F23">
        <w:t xml:space="preserve">18. srpnja </w:t>
      </w:r>
      <w:r w:rsidR="007D478F" w:rsidRPr="00D03F23">
        <w:t>201</w:t>
      </w:r>
      <w:r w:rsidRPr="00D03F23">
        <w:t>7</w:t>
      </w:r>
      <w:r w:rsidR="007D478F" w:rsidRPr="00D03F23">
        <w:t xml:space="preserve">. </w:t>
      </w:r>
      <w:r w:rsidR="006C75C9" w:rsidRPr="00D03F23">
        <w:t xml:space="preserve">stečajni je upravitelj </w:t>
      </w:r>
      <w:r w:rsidR="007D478F" w:rsidRPr="00D03F23">
        <w:t>predlož</w:t>
      </w:r>
      <w:r w:rsidR="006C75C9" w:rsidRPr="00D03F23">
        <w:t>io</w:t>
      </w:r>
      <w:r w:rsidR="007D478F" w:rsidRPr="00D03F23">
        <w:t xml:space="preserve"> obustaviti i zaključiti stečajni postupak zbog nedostatnosti stečajne mase za pokriće troškova stečajnog postupka i ostalih predvidivih obveza stečajne mase. </w:t>
      </w:r>
    </w:p>
    <w:p w:rsidRDefault="007D478F" w:rsidP="00B20800" w:rsidR="00E75E1E" w:rsidRPr="00D03F23">
      <w:pPr>
        <w:ind w:firstLine="708"/>
        <w:jc w:val="both"/>
      </w:pPr>
      <w:r w:rsidRPr="00D03F23">
        <w:t xml:space="preserve">U </w:t>
      </w:r>
      <w:r w:rsidR="00966310" w:rsidRPr="00D03F23">
        <w:t xml:space="preserve">svom </w:t>
      </w:r>
      <w:r w:rsidRPr="00D03F23">
        <w:t>izvješću</w:t>
      </w:r>
      <w:r w:rsidR="00966310" w:rsidRPr="00D03F23">
        <w:t xml:space="preserve"> od </w:t>
      </w:r>
      <w:r w:rsidR="00D03F23" w:rsidRPr="00D03F23">
        <w:t xml:space="preserve">18. srpnja </w:t>
      </w:r>
      <w:r w:rsidR="00966310" w:rsidRPr="00D03F23">
        <w:t>2017</w:t>
      </w:r>
      <w:r w:rsidR="00BF5848" w:rsidRPr="00D03F23">
        <w:t>,</w:t>
      </w:r>
      <w:r w:rsidRPr="00D03F23">
        <w:t xml:space="preserve"> </w:t>
      </w:r>
      <w:r w:rsidR="00BF5848" w:rsidRPr="00D03F23">
        <w:t>u bitnome navedeno</w:t>
      </w:r>
      <w:r w:rsidRPr="00D03F23">
        <w:t xml:space="preserve"> da </w:t>
      </w:r>
      <w:r w:rsidR="00CF55E6" w:rsidRPr="00D03F23">
        <w:t>ne postoji imovina koja bi bila predmetom unovčenja u stečajnom postupku ili je ona neznatne vrijednosti, te je sukladno članku 293. stečajnog zakona predloži</w:t>
      </w:r>
      <w:r w:rsidR="00E75E1E" w:rsidRPr="00D03F23">
        <w:t>o</w:t>
      </w:r>
      <w:r w:rsidR="00CF55E6" w:rsidRPr="00D03F23">
        <w:t xml:space="preserve"> obustavu stečajnog postupka zbog nedostatnosti stečajne mase za namirenje troškova stečajnoga postupka.</w:t>
      </w:r>
      <w:r w:rsidR="00B20800" w:rsidRPr="00D03F23">
        <w:t xml:space="preserve"> </w:t>
      </w:r>
    </w:p>
    <w:p w:rsidRDefault="00370015" w:rsidP="00B20800" w:rsidR="00370015" w:rsidRPr="0099358E">
      <w:pPr>
        <w:ind w:firstLine="708"/>
        <w:jc w:val="both"/>
      </w:pPr>
      <w:r w:rsidRPr="00D03F23">
        <w:tab/>
      </w:r>
      <w:r w:rsidR="007D478F" w:rsidRPr="00D03F23">
        <w:t>Rješenjem ovog suda poslovni broj St-</w:t>
      </w:r>
      <w:r w:rsidR="006C34CD" w:rsidRPr="00D03F23">
        <w:t>1017</w:t>
      </w:r>
      <w:r w:rsidR="007D478F" w:rsidRPr="00D03F23">
        <w:t>/1</w:t>
      </w:r>
      <w:r w:rsidRPr="00D03F23">
        <w:t>6</w:t>
      </w:r>
      <w:r w:rsidR="007D478F" w:rsidRPr="00D03F23">
        <w:t>-</w:t>
      </w:r>
      <w:r w:rsidR="006C34CD" w:rsidRPr="00D03F23">
        <w:t>49</w:t>
      </w:r>
      <w:r w:rsidR="008D33FC" w:rsidRPr="00D03F23">
        <w:t xml:space="preserve"> od </w:t>
      </w:r>
      <w:r w:rsidR="006C34CD" w:rsidRPr="00D03F23">
        <w:t>21</w:t>
      </w:r>
      <w:r w:rsidR="008D33FC" w:rsidRPr="00D03F23">
        <w:t xml:space="preserve">. </w:t>
      </w:r>
      <w:r w:rsidR="006C34CD" w:rsidRPr="00D03F23">
        <w:t xml:space="preserve">srpnja </w:t>
      </w:r>
      <w:r w:rsidR="008D33FC" w:rsidRPr="00D03F23">
        <w:t>2017.</w:t>
      </w:r>
      <w:r w:rsidR="007D478F" w:rsidRPr="00D03F23">
        <w:t xml:space="preserve"> pozvani su </w:t>
      </w:r>
      <w:r w:rsidR="007D478F" w:rsidRPr="0099358E">
        <w:t xml:space="preserve">vjerovnici da u roku od 8 dana od dana objave rješenja u </w:t>
      </w:r>
      <w:r w:rsidRPr="0099358E">
        <w:t xml:space="preserve">na e-oglasnoj ploči sudova podnesu sudu mišljenje povodom prijedloga stečajnog upravitelja za obustavu i zaključenje stečajnog postupka nad imovinom dužnika </w:t>
      </w:r>
      <w:r w:rsidR="006C34CD">
        <w:t>TIGAR I LAV d.o.o. Pula, Veruda 29, OIB 43948862357</w:t>
      </w:r>
      <w:r w:rsidRPr="0099358E">
        <w:t>, zbog nedostatnosti stečajne mase za pokriće troškova stečajnog postupka (čl. 29</w:t>
      </w:r>
      <w:r w:rsidR="00EF2986">
        <w:t>3</w:t>
      </w:r>
      <w:r w:rsidRPr="0099358E">
        <w:t>. Stečajnog zakona).</w:t>
      </w:r>
    </w:p>
    <w:p w:rsidRDefault="007D478F" w:rsidP="007D478F" w:rsidR="007D478F" w:rsidRPr="0099358E">
      <w:pPr>
        <w:ind w:firstLine="720"/>
        <w:jc w:val="both"/>
      </w:pPr>
      <w:r w:rsidRPr="0099358E">
        <w:t xml:space="preserve">Istim rješenjem zakazano je i ročište vjerovnika stečajnog dužnika u smislu odredbe čl. </w:t>
      </w:r>
      <w:r w:rsidR="00370015" w:rsidRPr="0099358E">
        <w:t>293</w:t>
      </w:r>
      <w:r w:rsidRPr="0099358E">
        <w:t xml:space="preserve">. st. 2 Stečajnog zakona radi razmatranja prijedloga stečajnog upravitelja za obustavu i </w:t>
      </w:r>
      <w:r w:rsidRPr="0099358E">
        <w:lastRenderedPageBreak/>
        <w:t>zaključenje stečajnog postupka i radi saslušanja stečajnog upravitelja i vjerovnika stečajne mase.</w:t>
      </w:r>
    </w:p>
    <w:p w:rsidRDefault="007D478F" w:rsidP="007D478F" w:rsidR="00370015" w:rsidRPr="0099358E">
      <w:pPr>
        <w:ind w:firstLine="720"/>
        <w:jc w:val="both"/>
      </w:pPr>
      <w:r w:rsidRPr="0099358E">
        <w:t xml:space="preserve">Predmetno rješenje s pozivom za ročište stečajnim vjerovnicima, stečajnom upravitelju i vjerovnicima stečajne mase objavljen je </w:t>
      </w:r>
      <w:r w:rsidR="00370015" w:rsidRPr="0099358E">
        <w:t xml:space="preserve">na e-oglasnoj ploči sudova </w:t>
      </w:r>
      <w:r w:rsidR="00EF2986">
        <w:t>21</w:t>
      </w:r>
      <w:r w:rsidR="0099358E" w:rsidRPr="0099358E">
        <w:t xml:space="preserve">. </w:t>
      </w:r>
      <w:r w:rsidR="00EF2986">
        <w:t xml:space="preserve">srpnja </w:t>
      </w:r>
      <w:r w:rsidR="0099358E" w:rsidRPr="0099358E">
        <w:t>2017</w:t>
      </w:r>
      <w:r w:rsidR="00370015" w:rsidRPr="0099358E">
        <w:t>.</w:t>
      </w:r>
    </w:p>
    <w:p w:rsidRDefault="00370015" w:rsidP="00A261E3" w:rsidR="00A261E3" w:rsidRPr="0099358E">
      <w:pPr>
        <w:ind w:firstLine="708"/>
        <w:jc w:val="both"/>
      </w:pPr>
      <w:r w:rsidRPr="0099358E">
        <w:t>D</w:t>
      </w:r>
      <w:r w:rsidR="00C76803" w:rsidRPr="0099358E">
        <w:t>o dana zakazanog</w:t>
      </w:r>
      <w:r w:rsidR="007D478F" w:rsidRPr="0099358E">
        <w:t xml:space="preserve"> ročišta niti jedan od vjerovnika nije podnio svoje mišljenje stečajnom sucu povodom prijedloga stečajnog upravitelja za obustavu i zaključenje stečajnog postupka.</w:t>
      </w:r>
      <w:r w:rsidR="00A261E3" w:rsidRPr="0099358E">
        <w:t xml:space="preserve"> </w:t>
      </w:r>
    </w:p>
    <w:p w:rsidRDefault="00A261E3" w:rsidP="00A261E3" w:rsidR="00A261E3" w:rsidRPr="0099358E">
      <w:pPr>
        <w:ind w:firstLine="708"/>
        <w:jc w:val="both"/>
      </w:pPr>
      <w:r w:rsidRPr="0099358E">
        <w:t xml:space="preserve">Kako </w:t>
      </w:r>
      <w:r w:rsidR="00C76803" w:rsidRPr="0099358E">
        <w:t>iz izvješća stečajnog upravitelja proizlazi da</w:t>
      </w:r>
      <w:r w:rsidRPr="0099358E">
        <w:t xml:space="preserve"> stečajna masa nije dostatna ni za pokriće troškova postupka valjalo je temeljem odredbe čl. </w:t>
      </w:r>
      <w:r w:rsidR="00370015" w:rsidRPr="0099358E">
        <w:t>293</w:t>
      </w:r>
      <w:r w:rsidRPr="0099358E">
        <w:t xml:space="preserve">. Stečajnog zakona riješiti kao u izreci. </w:t>
      </w:r>
    </w:p>
    <w:p w:rsidRDefault="00F71C49" w:rsidP="00A261E3" w:rsidR="00F71C49" w:rsidRPr="00425C17">
      <w:pPr>
        <w:ind w:firstLine="708"/>
        <w:jc w:val="center"/>
        <w:rPr>
          <w:color w:val="FF0000"/>
        </w:rPr>
      </w:pPr>
    </w:p>
    <w:p w:rsidRDefault="00A261E3" w:rsidP="00EF2986" w:rsidR="00EF2986" w:rsidRPr="00B07CD3">
      <w:pPr>
        <w:ind w:firstLine="708"/>
        <w:jc w:val="center"/>
      </w:pPr>
      <w:r w:rsidRPr="00B07CD3">
        <w:t xml:space="preserve">U Pazinu, dana </w:t>
      </w:r>
      <w:r w:rsidR="0099358E" w:rsidRPr="00B07CD3">
        <w:t>1</w:t>
      </w:r>
      <w:r w:rsidR="00125347">
        <w:t>9</w:t>
      </w:r>
      <w:r w:rsidR="00F56589" w:rsidRPr="00B07CD3">
        <w:t xml:space="preserve">. </w:t>
      </w:r>
      <w:r w:rsidR="00EF2986" w:rsidRPr="00B07CD3">
        <w:t xml:space="preserve">rujna </w:t>
      </w:r>
      <w:r w:rsidR="00F56589" w:rsidRPr="00B07CD3">
        <w:t>201</w:t>
      </w:r>
      <w:r w:rsidR="00370015" w:rsidRPr="00B07CD3">
        <w:t>7</w:t>
      </w:r>
      <w:r w:rsidRPr="00B07CD3">
        <w:t xml:space="preserve">. </w:t>
      </w:r>
    </w:p>
    <w:p w:rsidRDefault="00A261E3" w:rsidP="00EF2986" w:rsidR="00A261E3" w:rsidRPr="00425C17">
      <w:pPr>
        <w:ind w:firstLine="708"/>
        <w:jc w:val="center"/>
        <w:rPr>
          <w:color w:val="FF0000"/>
        </w:rPr>
      </w:pPr>
      <w:r w:rsidRPr="00425C17">
        <w:rPr>
          <w:color w:val="FF0000"/>
        </w:rPr>
        <w:tab/>
      </w:r>
      <w:r w:rsidRPr="00425C17">
        <w:rPr>
          <w:color w:val="FF0000"/>
        </w:rPr>
        <w:tab/>
      </w:r>
    </w:p>
    <w:p w:rsidRDefault="00A261E3" w:rsidP="00A261E3" w:rsidR="00A261E3" w:rsidRPr="0099358E">
      <w:pPr>
        <w:ind w:firstLine="708"/>
        <w:jc w:val="both"/>
      </w:pPr>
    </w:p>
    <w:p w:rsidRDefault="00A261E3" w:rsidP="00A261E3" w:rsidR="00A261E3" w:rsidRPr="0099358E">
      <w:pPr>
        <w:ind w:firstLine="708"/>
        <w:jc w:val="both"/>
      </w:pPr>
      <w:r w:rsidRPr="0099358E">
        <w:tab/>
      </w:r>
      <w:r w:rsidRPr="0099358E">
        <w:tab/>
      </w:r>
      <w:r w:rsidRPr="0099358E">
        <w:tab/>
      </w:r>
      <w:r w:rsidRPr="0099358E">
        <w:tab/>
      </w:r>
      <w:r w:rsidRPr="0099358E">
        <w:tab/>
      </w:r>
      <w:r w:rsidRPr="0099358E">
        <w:tab/>
      </w:r>
      <w:r w:rsidRPr="0099358E">
        <w:tab/>
      </w:r>
      <w:r w:rsidR="00F56589" w:rsidRPr="0099358E">
        <w:tab/>
      </w:r>
      <w:r w:rsidR="00F56589" w:rsidRPr="0099358E">
        <w:tab/>
      </w:r>
      <w:r w:rsidRPr="0099358E">
        <w:t>Stečajni sudac</w:t>
      </w:r>
      <w:r w:rsidRPr="0099358E">
        <w:tab/>
      </w:r>
      <w:r w:rsidRPr="0099358E">
        <w:tab/>
        <w:t xml:space="preserve">     </w:t>
      </w:r>
      <w:r w:rsidRPr="0099358E">
        <w:tab/>
      </w:r>
      <w:r w:rsidRPr="0099358E">
        <w:tab/>
      </w:r>
      <w:r w:rsidRPr="0099358E">
        <w:tab/>
      </w:r>
      <w:r w:rsidRPr="0099358E">
        <w:tab/>
      </w:r>
      <w:r w:rsidRPr="0099358E">
        <w:tab/>
      </w:r>
      <w:r w:rsidRPr="0099358E">
        <w:tab/>
        <w:t xml:space="preserve">                 </w:t>
      </w:r>
      <w:r w:rsidR="00F56589" w:rsidRPr="0099358E">
        <w:tab/>
        <w:t xml:space="preserve">    </w:t>
      </w:r>
      <w:r w:rsidR="00370015" w:rsidRPr="0099358E">
        <w:t xml:space="preserve">         Damir Rabar</w:t>
      </w:r>
    </w:p>
    <w:p w:rsidRDefault="00A261E3" w:rsidP="00A261E3" w:rsidR="00A261E3" w:rsidRPr="0099358E">
      <w:pPr>
        <w:ind w:firstLine="708"/>
        <w:jc w:val="both"/>
      </w:pPr>
    </w:p>
    <w:p w:rsidRDefault="00A261E3" w:rsidP="00A261E3" w:rsidR="00A261E3" w:rsidRPr="0099358E">
      <w:pPr>
        <w:ind w:firstLine="708"/>
        <w:jc w:val="both"/>
      </w:pPr>
    </w:p>
    <w:p w:rsidRDefault="00F56589" w:rsidP="00A261E3" w:rsidR="00F56589" w:rsidRPr="0099358E">
      <w:pPr>
        <w:ind w:firstLine="708"/>
        <w:jc w:val="both"/>
      </w:pPr>
    </w:p>
    <w:p w:rsidRDefault="00F56589" w:rsidP="00A261E3" w:rsidR="00F56589" w:rsidRPr="0099358E">
      <w:pPr>
        <w:ind w:firstLine="708"/>
        <w:jc w:val="both"/>
      </w:pPr>
    </w:p>
    <w:p w:rsidRDefault="00A261E3" w:rsidP="00A261E3" w:rsidR="00A261E3" w:rsidRPr="0099358E">
      <w:pPr>
        <w:ind w:firstLine="708"/>
        <w:jc w:val="both"/>
      </w:pPr>
    </w:p>
    <w:p w:rsidRDefault="00A261E3" w:rsidP="00A261E3" w:rsidR="00A261E3" w:rsidRPr="0099358E">
      <w:pPr>
        <w:jc w:val="both"/>
      </w:pPr>
      <w:r w:rsidRPr="0099358E">
        <w:t>UPUTA O PRAVNOM LIJEKU</w:t>
      </w:r>
    </w:p>
    <w:p w:rsidRDefault="00A261E3" w:rsidP="00A261E3" w:rsidR="00A261E3" w:rsidRPr="0099358E">
      <w:pPr>
        <w:jc w:val="both"/>
      </w:pPr>
      <w:r w:rsidRPr="0099358E">
        <w:t xml:space="preserve">Protiv ovog rješenja nezadovoljna stranka može podnijeti žalbu u roku od 8 dana od primitka istog. Žalba se podnosi putem ovoga suda u </w:t>
      </w:r>
      <w:r w:rsidR="00073167">
        <w:t>tri</w:t>
      </w:r>
      <w:r w:rsidRPr="0099358E">
        <w:t xml:space="preserve"> istovjetna primjerka, a o žalbi odlučuje Visoki trgovački sud republike Hrvatske.</w:t>
      </w:r>
    </w:p>
    <w:p w:rsidRDefault="00A261E3" w:rsidP="00A261E3" w:rsidR="00A261E3" w:rsidRPr="00D03F23">
      <w:pPr>
        <w:jc w:val="both"/>
      </w:pPr>
    </w:p>
    <w:p w:rsidRDefault="0033703B" w:rsidP="0033703B" w:rsidR="0033703B" w:rsidRPr="00D03F23">
      <w:pPr>
        <w:jc w:val="both"/>
      </w:pPr>
      <w:r w:rsidRPr="00D03F23">
        <w:t>DNA:</w:t>
      </w:r>
    </w:p>
    <w:p w:rsidRDefault="0033703B" w:rsidP="0033703B" w:rsidR="005B34EA">
      <w:pPr>
        <w:jc w:val="both"/>
      </w:pPr>
      <w:r w:rsidRPr="00D03F23">
        <w:t xml:space="preserve">- Predlagatelj </w:t>
      </w:r>
      <w:r w:rsidR="005B34EA">
        <w:t>ŠANGULIN d.o.o. Biograd n/m, po pun. ZOU Rikardo Perković i dr., Zadar, Elizabete Kotromanić 11/II,</w:t>
      </w:r>
    </w:p>
    <w:p w:rsidRDefault="005B34EA" w:rsidP="0033703B" w:rsidR="0033703B" w:rsidRPr="00425C17">
      <w:pPr>
        <w:jc w:val="both"/>
        <w:rPr>
          <w:color w:val="FF0000"/>
        </w:rPr>
      </w:pPr>
      <w:r>
        <w:t xml:space="preserve">- </w:t>
      </w:r>
      <w:r w:rsidR="0099358E" w:rsidRPr="00D03F23">
        <w:t>Republika Hrvatska, Ministarstvo financija, Porezna uprav</w:t>
      </w:r>
      <w:r w:rsidR="00623BCE">
        <w:t>a</w:t>
      </w:r>
      <w:r w:rsidR="0099358E" w:rsidRPr="00D03F23">
        <w:t xml:space="preserve">, Područni ured Istra, Primorje, Lika, </w:t>
      </w:r>
      <w:r w:rsidR="00623BCE">
        <w:t>zastupana</w:t>
      </w:r>
      <w:r w:rsidR="0099358E" w:rsidRPr="00D03F23">
        <w:t xml:space="preserve"> po Županijskom državnom odvjetništvu</w:t>
      </w:r>
      <w:r w:rsidR="0099358E">
        <w:t xml:space="preserve"> u Puli</w:t>
      </w:r>
      <w:r w:rsidR="00623BCE">
        <w:t>, Rovinjska 2a,</w:t>
      </w:r>
    </w:p>
    <w:p w:rsidRDefault="0033703B" w:rsidP="005B34EA" w:rsidR="005B34EA">
      <w:pPr>
        <w:jc w:val="both"/>
      </w:pPr>
      <w:r w:rsidRPr="00623BCE">
        <w:t xml:space="preserve">- </w:t>
      </w:r>
      <w:r w:rsidR="005B34EA">
        <w:t>stečajnom upravitelju  Ivoru Pliskovcu iz Rijeke, Ive Marinkovića 2,</w:t>
      </w:r>
    </w:p>
    <w:p w:rsidRDefault="005B34EA" w:rsidP="005B34EA" w:rsidR="005B34EA">
      <w:pPr>
        <w:jc w:val="both"/>
      </w:pPr>
      <w:r>
        <w:t>- FINA, RC Rijeka, F. Kurelca 8,</w:t>
      </w:r>
    </w:p>
    <w:p w:rsidRDefault="005B34EA" w:rsidP="005B34EA" w:rsidR="005B34EA">
      <w:pPr>
        <w:jc w:val="both"/>
      </w:pPr>
      <w:r>
        <w:t>- Porezna uprava – Područni ured Istra, Primorje, Lika, Pazin, M. B. Rašana 2/4,</w:t>
      </w:r>
    </w:p>
    <w:p w:rsidRDefault="005B34EA" w:rsidP="005B34EA" w:rsidR="0033703B" w:rsidRPr="005B34EA">
      <w:pPr>
        <w:jc w:val="both"/>
      </w:pPr>
      <w:r>
        <w:t>- e-Oglasna ploča 8 dana</w:t>
      </w:r>
      <w:r w:rsidR="00947E9A">
        <w:t>,</w:t>
      </w:r>
    </w:p>
    <w:p w:rsidRDefault="00F516D7" w:rsidP="00A261E3" w:rsidR="00A261E3" w:rsidRPr="00623BCE">
      <w:pPr>
        <w:jc w:val="both"/>
      </w:pPr>
      <w:r w:rsidRPr="00623BCE">
        <w:t xml:space="preserve">- sudskom registru, </w:t>
      </w:r>
      <w:r w:rsidR="0033703B" w:rsidRPr="00623BCE">
        <w:t>po pravomoćnosti</w:t>
      </w:r>
      <w:r w:rsidRPr="00623BCE">
        <w:t>.</w:t>
      </w:r>
      <w:r w:rsidR="00A261E3" w:rsidRPr="00623BCE">
        <w:rPr>
          <w:sz w:val="22"/>
        </w:rPr>
        <w:t xml:space="preserve"> </w:t>
      </w:r>
    </w:p>
    <w:sectPr w:rsidSect="00AE443E" w:rsidR="00A261E3" w:rsidRPr="00623BC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4EA" w:rsidR="005B34EA">
      <w:r>
        <w:separator/>
      </w:r>
    </w:p>
  </w:endnote>
  <w:endnote w:id="0" w:type="continuationSeparator">
    <w:p w:rsidRDefault="005B34EA" w:rsidR="005B3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4EA" w:rsidR="005B34EA">
      <w:r>
        <w:separator/>
      </w:r>
    </w:p>
  </w:footnote>
  <w:footnote w:id="0" w:type="continuationSeparator">
    <w:p w:rsidRDefault="005B34EA" w:rsidR="005B34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34EA" w:rsidP="00EE63EB" w:rsidR="005B34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34EA" w:rsidR="005B34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2596427"/>
      <w:docPartObj>
        <w:docPartGallery w:val="Page Numbers (Top of Page)"/>
        <w:docPartUnique/>
      </w:docPartObj>
    </w:sdtPr>
    <w:sdtEndPr/>
    <w:sdtContent>
      <w:p w:rsidRDefault="005B34EA" w:rsidP="00AE443E" w:rsidR="005B34EA" w:rsidRPr="00425C17">
        <w:pPr>
          <w:ind w:left="432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1A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AE443E">
          <w:t xml:space="preserve"> </w:t>
        </w:r>
        <w:r w:rsidRPr="00425C17">
          <w:t>Posl.br.: 1 St-</w:t>
        </w:r>
        <w:r>
          <w:t>1017</w:t>
        </w:r>
        <w:r w:rsidRPr="00425C17">
          <w:t>/16-</w:t>
        </w:r>
        <w:r w:rsidR="00125347">
          <w:t>56</w:t>
        </w:r>
      </w:p>
      <w:p w:rsidRDefault="001B11AC" w:rsidP="00AE443E" w:rsidR="005B34EA">
        <w:pPr>
          <w:pStyle w:val="Zaglavlje"/>
          <w:jc w:val="center"/>
        </w:pP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34EA" w:rsidP="00AE443E" w:rsidR="005B34EA" w:rsidRPr="00425C17">
    <w:pPr>
      <w:ind w:firstLine="720" w:left="5040"/>
      <w:jc w:val="center"/>
    </w:pPr>
    <w:r w:rsidRPr="00425C17">
      <w:t>Posl.br.: 1 St-</w:t>
    </w:r>
    <w:r>
      <w:t>1017</w:t>
    </w:r>
    <w:r w:rsidRPr="00425C17">
      <w:t>/16-</w:t>
    </w:r>
    <w:r w:rsidR="00125347">
      <w:t>56</w:t>
    </w:r>
  </w:p>
  <w:p w:rsidRDefault="005B34EA" w:rsidP="00AE443E" w:rsidR="005B34EA">
    <w:pPr>
      <w:pStyle w:val="Zaglavlje"/>
      <w:jc w:val="right"/>
    </w:pPr>
  </w:p>
  <w:p w:rsidRDefault="005B34EA" w:rsidR="005B34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4C25D8"/>
    <w:multiLevelType w:val="hybridMultilevel"/>
    <w:tmpl w:val="753C20E2"/>
    <w:lvl w:tplc="8EA277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D977E10"/>
    <w:multiLevelType w:val="hybridMultilevel"/>
    <w:tmpl w:val="D2F24774"/>
    <w:lvl w:tplc="0FAC92A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1E3"/>
    <w:rsid w:val="000561B6"/>
    <w:rsid w:val="00057D39"/>
    <w:rsid w:val="00063127"/>
    <w:rsid w:val="00073167"/>
    <w:rsid w:val="00125347"/>
    <w:rsid w:val="001B11AC"/>
    <w:rsid w:val="00205FFF"/>
    <w:rsid w:val="0022775A"/>
    <w:rsid w:val="002C4B85"/>
    <w:rsid w:val="00301182"/>
    <w:rsid w:val="00317677"/>
    <w:rsid w:val="0033703B"/>
    <w:rsid w:val="00370015"/>
    <w:rsid w:val="003A62F5"/>
    <w:rsid w:val="0042371F"/>
    <w:rsid w:val="00425C17"/>
    <w:rsid w:val="004A3E29"/>
    <w:rsid w:val="005B34EA"/>
    <w:rsid w:val="00617747"/>
    <w:rsid w:val="00623BCE"/>
    <w:rsid w:val="006B48CF"/>
    <w:rsid w:val="006C34CD"/>
    <w:rsid w:val="006C75C9"/>
    <w:rsid w:val="007C4620"/>
    <w:rsid w:val="007D478F"/>
    <w:rsid w:val="00804D0A"/>
    <w:rsid w:val="00895269"/>
    <w:rsid w:val="008D33FC"/>
    <w:rsid w:val="00947E9A"/>
    <w:rsid w:val="00966310"/>
    <w:rsid w:val="00973F06"/>
    <w:rsid w:val="0099358E"/>
    <w:rsid w:val="00A21037"/>
    <w:rsid w:val="00A261E3"/>
    <w:rsid w:val="00AC1A11"/>
    <w:rsid w:val="00AE443E"/>
    <w:rsid w:val="00B07CD3"/>
    <w:rsid w:val="00B20800"/>
    <w:rsid w:val="00B33CD9"/>
    <w:rsid w:val="00B4161B"/>
    <w:rsid w:val="00B71C2F"/>
    <w:rsid w:val="00BB25D3"/>
    <w:rsid w:val="00BE4122"/>
    <w:rsid w:val="00BF5699"/>
    <w:rsid w:val="00BF5848"/>
    <w:rsid w:val="00C64569"/>
    <w:rsid w:val="00C76803"/>
    <w:rsid w:val="00CE7D5B"/>
    <w:rsid w:val="00CF55E6"/>
    <w:rsid w:val="00D03F23"/>
    <w:rsid w:val="00D14485"/>
    <w:rsid w:val="00D279E6"/>
    <w:rsid w:val="00D65E4E"/>
    <w:rsid w:val="00D9599A"/>
    <w:rsid w:val="00DF25DA"/>
    <w:rsid w:val="00E4030B"/>
    <w:rsid w:val="00E44AD7"/>
    <w:rsid w:val="00E75E1E"/>
    <w:rsid w:val="00EE63EB"/>
    <w:rsid w:val="00EF2986"/>
    <w:rsid w:val="00F20D7B"/>
    <w:rsid w:val="00F516D7"/>
    <w:rsid w:val="00F56589"/>
    <w:rsid w:val="00F62217"/>
    <w:rsid w:val="00F7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E443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5658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56589"/>
  </w:style>
  <w:style w:styleId="Podnoje" w:type="paragraph">
    <w:name w:val="footer"/>
    <w:basedOn w:val="Normal"/>
    <w:rsid w:val="00F56589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443E"/>
    <w:rPr>
      <w:sz w:val="24"/>
      <w:szCs w:val="24"/>
    </w:rPr>
  </w:style>
  <w:style w:styleId="Tekstbalonia" w:type="paragraph">
    <w:name w:val="Balloon Text"/>
    <w:basedOn w:val="Normal"/>
    <w:link w:val="TekstbaloniaChar"/>
    <w:rsid w:val="00F51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16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1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1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1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1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E443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5658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56589"/>
  </w:style>
  <w:style w:styleId="Podnoje" w:type="paragraph">
    <w:name w:val="footer"/>
    <w:basedOn w:val="Normal"/>
    <w:rsid w:val="00F56589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443E"/>
    <w:rPr>
      <w:sz w:val="24"/>
      <w:szCs w:val="24"/>
    </w:rPr>
  </w:style>
  <w:style w:styleId="Tekstbalonia" w:type="paragraph">
    <w:name w:val="Balloon Text"/>
    <w:basedOn w:val="Normal"/>
    <w:link w:val="TekstbaloniaChar"/>
    <w:rsid w:val="00F51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16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1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1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1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1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6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3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19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703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TIGAR I LAV d.o.o. PULA</izvorni_sadrzaj>
    <derivirana_varijabla naziv="DomainObject.Predmet.ProtustrankaFormated_1">  TIGAR I LAV d.o.o. PULA</derivirana_varijabla>
  </DomainObject.Predmet.ProtustrankaFormated>
  <DomainObject.Predmet.ProtustrankaFormatedOIB>
    <izvorni_sadrzaj>  TIGAR I LAV d.o.o. PULA, OIB 43948862357</izvorni_sadrzaj>
    <derivirana_varijabla naziv="DomainObject.Predmet.ProtustrankaFormatedOIB_1">  TIGAR I LAV d.o.o. PULA, OIB 43948862357</derivirana_varijabla>
  </DomainObject.Predmet.ProtustrankaFormatedOIB>
  <DomainObject.Predmet.ProtustrankaFormatedWithAdress>
    <izvorni_sadrzaj> TIGAR I LAV d.o.o. PULA, Veruda 29, 52100 Pula</izvorni_sadrzaj>
    <derivirana_varijabla naziv="DomainObject.Predmet.ProtustrankaFormatedWithAdress_1"> TIGAR I LAV d.o.o. PULA, Veruda 29, 52100 Pula</derivirana_varijabla>
  </DomainObject.Predmet.ProtustrankaFormatedWithAdress>
  <DomainObject.Predmet.ProtustrankaFormatedWithAdressOIB>
    <izvorni_sadrzaj> TIGAR I LAV d.o.o. PULA, OIB 43948862357, Veruda 29, 52100 Pula</izvorni_sadrzaj>
    <derivirana_varijabla naziv="DomainObject.Predmet.ProtustrankaFormatedWithAdressOIB_1"> TIGAR I LAV d.o.o. PULA, OIB 43948862357, Veruda 29, 52100 Pula</derivirana_varijabla>
  </DomainObject.Predmet.ProtustrankaFormatedWithAdressOIB>
  <DomainObject.Predmet.ProtustrankaWithAdress>
    <izvorni_sadrzaj>TIGAR I LAV d.o.o. PULA Veruda 29, 52100 Pula</izvorni_sadrzaj>
    <derivirana_varijabla naziv="DomainObject.Predmet.ProtustrankaWithAdress_1">TIGAR I LAV d.o.o. PULA Veruda 29, 52100 Pula</derivirana_varijabla>
  </DomainObject.Predmet.ProtustrankaWithAdress>
  <DomainObject.Predmet.ProtustrankaWithAdressOIB>
    <izvorni_sadrzaj>TIGAR I LAV d.o.o. PULA, OIB 43948862357, Veruda 29, 52100 Pula</izvorni_sadrzaj>
    <derivirana_varijabla naziv="DomainObject.Predmet.ProtustrankaWithAdressOIB_1">TIGAR I LAV d.o.o. PULA, OIB 43948862357, Veruda 29, 52100 Pula</derivirana_varijabla>
  </DomainObject.Predmet.ProtustrankaWithAdressOIB>
  <DomainObject.Predmet.ProtustrankaNazivFormated>
    <izvorni_sadrzaj>TIGAR I LAV d.o.o. PULA</izvorni_sadrzaj>
    <derivirana_varijabla naziv="DomainObject.Predmet.ProtustrankaNazivFormated_1">TIGAR I LAV d.o.o. PULA</derivirana_varijabla>
  </DomainObject.Predmet.ProtustrankaNazivFormated>
  <DomainObject.Predmet.ProtustrankaNazivFormatedOIB>
    <izvorni_sadrzaj>TIGAR I LAV d.o.o. PULA, OIB 43948862357</izvorni_sadrzaj>
    <derivirana_varijabla naziv="DomainObject.Predmet.ProtustrankaNazivFormatedOIB_1">TIGAR I LAV d.o.o. PULA, OIB 43948862357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ŠANGULIN d.o.o. BIOGRAD NA MORU zastupanog po punomoćniku ZOU Rikardo Perković i dr.</izvorni_sadrzaj>
    <derivirana_varijabla naziv="DomainObject.Predmet.StrankaFormated_1">  ŠANGULIN d.o.o. BIOGRAD NA MORU zastupanog po punomoćniku ZOU Rikardo Perković i dr.</derivirana_varijabla>
  </DomainObject.Predmet.StrankaFormated>
  <DomainObject.Predmet.StrankaFormatedOIB>
    <izvorni_sadrzaj>  ŠANGULIN d.o.o. BIOGRAD NA MORU, OIB 52945228571 zastupanog po punomoćniku ZOU Rikardo Perković i dr.</izvorni_sadrzaj>
    <derivirana_varijabla naziv="DomainObject.Predmet.StrankaFormatedOIB_1">  ŠANGULIN d.o.o. BIOGRAD NA MORU, OIB 52945228571 zastupanog po punomoćniku ZOU Rikardo Perković i dr.</derivirana_varijabla>
  </DomainObject.Predmet.StrankaFormatedOIB>
  <DomainObject.Predmet.StrankaFormatedWithAdress>
    <izvorni_sadrzaj> ŠANGULIN d.o.o. BIOGRAD NA MORU, Kraljice Jelene 3, 23210 Biograd Na Moru zastupanog po punomoćniku ZOU Rikardo Perković i dr.</izvorni_sadrzaj>
    <derivirana_varijabla naziv="DomainObject.Predmet.StrankaFormatedWithAdress_1"> ŠANGULIN d.o.o. BIOGRAD NA MORU, Kraljice Jelene 3, 23210 Biograd Na Moru zastupanog po punomoćniku ZOU Rikardo Perković i dr.</derivirana_varijabla>
  </DomainObject.Predmet.StrankaFormatedWithAdress>
  <DomainObject.Predmet.StrankaFormatedWithAdressOIB>
    <izvorni_sadrzaj> ŠANGULIN d.o.o. BIOGRAD NA MORU, OIB 52945228571, Kraljice Jelene 3, 23210 Biograd Na Moru zastupanog po punomoćniku ZOU Rikardo Perković i dr.</izvorni_sadrzaj>
    <derivirana_varijabla naziv="DomainObject.Predmet.StrankaFormatedWithAdressOIB_1"> ŠANGULIN d.o.o. BIOGRAD NA MORU, OIB 52945228571, Kraljice Jelene 3, 23210 Biograd Na Moru zastupanog po punomoćniku ZOU Rikardo Perković i dr.</derivirana_varijabla>
  </DomainObject.Predmet.StrankaFormatedWithAdressOIB>
  <DomainObject.Predmet.StrankaWithAdress>
    <izvorni_sadrzaj>ŠANGULIN d.o.o. BIOGRAD NA MORU Kraljice Jelene 3,23210 Biograd Na Moru</izvorni_sadrzaj>
    <derivirana_varijabla naziv="DomainObject.Predmet.StrankaWithAdress_1">ŠANGULIN d.o.o. BIOGRAD NA MORU Kraljice Jelene 3,23210 Biograd Na Moru</derivirana_varijabla>
  </DomainObject.Predmet.StrankaWithAdress>
  <DomainObject.Predmet.StrankaWithAdressOIB>
    <izvorni_sadrzaj>ŠANGULIN d.o.o. BIOGRAD NA MORU, OIB 52945228571, Kraljice Jelene 3,23210 Biograd Na Moru</izvorni_sadrzaj>
    <derivirana_varijabla naziv="DomainObject.Predmet.StrankaWithAdressOIB_1">ŠANGULIN d.o.o. BIOGRAD NA MORU, OIB 52945228571, Kraljice Jelene 3,23210 Biograd Na Moru</derivirana_varijabla>
  </DomainObject.Predmet.StrankaWithAdressOIB>
  <DomainObject.Predmet.StrankaNazivFormated>
    <izvorni_sadrzaj>ŠANGULIN d.o.o. BIOGRAD NA MORU</izvorni_sadrzaj>
    <derivirana_varijabla naziv="DomainObject.Predmet.StrankaNazivFormated_1">ŠANGULIN d.o.o. BIOGRAD NA MORU</derivirana_varijabla>
  </DomainObject.Predmet.StrankaNazivFormated>
  <DomainObject.Predmet.StrankaNazivFormatedOIB>
    <izvorni_sadrzaj>ŠANGULIN d.o.o. BIOGRAD NA MORU, OIB 52945228571</izvorni_sadrzaj>
    <derivirana_varijabla naziv="DomainObject.Predmet.StrankaNazivFormatedOIB_1">ŠANGULIN d.o.o. BIOGRAD NA MORU, OIB 52945228571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28035.98</izvorni_sadrzaj>
    <derivirana_varijabla naziv="DomainObject.Predmet.TrenutnaVrijednost_1">28035.98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ŠANGULIN d.o.o. BIOGRAD NA MORU zastupanog po punomoćniku ZOU Rikardo Perković i dr.</item>
    </izvorni_sadrzaj>
    <derivirana_varijabla naziv="DomainObject.Predmet.StrankaListFormated_1">
      <item>ŠANGULIN d.o.o. BIOGRAD NA MORU zastupanog po punomoćniku ZOU Rikardo Perković i dr.</item>
    </derivirana_varijabla>
  </DomainObject.Predmet.StrankaListFormated>
  <DomainObject.Predmet.StrankaListFormatedOIB>
    <izvorni_sadrzaj>
      <item>ŠANGULIN d.o.o. BIOGRAD NA MORU, OIB 52945228571 zastupanog po punomoćniku ZOU Rikardo Perković i dr.</item>
    </izvorni_sadrzaj>
    <derivirana_varijabla naziv="DomainObject.Predmet.StrankaListFormatedOIB_1">
      <item>ŠANGULIN d.o.o. BIOGRAD NA MORU, OIB 52945228571 zastupanog po punomoćniku ZOU Rikardo Perković i dr.</item>
    </derivirana_varijabla>
  </DomainObject.Predmet.StrankaListFormatedOIB>
  <DomainObject.Predmet.StrankaListFormatedWithAdress>
    <izvorni_sadrzaj>
      <item>ŠANGULIN d.o.o. BIOGRAD NA MORU, Kraljice Jelene 3, 23210 Biograd Na Moru zastupanog po punomoćniku ZOU Rikardo Perković i dr.</item>
    </izvorni_sadrzaj>
    <derivirana_varijabla naziv="DomainObject.Predmet.StrankaListFormatedWithAdress_1">
      <item>ŠANGULIN d.o.o. BIOGRAD NA MORU, Kraljice Jelene 3, 23210 Biograd Na Moru zastupanog po punomoćniku ZOU Rikardo Perković i dr.</item>
    </derivirana_varijabla>
  </DomainObject.Predmet.StrankaListFormatedWithAdress>
  <DomainObject.Predmet.StrankaListFormatedWithAdressOIB>
    <izvorni_sadrzaj>
      <item>ŠANGULIN d.o.o. BIOGRAD NA MORU, OIB 52945228571, Kraljice Jelene 3, 23210 Biograd Na Moru zastupanog po punomoćniku ZOU Rikardo Perković i dr.</item>
    </izvorni_sadrzaj>
    <derivirana_varijabla naziv="DomainObject.Predmet.StrankaListFormatedWithAdressOIB_1">
      <item>ŠANGULIN d.o.o. BIOGRAD NA MORU, OIB 52945228571, Kraljice Jelene 3, 23210 Biograd Na Moru zastupanog po punomoćniku ZOU Rikardo Perković i dr.</item>
    </derivirana_varijabla>
  </DomainObject.Predmet.StrankaListFormatedWithAdressOIB>
  <DomainObject.Predmet.StrankaListNazivFormated>
    <izvorni_sadrzaj>
      <item>ŠANGULIN d.o.o. BIOGRAD NA MORU</item>
    </izvorni_sadrzaj>
    <derivirana_varijabla naziv="DomainObject.Predmet.StrankaListNazivFormated_1">
      <item>ŠANGULIN d.o.o. BIOGRAD NA MORU</item>
    </derivirana_varijabla>
  </DomainObject.Predmet.StrankaListNazivFormated>
  <DomainObject.Predmet.StrankaListNazivFormatedOIB>
    <izvorni_sadrzaj>
      <item>ŠANGULIN d.o.o. BIOGRAD NA MORU, OIB 52945228571</item>
    </izvorni_sadrzaj>
    <derivirana_varijabla naziv="DomainObject.Predmet.StrankaListNazivFormatedOIB_1">
      <item>ŠANGULIN d.o.o. BIOGRAD NA MORU, OIB 52945228571</item>
    </derivirana_varijabla>
  </DomainObject.Predmet.StrankaListNazivFormatedOIB>
  <DomainObject.Predmet.ProtuStrankaListFormated>
    <izvorni_sadrzaj>
      <item>TIGAR I LAV d.o.o. PULA</item>
    </izvorni_sadrzaj>
    <derivirana_varijabla naziv="DomainObject.Predmet.ProtuStrankaListFormated_1">
      <item>TIGAR I LAV d.o.o. PULA</item>
    </derivirana_varijabla>
  </DomainObject.Predmet.ProtuStrankaListFormated>
  <DomainObject.Predmet.ProtuStrankaListFormatedOIB>
    <izvorni_sadrzaj>
      <item>TIGAR I LAV d.o.o. PULA, OIB 43948862357</item>
    </izvorni_sadrzaj>
    <derivirana_varijabla naziv="DomainObject.Predmet.ProtuStrankaListFormatedOIB_1">
      <item>TIGAR I LAV d.o.o. PULA, OIB 43948862357</item>
    </derivirana_varijabla>
  </DomainObject.Predmet.ProtuStrankaListFormatedOIB>
  <DomainObject.Predmet.ProtuStrankaListFormatedWithAdress>
    <izvorni_sadrzaj>
      <item>TIGAR I LAV d.o.o. PULA, Veruda 29, 52100 Pula</item>
    </izvorni_sadrzaj>
    <derivirana_varijabla naziv="DomainObject.Predmet.ProtuStrankaListFormatedWithAdress_1">
      <item>TIGAR I LAV d.o.o. PULA, Veruda 29, 52100 Pula</item>
    </derivirana_varijabla>
  </DomainObject.Predmet.ProtuStrankaListFormatedWithAdress>
  <DomainObject.Predmet.ProtuStrankaListFormatedWithAdressOIB>
    <izvorni_sadrzaj>
      <item>TIGAR I LAV d.o.o. PULA, OIB 43948862357, Veruda 29, 52100 Pula</item>
    </izvorni_sadrzaj>
    <derivirana_varijabla naziv="DomainObject.Predmet.ProtuStrankaListFormatedWithAdressOIB_1">
      <item>TIGAR I LAV d.o.o. PULA, OIB 43948862357, Veruda 29, 52100 Pula</item>
    </derivirana_varijabla>
  </DomainObject.Predmet.ProtuStrankaListFormatedWithAdressOIB>
  <DomainObject.Predmet.ProtuStrankaListNazivFormated>
    <izvorni_sadrzaj>
      <item>TIGAR I LAV d.o.o. PULA</item>
    </izvorni_sadrzaj>
    <derivirana_varijabla naziv="DomainObject.Predmet.ProtuStrankaListNazivFormated_1">
      <item>TIGAR I LAV d.o.o. PULA</item>
    </derivirana_varijabla>
  </DomainObject.Predmet.ProtuStrankaListNazivFormated>
  <DomainObject.Predmet.ProtuStrankaListNazivFormatedOIB>
    <izvorni_sadrzaj>
      <item>TIGAR I LAV d.o.o. PULA, OIB 43948862357</item>
    </izvorni_sadrzaj>
    <derivirana_varijabla naziv="DomainObject.Predmet.ProtuStrankaListNazivFormatedOIB_1">
      <item>TIGAR I LAV d.o.o. PULA, OIB 43948862357</item>
    </derivirana_varijabla>
  </DomainObject.Predmet.ProtuStrankaListNazivFormatedOIB>
  <DomainObject.Predmet.OstaliListFormated>
    <izvorni_sadrzaj>
      <item>ZOU Rikardo Perković i dr. punomoćnik sudionika u postupku ŠANGULIN d.o.o. BIOGRAD NA MORU</item>
    </izvorni_sadrzaj>
    <derivirana_varijabla naziv="DomainObject.Predmet.OstaliListFormated_1">
      <item>ZOU Rikardo Perković i dr. punomoćnik sudionika u postupku ŠANGULIN d.o.o. BIOGRAD NA MORU</item>
    </derivirana_varijabla>
  </DomainObject.Predmet.OstaliListFormated>
  <DomainObject.Predmet.OstaliListFormatedOIB>
    <izvorni_sadrzaj>
      <item>ZOU Rikardo Perković i dr. punomoćnik sudionika u postupku ŠANGULIN d.o.o. BIOGRAD NA MORU</item>
    </izvorni_sadrzaj>
    <derivirana_varijabla naziv="DomainObject.Predmet.OstaliListFormatedOIB_1">
      <item>ZOU Rikardo Perković i dr. punomoćnik sudionika u postupku ŠANGULIN d.o.o. BIOGRAD NA MORU</item>
    </derivirana_varijabla>
  </DomainObject.Predmet.OstaliListFormatedOIB>
  <DomainObject.Predmet.OstaliListFormatedWithAdress>
    <izvorni_sadrzaj>
      <item>ZOU Rikardo Perković i dr., Elizabete Kotomanić 11/II, 23000 Zadar punomoćnik sudionika u postupku ŠANGULIN d.o.o. BIOGRAD NA MORU</item>
    </izvorni_sadrzaj>
    <derivirana_varijabla naziv="DomainObject.Predmet.OstaliListFormatedWithAdress_1">
      <item>ZOU Rikardo Perković i dr., Elizabete Kotomanić 11/II, 23000 Zadar punomoćnik sudionika u postupku ŠANGULIN d.o.o. BIOGRAD NA MORU</item>
    </derivirana_varijabla>
  </DomainObject.Predmet.OstaliListFormatedWithAdress>
  <DomainObject.Predmet.OstaliListFormatedWithAdressOIB>
    <izvorni_sadrzaj>
      <item>ZOU Rikardo Perković i dr., Elizabete Kotomanić 11/II, 23000 Zadar punomoćnik sudionika u postupku ŠANGULIN d.o.o. BIOGRAD NA MORU</item>
    </izvorni_sadrzaj>
    <derivirana_varijabla naziv="DomainObject.Predmet.OstaliListFormatedWithAdressOIB_1">
      <item>ZOU Rikardo Perković i dr., Elizabete Kotomanić 11/II, 23000 Zadar punomoćnik sudionika u postupku ŠANGULIN d.o.o. BIOGRAD NA MORU</item>
    </derivirana_varijabla>
  </DomainObject.Predmet.OstaliListFormatedWithAdressOIB>
  <DomainObject.Predmet.OstaliListNazivFormated>
    <izvorni_sadrzaj>
      <item>ZOU Rikardo Perković i dr.</item>
    </izvorni_sadrzaj>
    <derivirana_varijabla naziv="DomainObject.Predmet.OstaliListNazivFormated_1">
      <item>ZOU Rikardo Perković i dr.</item>
    </derivirana_varijabla>
  </DomainObject.Predmet.OstaliListNazivFormated>
  <DomainObject.Predmet.OstaliListNazivFormatedOIB>
    <izvorni_sadrzaj>
      <item>ZOU Rikardo Perković i dr.</item>
    </izvorni_sadrzaj>
    <derivirana_varijabla naziv="DomainObject.Predmet.OstaliListNazivFormatedOIB_1">
      <item>ZOU Rikardo Perković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ŠANGULIN d.o.o. BIOGRAD NA MORU</izvorni_sadrzaj>
    <derivirana_varijabla naziv="DomainObject.Predmet.StrankaIDrugi_1">ŠANGULIN d.o.o. BIOGRAD NA MORU</derivirana_varijabla>
  </DomainObject.Predmet.StrankaIDrugi>
  <DomainObject.Predmet.ProtustrankaIDrugi>
    <izvorni_sadrzaj>TIGAR I LAV d.o.o. PULA</izvorni_sadrzaj>
    <derivirana_varijabla naziv="DomainObject.Predmet.ProtustrankaIDrugi_1">TIGAR I LAV d.o.o. PULA</derivirana_varijabla>
  </DomainObject.Predmet.ProtustrankaIDrugi>
  <DomainObject.Predmet.StrankaIDrugiAdressOIB>
    <izvorni_sadrzaj>ŠANGULIN d.o.o. BIOGRAD NA MORU, OIB 52945228571, Kraljice Jelene 3, 23210 Biograd Na Moru</izvorni_sadrzaj>
    <derivirana_varijabla naziv="DomainObject.Predmet.StrankaIDrugiAdressOIB_1">ŠANGULIN d.o.o. BIOGRAD NA MORU, OIB 52945228571, Kraljice Jelene 3, 23210 Biograd Na Moru</derivirana_varijabla>
  </DomainObject.Predmet.StrankaIDrugiAdressOIB>
  <DomainObject.Predmet.ProtustrankaIDrugiAdressOIB>
    <izvorni_sadrzaj>TIGAR I LAV d.o.o. PULA, OIB 43948862357, Veruda 29, 52100 Pula</izvorni_sadrzaj>
    <derivirana_varijabla naziv="DomainObject.Predmet.ProtustrankaIDrugiAdressOIB_1">TIGAR I LAV d.o.o. PULA, OIB 43948862357, Veruda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ZOU Rikardo Perković i dr.</item>
      <item>TIGAR I LAV d.o.o. PULA</item>
      <item>ŠANGULIN d.o.o. BIOGRAD NA MORU</item>
    </izvorni_sadrzaj>
    <derivirana_varijabla naziv="DomainObject.Predmet.SudioniciListNaziv_1">
      <item>ZOU Rikardo Perković i dr.</item>
      <item>TIGAR I LAV d.o.o. PULA</item>
      <item>ŠANGULIN d.o.o. BIOGRAD NA MORU</item>
    </derivirana_varijabla>
  </DomainObject.Predmet.SudioniciListNaziv>
  <DomainObject.Predmet.SudioniciListAdressOIB>
    <izvorni_sadrzaj>
      <item>ZOU Rikardo Perković i dr., Elizabete Kotomanić 11/II,23000 Zadar</item>
      <item>TIGAR I LAV d.o.o. PULA, OIB 43948862357, Veruda 29,52100 Pula</item>
      <item>ŠANGULIN d.o.o. BIOGRAD NA MORU, OIB 52945228571, Kraljice Jelene 3,23210 Biograd Na Moru</item>
    </izvorni_sadrzaj>
    <derivirana_varijabla naziv="DomainObject.Predmet.SudioniciListAdressOIB_1">
      <item>ZOU Rikardo Perković i dr., Elizabete Kotomanić 11/II,23000 Zadar</item>
      <item>TIGAR I LAV d.o.o. PULA, OIB 43948862357, Veruda 29,52100 Pula</item>
      <item>ŠANGULIN d.o.o. BIOGRAD NA MORU, OIB 52945228571, Kraljice Jelene 3,23210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43948862357</item>
      <item>, OIB 52945228571</item>
    </izvorni_sadrzaj>
    <derivirana_varijabla naziv="DomainObject.Predmet.SudioniciListNazivOIB_1">
      <item>, OIB null</item>
      <item>, OIB 43948862357</item>
      <item>, OIB 52945228571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2972</properties:Characters>
  <properties:Lines>84</properties:Lines>
  <properties:Paragraphs>32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2017-09-18T11:52:00Z</dcterms:created>
  <dc:creator>jmatika</dc:creator>
  <cp:lastModifiedBy>Lorena Paris Aničić</cp:lastModifiedBy>
  <cp:lastPrinted>2017-09-19T07:49:00Z</cp:lastPrinted>
  <dcterms:modified xmlns:xsi="http://www.w3.org/2001/XMLSchema-instance" xsi:type="dcterms:W3CDTF">2017-09-19T07:52:00Z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