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e149" w14:paraId="cdee149" w:rsidRDefault="00AE649C" w:rsidP="00E72A5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72A57" w:rsidP="00E72A5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72A57" w:rsidP="00E72A57" w:rsidR="00E72A57">
      <w:pPr>
        <w:pStyle w:val="SudNaziv"/>
      </w:pPr>
      <w:r>
        <w:t>TRGOVAČKI SUD U VARAŽDINU</w:t>
      </w:r>
    </w:p>
    <w:p w:rsidRDefault="00E72A57" w:rsidP="00E72A57" w:rsidR="00E72A57">
      <w:pPr>
        <w:pStyle w:val="SudNaziv"/>
      </w:pPr>
    </w:p>
    <w:p w:rsidRDefault="00E72A57" w:rsidP="00E72A57" w:rsidR="00E72A57">
      <w:pPr>
        <w:pStyle w:val="SudNaziv"/>
      </w:pPr>
    </w:p>
    <w:p w:rsidRDefault="00E72A57" w:rsidP="00E72A57" w:rsidR="00E72A57" w:rsidRPr="00B76F3C">
      <w:pPr>
        <w:pStyle w:val="SudNaziv"/>
      </w:pPr>
    </w:p>
    <w:p w:rsidRDefault="00E72A57" w:rsidP="00E72A57" w:rsidR="00E72A57">
      <w:pPr>
        <w:spacing w:after="0"/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</w:p>
    <w:p w:rsidRDefault="00E72A57" w:rsidP="00E72A57" w:rsidR="00E72A57">
      <w:pPr>
        <w:spacing w:after="0"/>
        <w:jc w:val="center"/>
      </w:pPr>
      <w:r>
        <w:t>REPUBLIKA HRVATSKA</w:t>
      </w:r>
    </w:p>
    <w:p w:rsidRDefault="00E72A57" w:rsidP="00E72A57" w:rsidR="00E72A57">
      <w:pPr>
        <w:spacing w:after="0"/>
        <w:jc w:val="center"/>
      </w:pPr>
    </w:p>
    <w:p w:rsidRDefault="00E72A57" w:rsidP="00E72A57" w:rsidR="00E72A57">
      <w:pPr>
        <w:spacing w:after="0"/>
        <w:jc w:val="center"/>
      </w:pPr>
      <w:r>
        <w:t>R J E Š E NJ E</w:t>
      </w: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SLASTIČARSTVO CVEK d.o.o. </w:t>
      </w:r>
      <w:proofErr w:type="spellStart"/>
      <w:r>
        <w:t>Pušćine</w:t>
      </w:r>
      <w:proofErr w:type="spellEnd"/>
      <w:r>
        <w:t>, Čakovečka 82, MBS: 070054378, OIB: 38598650783, nakon održanog posebnog ispitnog ročišta 15. lipnja 2016. g., dana 17. lipnja 2016. g.</w:t>
      </w: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center"/>
      </w:pPr>
      <w:r>
        <w:t>r i j e š i o    j e</w:t>
      </w: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</w:pPr>
      <w:r>
        <w:t>I</w:t>
      </w:r>
      <w:r>
        <w:tab/>
        <w:t>Utvrđuju se sljedeće tražbine:</w:t>
      </w:r>
    </w:p>
    <w:p w:rsidRDefault="00E72A57" w:rsidP="00E72A57" w:rsidR="00E72A57">
      <w:pPr>
        <w:spacing w:after="0"/>
        <w:ind w:firstLine="720"/>
      </w:pPr>
    </w:p>
    <w:p w:rsidRDefault="00E72A57" w:rsidP="00E72A57" w:rsidR="00E72A57">
      <w:pPr>
        <w:spacing w:after="0"/>
        <w:ind w:firstLine="720"/>
      </w:pPr>
    </w:p>
    <w:p w:rsidRDefault="00E72A57" w:rsidP="00E72A57" w:rsidR="00E72A57">
      <w:pPr>
        <w:spacing w:after="0"/>
        <w:ind w:firstLine="720"/>
      </w:pPr>
      <w:r>
        <w:t>DRUGI VIŠI ISPLATNI RED:</w:t>
      </w:r>
    </w:p>
    <w:p w:rsidRDefault="00E72A57" w:rsidP="00E72A57" w:rsidR="00E72A57">
      <w:pPr>
        <w:spacing w:after="0"/>
        <w:jc w:val="both"/>
      </w:pPr>
    </w:p>
    <w:tbl>
      <w:tblPr>
        <w:tblW w:type="dxa" w:w="8793"/>
        <w:tblInd w:type="dxa" w:w="93"/>
        <w:tblLook w:val="04A0" w:noVBand="1" w:noHBand="0" w:lastColumn="0" w:firstColumn="1" w:lastRow="0" w:firstRow="1"/>
      </w:tblPr>
      <w:tblGrid>
        <w:gridCol w:w="1014"/>
        <w:gridCol w:w="1695"/>
        <w:gridCol w:w="1366"/>
        <w:gridCol w:w="1732"/>
        <w:gridCol w:w="1559"/>
        <w:gridCol w:w="1427"/>
      </w:tblGrid>
      <w:tr w:rsidTr="00E72A57" w:rsidR="00E72A57">
        <w:trPr>
          <w:trHeight w:val="885"/>
        </w:trPr>
        <w:tc>
          <w:tcPr>
            <w:tcW w:type="dxa" w:w="10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E72A57" w:rsidR="00E72A57">
        <w:trPr>
          <w:trHeight w:val="713"/>
        </w:trPr>
        <w:tc>
          <w:tcPr>
            <w:tcW w:type="dxa" w:w="10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RH, Ministarstvo financija, Porezna uprava, Područni ured Sjeverozapadna Hrvatska, zastupana po ŽDO Varaždin, OIB: 18683136487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Porez na dodanu vrijednost, članarina HGK (ovjeren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izlist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stanja dugovanja od Porezne uprave, uvid u stanje računa poreznog obveznika)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41.483,73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41.483,73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72A57" w:rsidP="00E72A57" w:rsidR="00E72A57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ind w:left="720"/>
        <w:jc w:val="center"/>
      </w:pPr>
      <w:r>
        <w:t>Obrazloženje</w:t>
      </w:r>
    </w:p>
    <w:p w:rsidRDefault="00E72A57" w:rsidP="00E72A57" w:rsidR="00E72A57">
      <w:pPr>
        <w:spacing w:after="0"/>
        <w:ind w:left="720"/>
        <w:jc w:val="both"/>
      </w:pPr>
    </w:p>
    <w:p w:rsidRDefault="00E72A57" w:rsidP="00E72A57" w:rsidR="00E72A57">
      <w:pPr>
        <w:spacing w:after="0"/>
        <w:ind w:firstLine="708"/>
        <w:jc w:val="both"/>
      </w:pPr>
      <w:r>
        <w:t xml:space="preserve">U ovom stečajnom postupku na posebnom ispitnom ročištu održanom 15. lipnja 2016. godine, stečajna upraviteljica očitovala se o naknadno prijavljenoj tražbini koja je prijavljena u roku iz čl. 176. st. 2. Stečajnog zakona. </w:t>
      </w:r>
    </w:p>
    <w:p w:rsidRDefault="00E72A57" w:rsidP="00E72A57" w:rsidR="00E72A57">
      <w:pPr>
        <w:spacing w:after="0"/>
        <w:ind w:firstLine="708"/>
        <w:jc w:val="both"/>
      </w:pPr>
      <w:r>
        <w:lastRenderedPageBreak/>
        <w:t>U smislu čl. 177. st. 1. Stečajnog zakona tražbina se smatra utvrđenom ako ju na ispitnom ročištu prizna stečajni upravitelj, a ne ospori koji od stečajnih vjerovnika, odnosno ako izjavljeno osporavanje bude otklonjeno.</w:t>
      </w:r>
    </w:p>
    <w:p w:rsidRDefault="00E72A57" w:rsidP="00E72A57" w:rsidR="00E72A57">
      <w:pPr>
        <w:spacing w:after="0"/>
        <w:ind w:firstLine="708"/>
        <w:jc w:val="both"/>
      </w:pPr>
      <w:r>
        <w:t>Na temelju rezultata posebnog ispitnog ročišta, te na temelju izjašnjenja stečajnog upravitelja, sud je temeljem čl. 177. st. 2. SZ-a sastavio posebnu tablicu ispitanih tražbina u koju je za svaku prijavljenu tražbinu unijeto u kojoj je mjeri tražbina utvrđena prema svom iznosu i redu.</w:t>
      </w:r>
    </w:p>
    <w:p w:rsidRDefault="00E72A57" w:rsidP="00E72A57" w:rsidR="00E72A57">
      <w:pPr>
        <w:spacing w:after="0"/>
        <w:ind w:firstLine="708"/>
        <w:jc w:val="both"/>
      </w:pPr>
      <w:r>
        <w:t>Na temelju navedene tablice ispitanih tražbina donijeto je ovo rješenje kojim je odlučeno u kojem su iznosu i u kojem isplatnom redu pojedine tražbine utvrđene (u smislu čl. 177. st. 3. SZ-a). Tražbine koje je priznao stečajni upravitelj, a nije osporio nitko od stečajnih vjerovnika, smatraju se utvrđenima, kako je to navedeno u izreci ovog rješenja.</w:t>
      </w:r>
    </w:p>
    <w:p w:rsidRDefault="00E72A57" w:rsidP="00E72A57" w:rsidR="00E72A57">
      <w:pPr>
        <w:spacing w:after="0"/>
        <w:ind w:left="720"/>
        <w:jc w:val="both"/>
      </w:pPr>
      <w:r>
        <w:t>Osporavanja tražbina nije bilo.</w:t>
      </w:r>
    </w:p>
    <w:p w:rsidRDefault="00E72A57" w:rsidP="00E72A57" w:rsidR="00E72A57">
      <w:pPr>
        <w:spacing w:after="0"/>
        <w:ind w:left="720"/>
        <w:jc w:val="both"/>
      </w:pPr>
      <w:r>
        <w:tab/>
      </w:r>
    </w:p>
    <w:p w:rsidRDefault="00E72A57" w:rsidP="00E72A57" w:rsidR="00E72A57">
      <w:pPr>
        <w:spacing w:after="0"/>
        <w:jc w:val="center"/>
      </w:pPr>
      <w:r>
        <w:t>U Varaždinu, 17. lipnja 2016. godine</w:t>
      </w:r>
    </w:p>
    <w:p w:rsidRDefault="00E72A57" w:rsidP="00E72A57" w:rsidR="00E72A57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</w:p>
    <w:p w:rsidRDefault="00E72A57" w:rsidP="00E72A57" w:rsidR="00E72A57">
      <w:pPr>
        <w:spacing w:after="0"/>
        <w:ind w:left="720"/>
        <w:jc w:val="both"/>
      </w:pPr>
    </w:p>
    <w:p w:rsidRDefault="00E72A57" w:rsidP="00E72A57" w:rsidR="00E72A57">
      <w:pPr>
        <w:spacing w:after="0"/>
        <w:ind w:left="720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             STEČAJNI SUDAC:</w:t>
      </w:r>
    </w:p>
    <w:p w:rsidRDefault="00E72A57" w:rsidP="00E72A57" w:rsidR="00E72A57">
      <w:pPr>
        <w:spacing w:after="0"/>
        <w:ind w:left="720"/>
        <w:jc w:val="both"/>
      </w:pPr>
    </w:p>
    <w:p w:rsidRDefault="00E72A57" w:rsidP="00E72A57" w:rsidR="00E72A57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  <w:t xml:space="preserve">                               Marija Levanić-Škerbić</w:t>
      </w:r>
    </w:p>
    <w:p w:rsidRDefault="00E72A57" w:rsidP="00E72A57" w:rsidR="00E72A57">
      <w:pPr>
        <w:spacing w:after="0"/>
        <w:ind w:left="720"/>
        <w:jc w:val="both"/>
      </w:pPr>
    </w:p>
    <w:p w:rsidRDefault="00E72A57" w:rsidP="00E72A57" w:rsidR="00E72A57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  <w:r>
        <w:t>Pouka o pravnom lijeku:</w:t>
      </w:r>
    </w:p>
    <w:p w:rsidRDefault="00E72A57" w:rsidP="00E72A57" w:rsidR="00E72A57">
      <w:pPr>
        <w:spacing w:after="0"/>
        <w:jc w:val="both"/>
      </w:pPr>
      <w:r>
        <w:t>Protiv ovog rješenja pravo na žalbu ima stečajni upravitelj i svaki vjerovnik u dijelu koji se tiče njegove prijave tražbine (čl. 177. st. 4. i 5. Stečajnog zakona).</w:t>
      </w:r>
    </w:p>
    <w:p w:rsidRDefault="00E72A57" w:rsidP="00E72A57" w:rsidR="00E72A57">
      <w:pPr>
        <w:spacing w:after="0"/>
        <w:jc w:val="both"/>
      </w:pPr>
      <w:r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E72A57" w:rsidP="00E72A57" w:rsidR="00E72A57">
      <w:pPr>
        <w:spacing w:after="0"/>
        <w:ind w:left="720"/>
        <w:jc w:val="both"/>
      </w:pPr>
    </w:p>
    <w:p w:rsidRDefault="00E72A57" w:rsidP="00E72A57" w:rsidR="00E72A57">
      <w:pPr>
        <w:spacing w:after="0"/>
        <w:ind w:left="720"/>
        <w:jc w:val="both"/>
      </w:pPr>
    </w:p>
    <w:p w:rsidRDefault="00E72A57" w:rsidP="00E72A57" w:rsidR="00E72A57">
      <w:pPr>
        <w:spacing w:after="0"/>
        <w:jc w:val="both"/>
      </w:pPr>
      <w:r>
        <w:t>DNA:</w:t>
      </w:r>
    </w:p>
    <w:p w:rsidRDefault="00E72A57" w:rsidP="00E72A57" w:rsidR="00E72A57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Stečajna upraviteljica- Vesna </w:t>
      </w:r>
      <w:proofErr w:type="spellStart"/>
      <w:r>
        <w:t>Baranašić</w:t>
      </w:r>
      <w:proofErr w:type="spellEnd"/>
      <w:r>
        <w:t xml:space="preserve"> Horvat, putem e-</w:t>
      </w:r>
      <w:proofErr w:type="spellStart"/>
      <w:r>
        <w:t>maila</w:t>
      </w:r>
      <w:proofErr w:type="spellEnd"/>
      <w:r>
        <w:t>.</w:t>
      </w:r>
    </w:p>
    <w:p w:rsidRDefault="00E72A57" w:rsidP="00E72A57" w:rsidR="00E72A57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Stečajna e-oglasna ploča suda.</w:t>
      </w: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</w:p>
    <w:p w:rsidRDefault="00E72A57" w:rsidP="00E72A57" w:rsidR="00E72A57">
      <w:pPr>
        <w:spacing w:after="0"/>
        <w:jc w:val="both"/>
      </w:pPr>
    </w:p>
    <w:p w:rsidRDefault="00EA1C6D" w:rsidP="00E72A57" w:rsidR="00AE649C" w:rsidRPr="00B76F3C">
      <w:pPr>
        <w:pStyle w:val="SudSjedite"/>
      </w:pPr>
      <w:r>
        <w:tab/>
      </w:r>
    </w:p>
    <w:p w:rsidRDefault="00CB0EA4" w:rsidP="00E72A57" w:rsidR="00CB0EA4">
      <w:pPr>
        <w:pStyle w:val="Naslovdokumenta"/>
        <w:spacing w:after="0"/>
      </w:pPr>
    </w:p>
    <w:p w:rsidRDefault="0071688E" w:rsidP="00E72A57" w:rsidR="0071688E">
      <w:pPr>
        <w:pStyle w:val="Poetniodjeljak"/>
        <w:spacing w:after="0"/>
      </w:pPr>
    </w:p>
    <w:sectPr w:rsidSect="0032366B" w:rsidR="0071688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A57" w:rsidR="008333A9">
    <w:pPr>
      <w:pStyle w:val="Zaglavlje"/>
    </w:pPr>
    <w:r>
      <w:rPr>
        <w:rStyle w:val="PozadinaSvijetloCrvena"/>
        <w:shd w:fill="auto" w:color="auto" w:val="clear"/>
      </w:rPr>
      <w:t>Poslovni broj. 7 St-272/14-39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8C5483"/>
    <w:multiLevelType w:val="hybridMultilevel"/>
    <w:tmpl w:val="38AEF342"/>
    <w:lvl w:tplc="57468BC2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A57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980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St-272/2014-39</izvorni_sadrzaj>
    <derivirana_varijabla naziv="DomainObject.Oznaka_1">St-272/2014-39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St-272/2014-39</izvorni_sadrzaj>
    <derivirana_varijabla naziv="DomainObject.PoslovniBrojDokumenta_1">St-272/2014-39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D84B3-06A5-4A8E-B40A-BAF80F5B7A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2258</properties:Characters>
  <properties:Lines>121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2016-06-17T06:45:00Z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St-272/2014-39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