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7bbb" w14:paraId="65f7bbb" w:rsidRDefault="00702CD8" w:rsidP="00910611" w:rsidR="00702CD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2CD8" w:rsidP="00910611" w:rsidR="00702CD8">
      <w:r>
        <w:rPr>
          <w:rFonts w:eastAsia="MS Mincho"/>
        </w:rPr>
        <w:t xml:space="preserve">   REPUBLIKA HRVATSKA</w:t>
      </w:r>
    </w:p>
    <w:p w:rsidRDefault="00702CD8" w:rsidP="00910611" w:rsidR="00702CD8">
      <w:r>
        <w:rPr>
          <w:rFonts w:eastAsia="MS Mincho"/>
        </w:rPr>
        <w:t>TRGOVAČKI SUD U RIJECI</w:t>
      </w:r>
    </w:p>
    <w:p w:rsidRDefault="00702CD8" w:rsidR="00702CD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02CD8" w:rsidP="00910611" w:rsidR="00702CD8" w:rsidRPr="00910611"/>
    <w:p w:rsidRDefault="008D4EC3" w:rsidP="00CF2097" w:rsidR="008D4EC3"/>
    <w:p w:rsidRDefault="00ED0071" w:rsidP="00CF2097" w:rsidR="00ED0071"/>
    <w:p w:rsidRDefault="000F4CB6" w:rsidP="007153F9" w:rsidR="005D7A9F">
      <w:pPr>
        <w:jc w:val="right"/>
      </w:pPr>
      <w:r>
        <w:t>Poslovni broj15 St-385/17-19</w:t>
      </w:r>
    </w:p>
    <w:p w:rsidRDefault="00CF2097" w:rsidP="00CF2097" w:rsidR="00CF2097" w:rsidRPr="00C030A5">
      <w:pPr>
        <w:jc w:val="center"/>
      </w:pPr>
      <w:r w:rsidRPr="00C030A5">
        <w:tab/>
      </w:r>
      <w:r w:rsidRPr="00C030A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691F66" w:rsidP="00F76A28" w:rsidR="00F76A28" w:rsidRPr="00EE0F11">
      <w:pPr>
        <w:jc w:val="both"/>
        <w:rPr>
          <w:b/>
        </w:rPr>
      </w:pPr>
      <w:r>
        <w:tab/>
      </w:r>
      <w:r w:rsidR="000F4CB6" w:rsidRPr="00253D10">
        <w:t>Trgovački sud u Rijeci,</w:t>
      </w:r>
      <w:r w:rsidR="000F4CB6">
        <w:t xml:space="preserve"> OIB 88785964957,</w:t>
      </w:r>
      <w:r w:rsidR="000F4CB6" w:rsidRPr="00253D10">
        <w:t xml:space="preserve"> po sucu</w:t>
      </w:r>
      <w:r w:rsidR="000F4CB6">
        <w:t xml:space="preserve"> pojedincu</w:t>
      </w:r>
      <w:r w:rsidR="000F4CB6" w:rsidRPr="00253D10">
        <w:t xml:space="preserve"> Danieli Korlević, u </w:t>
      </w:r>
      <w:r w:rsidR="000F4CB6">
        <w:t xml:space="preserve">nastavku postupka radi naknadne diobe </w:t>
      </w:r>
      <w:r w:rsidR="000F4CB6" w:rsidRPr="006550A4">
        <w:rPr>
          <w:b/>
          <w:bCs/>
        </w:rPr>
        <w:t>Stečajne mase iza dužnika P.Q. UGLJAN NEKRETNINE d.o.o. Zagreb, Zdenački zavoj 14</w:t>
      </w:r>
      <w:r w:rsidR="000F4CB6">
        <w:t>,</w:t>
      </w:r>
      <w:r w:rsidR="000F4CB6">
        <w:rPr>
          <w:b/>
        </w:rPr>
        <w:t xml:space="preserve"> </w:t>
      </w:r>
      <w:r w:rsidR="000F4CB6">
        <w:t xml:space="preserve">dana </w:t>
      </w:r>
      <w:r w:rsidR="00F76A28" w:rsidRPr="00EE0F11">
        <w:t xml:space="preserve"> </w:t>
      </w:r>
      <w:r w:rsidR="00F76A28">
        <w:t>8. veljače 2018</w:t>
      </w:r>
      <w:r w:rsidR="00F76A28" w:rsidRPr="00EE0F11">
        <w:t xml:space="preserve">. </w:t>
      </w:r>
    </w:p>
    <w:p w:rsidRDefault="003856E2" w:rsidP="00F76A28" w:rsidR="003856E2">
      <w:pPr>
        <w:jc w:val="both"/>
      </w:pPr>
    </w:p>
    <w:p w:rsidRDefault="00F655E1" w:rsidP="00F655E1" w:rsidR="00CF2097" w:rsidRPr="00F37808">
      <w:pPr>
        <w:jc w:val="center"/>
      </w:pPr>
      <w:r w:rsidRPr="00F37808">
        <w:t>z a k l j u č i o    j  e</w:t>
      </w:r>
    </w:p>
    <w:p w:rsidRDefault="00ED0071" w:rsidP="00F6092D" w:rsidR="00ED0071">
      <w:pPr>
        <w:ind w:firstLine="709"/>
        <w:jc w:val="both"/>
      </w:pPr>
      <w:r>
        <w:t xml:space="preserve"> </w:t>
      </w:r>
    </w:p>
    <w:p w:rsidRDefault="000F4CB6" w:rsidP="004640EA" w:rsidR="00E61928">
      <w:pPr>
        <w:ind w:firstLine="709"/>
        <w:jc w:val="both"/>
      </w:pPr>
      <w:r>
        <w:t>Poziva se stečajni vjerovnik HOAMAT IMMOBILIEN GmbH Werfen Weng, Weng 169, Austrija da u roku od osam dana od dana dostave ovog zaključka dostavi sudu ovjereni Ugovor o ustupu potraživanja budući je u spisu priložena preslika navedenog ugovora.</w:t>
      </w:r>
    </w:p>
    <w:p w:rsidRDefault="006A7327" w:rsidP="00774D5F" w:rsidR="006A7327">
      <w:pPr>
        <w:pStyle w:val="Odlomakpopisa"/>
        <w:ind w:left="1069"/>
        <w:jc w:val="both"/>
      </w:pPr>
    </w:p>
    <w:p w:rsidRDefault="00262B97" w:rsidP="00262B97" w:rsidR="00262B97">
      <w:pPr>
        <w:pStyle w:val="Odlomakpopisa"/>
        <w:ind w:left="1069"/>
        <w:jc w:val="both"/>
      </w:pPr>
    </w:p>
    <w:p w:rsidRDefault="00CF2097" w:rsidP="009D5461" w:rsidR="009D5461">
      <w:pPr>
        <w:jc w:val="center"/>
      </w:pPr>
      <w:r w:rsidRPr="00C030A5">
        <w:t>U Rijeci,</w:t>
      </w:r>
      <w:r w:rsidR="003856E2" w:rsidRPr="00C030A5">
        <w:t xml:space="preserve"> </w:t>
      </w:r>
      <w:r w:rsidR="00F76A28">
        <w:t>8</w:t>
      </w:r>
      <w:r w:rsidR="00587923">
        <w:t>. veljače 2018.</w:t>
      </w:r>
    </w:p>
    <w:p w:rsidRDefault="009D5461" w:rsidP="009D5461" w:rsidR="00CF2097" w:rsidRPr="009D546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F2097" w:rsidRPr="00C030A5">
        <w:t>udac</w:t>
      </w:r>
    </w:p>
    <w:p w:rsidRDefault="00C030A5" w:rsidP="001A5F3A" w:rsidR="005B4B21" w:rsidRPr="00C86EE1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633464">
        <w:t xml:space="preserve"> </w:t>
      </w:r>
    </w:p>
    <w:p w:rsidRDefault="00774D5F" w:rsidP="00137FA6" w:rsidR="00774D5F">
      <w:pPr>
        <w:ind w:firstLine="708" w:left="1416"/>
        <w:jc w:val="right"/>
      </w:pPr>
    </w:p>
    <w:p w:rsidRDefault="000F4CB6" w:rsidP="00137FA6" w:rsidR="000F4CB6">
      <w:pPr>
        <w:ind w:firstLine="708" w:left="1416"/>
        <w:jc w:val="right"/>
      </w:pPr>
    </w:p>
    <w:p w:rsidRDefault="00E96693" w:rsidP="00137FA6" w:rsidR="00F6092D">
      <w:pPr>
        <w:ind w:firstLine="708" w:left="1416"/>
        <w:jc w:val="right"/>
      </w:pPr>
      <w:r>
        <w:t xml:space="preserve"> </w:t>
      </w:r>
      <w:r w:rsidR="008E198E" w:rsidRPr="00737DD5">
        <w:t xml:space="preserve"> </w:t>
      </w:r>
      <w:r w:rsidR="008E198E">
        <w:t xml:space="preserve">  </w:t>
      </w:r>
      <w:r w:rsidR="003D7418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  <w:r w:rsidR="005A54D5">
        <w:rPr>
          <w:b/>
        </w:rPr>
        <w:t xml:space="preserve"> </w:t>
      </w:r>
    </w:p>
    <w:p w:rsidRDefault="00CF2097" w:rsidP="00CD239B" w:rsidR="00137FA6">
      <w:r w:rsidRPr="00C030A5">
        <w:tab/>
        <w:t>Protiv zaključka nije dopušten</w:t>
      </w:r>
      <w:r w:rsidR="00633464">
        <w:t xml:space="preserve"> pravni lijek (čl. 19. st. 7</w:t>
      </w:r>
      <w:r w:rsidRPr="00C030A5">
        <w:t>. SZ)</w:t>
      </w:r>
      <w:r w:rsidR="003856E2" w:rsidRPr="00C030A5">
        <w:t>.</w:t>
      </w:r>
    </w:p>
    <w:p w:rsidRDefault="000F4CB6" w:rsidP="00CD239B" w:rsidR="000F4CB6"/>
    <w:p w:rsidRDefault="000F4CB6" w:rsidP="00CD239B" w:rsidR="000F4CB6" w:rsidRPr="008D4EC3"/>
    <w:sectPr w:rsidR="000F4CB6" w:rsidRPr="008D4EC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CD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F1265"/>
    <w:multiLevelType w:val="hybridMultilevel"/>
    <w:tmpl w:val="608E8FA2"/>
    <w:lvl w:tplc="701EC140" w:ilvl="0">
      <w:start w:val="5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58767CE9"/>
    <w:multiLevelType w:val="hybridMultilevel"/>
    <w:tmpl w:val="68A0405A"/>
    <w:lvl w:tplc="2EA623A2" w:ilvl="0">
      <w:start w:val="3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5DA66222"/>
    <w:multiLevelType w:val="hybridMultilevel"/>
    <w:tmpl w:val="95DA782C"/>
    <w:lvl w:tplc="F1CEF228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3EB3F40"/>
    <w:multiLevelType w:val="hybridMultilevel"/>
    <w:tmpl w:val="6D98F866"/>
    <w:lvl w:tplc="86026CB8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7612660D"/>
    <w:multiLevelType w:val="hybridMultilevel"/>
    <w:tmpl w:val="CE02D974"/>
    <w:lvl w:tplc="4E10176C" w:ilvl="0">
      <w:start w:val="13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4211"/>
    <w:rsid w:val="00015AEA"/>
    <w:rsid w:val="000456F5"/>
    <w:rsid w:val="00054321"/>
    <w:rsid w:val="000C1E86"/>
    <w:rsid w:val="000F4CB6"/>
    <w:rsid w:val="0012562B"/>
    <w:rsid w:val="00137FA6"/>
    <w:rsid w:val="00170AD6"/>
    <w:rsid w:val="001D4983"/>
    <w:rsid w:val="00212631"/>
    <w:rsid w:val="002331C1"/>
    <w:rsid w:val="00261AB4"/>
    <w:rsid w:val="00262B97"/>
    <w:rsid w:val="00262EF1"/>
    <w:rsid w:val="002E0F1A"/>
    <w:rsid w:val="0038297C"/>
    <w:rsid w:val="003856E2"/>
    <w:rsid w:val="003D7418"/>
    <w:rsid w:val="003E6764"/>
    <w:rsid w:val="0046251B"/>
    <w:rsid w:val="004640EA"/>
    <w:rsid w:val="004736E8"/>
    <w:rsid w:val="004761A2"/>
    <w:rsid w:val="004A5BF4"/>
    <w:rsid w:val="004B3624"/>
    <w:rsid w:val="004E45F1"/>
    <w:rsid w:val="0050007D"/>
    <w:rsid w:val="0053388B"/>
    <w:rsid w:val="0055034E"/>
    <w:rsid w:val="005614F5"/>
    <w:rsid w:val="00563286"/>
    <w:rsid w:val="00574F74"/>
    <w:rsid w:val="00587923"/>
    <w:rsid w:val="005A54D5"/>
    <w:rsid w:val="005B24FC"/>
    <w:rsid w:val="005B4B21"/>
    <w:rsid w:val="005D7A9F"/>
    <w:rsid w:val="00602534"/>
    <w:rsid w:val="00613529"/>
    <w:rsid w:val="00633464"/>
    <w:rsid w:val="00691F66"/>
    <w:rsid w:val="006A7327"/>
    <w:rsid w:val="006B1693"/>
    <w:rsid w:val="006D6796"/>
    <w:rsid w:val="00702CD8"/>
    <w:rsid w:val="007153F9"/>
    <w:rsid w:val="00774D5F"/>
    <w:rsid w:val="007C35E2"/>
    <w:rsid w:val="007C35F0"/>
    <w:rsid w:val="00845FCA"/>
    <w:rsid w:val="00855D79"/>
    <w:rsid w:val="008A4553"/>
    <w:rsid w:val="008D4EC3"/>
    <w:rsid w:val="008E0829"/>
    <w:rsid w:val="008E093F"/>
    <w:rsid w:val="008E198E"/>
    <w:rsid w:val="00933AD1"/>
    <w:rsid w:val="009861A0"/>
    <w:rsid w:val="009D5461"/>
    <w:rsid w:val="009E4F45"/>
    <w:rsid w:val="00A30545"/>
    <w:rsid w:val="00A9249E"/>
    <w:rsid w:val="00AB52EE"/>
    <w:rsid w:val="00AC2300"/>
    <w:rsid w:val="00B10A9F"/>
    <w:rsid w:val="00B63369"/>
    <w:rsid w:val="00BB4F3E"/>
    <w:rsid w:val="00BC28E8"/>
    <w:rsid w:val="00C030A5"/>
    <w:rsid w:val="00C759EB"/>
    <w:rsid w:val="00C93A51"/>
    <w:rsid w:val="00CB76FF"/>
    <w:rsid w:val="00CD239B"/>
    <w:rsid w:val="00CF2097"/>
    <w:rsid w:val="00CF45D0"/>
    <w:rsid w:val="00D13817"/>
    <w:rsid w:val="00D20015"/>
    <w:rsid w:val="00D76C69"/>
    <w:rsid w:val="00D8701E"/>
    <w:rsid w:val="00D877EA"/>
    <w:rsid w:val="00DC5E89"/>
    <w:rsid w:val="00DD233D"/>
    <w:rsid w:val="00E0202A"/>
    <w:rsid w:val="00E20CA2"/>
    <w:rsid w:val="00E61928"/>
    <w:rsid w:val="00E75692"/>
    <w:rsid w:val="00E96693"/>
    <w:rsid w:val="00ED0071"/>
    <w:rsid w:val="00EF582D"/>
    <w:rsid w:val="00F07540"/>
    <w:rsid w:val="00F25E49"/>
    <w:rsid w:val="00F364E8"/>
    <w:rsid w:val="00F37808"/>
    <w:rsid w:val="00F6092D"/>
    <w:rsid w:val="00F655E1"/>
    <w:rsid w:val="00F7623B"/>
    <w:rsid w:val="00F76A28"/>
    <w:rsid w:val="00F77890"/>
    <w:rsid w:val="00F83195"/>
    <w:rsid w:val="00FC0B81"/>
    <w:rsid w:val="00FE4409"/>
    <w:rsid w:val="00FE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5632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32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2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C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C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C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C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5632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32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2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C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C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C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C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90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28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69076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HOAMAT</izvorni_sadrzaj>
    <derivirana_varijabla naziv="DomainObject.Primjedba_1">nalog HOAMAT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St-1101/15</izvorni_sadrzaj>
    <derivirana_varijabla naziv="DomainObject.Predmet.PrimjedbaSuca_1">Nastavak postupka radi naknadne diobe,
veza St-1101/15</derivirana_varijabla>
  </DomainObject.Predmet.PrimjedbaSuca>
  <DomainObject.Predmet.ProtustrankaFormated>
    <izvorni_sadrzaj>  Stečajna masa P.Q. UGLJAN NEKRETNINE d.o.o.</izvorni_sadrzaj>
    <derivirana_varijabla naziv="DomainObject.Predmet.ProtustrankaFormated_1">  Stečajna masa P.Q. UGLJAN NEKRETNINE d.o.o.</derivirana_varijabla>
  </DomainObject.Predmet.ProtustrankaFormated>
  <DomainObject.Predmet.ProtustrankaFormatedOIB>
    <izvorni_sadrzaj>  Stečajna masa P.Q. UGLJAN NEKRETNINE d.o.o., OIB 65768546985</izvorni_sadrzaj>
    <derivirana_varijabla naziv="DomainObject.Predmet.ProtustrankaFormatedOIB_1">  Stečajna masa P.Q. UGLJAN NEKRETNINE d.o.o., OIB 65768546985</derivirana_varijabla>
  </DomainObject.Predmet.ProtustrankaFormatedOIB>
  <DomainObject.Predmet.ProtustrankaFormatedWithAdress>
    <izvorni_sadrzaj> Stečajna masa P.Q. UGLJAN NEKRETNINE d.o.o., Ahela Drage Lukca 9, 51264 Jadranovo</izvorni_sadrzaj>
    <derivirana_varijabla naziv="DomainObject.Predmet.ProtustrankaFormatedWithAdress_1"> Stečajna masa P.Q. UGLJAN NEKRETNINE d.o.o., Ahela Drage Lukca 9, 51264 Jadranovo</derivirana_varijabla>
  </DomainObject.Predmet.ProtustrankaFormatedWithAdress>
  <DomainObject.Predmet.ProtustrankaFormatedWithAdressOIB>
    <izvorni_sadrzaj> Stečajna masa P.Q. UGLJAN NEKRETNINE d.o.o., OIB 65768546985, Ahela Drage Lukca 9, 51264 Jadranovo</izvorni_sadrzaj>
    <derivirana_varijabla naziv="DomainObject.Predmet.ProtustrankaFormatedWithAdressOIB_1"> Stečajna masa P.Q. UGLJAN NEKRETNINE d.o.o., OIB 65768546985, Ahela Drage Lukca 9, 51264 Jadranovo</derivirana_varijabla>
  </DomainObject.Predmet.ProtustrankaFormatedWithAdressOIB>
  <DomainObject.Predmet.ProtustrankaWithAdress>
    <izvorni_sadrzaj>Stečajna masa P.Q. UGLJAN NEKRETNINE d.o.o. Ahela Drage Lukca 9, 51264 Jadranovo</izvorni_sadrzaj>
    <derivirana_varijabla naziv="DomainObject.Predmet.ProtustrankaWithAdress_1">Stečajna masa P.Q. UGLJAN NEKRETNINE d.o.o. Ahela Drage Lukca 9, 51264 Jadranovo</derivirana_varijabla>
  </DomainObject.Predmet.ProtustrankaWithAdress>
  <DomainObject.Predmet.ProtustrankaWithAdressOIB>
    <izvorni_sadrzaj>Stečajna masa P.Q. UGLJAN NEKRETNINE d.o.o., OIB 65768546985, Ahela Drage Lukca 9, 51264 Jadranovo</izvorni_sadrzaj>
    <derivirana_varijabla naziv="DomainObject.Predmet.ProtustrankaWithAdressOIB_1">Stečajna masa P.Q. UGLJAN NEKRETNINE d.o.o., OIB 65768546985, Ahela Drage Lukca 9, 51264 Jadranovo</derivirana_varijabla>
  </DomainObject.Predmet.ProtustrankaWithAdressOIB>
  <DomainObject.Predmet.ProtustrankaNazivFormated>
    <izvorni_sadrzaj>Stečajna masa P.Q. UGLJAN NEKRETNINE d.o.o.</izvorni_sadrzaj>
    <derivirana_varijabla naziv="DomainObject.Predmet.ProtustrankaNazivFormated_1">Stečajna masa P.Q. UGLJAN NEKRETNINE d.o.o.</derivirana_varijabla>
  </DomainObject.Predmet.ProtustrankaNazivFormated>
  <DomainObject.Predmet.ProtustrankaNazivFormatedOIB>
    <izvorni_sadrzaj>Stečajna masa P.Q. UGLJAN NEKRETNINE d.o.o., OIB 65768546985</izvorni_sadrzaj>
    <derivirana_varijabla naziv="DomainObject.Predmet.ProtustrankaNazivFormatedOIB_1">Stečajna masa P.Q. UGLJAN NEKRETNINE d.o.o., OIB 65768546985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HOAMAT IMMOBILIEN Gmbh</izvorni_sadrzaj>
    <derivirana_varijabla naziv="DomainObject.Predmet.StrankaFormated_1">  HOAMAT IMMOBILIEN Gmbh</derivirana_varijabla>
  </DomainObject.Predmet.StrankaFormated>
  <DomainObject.Predmet.StrankaFormatedOIB>
    <izvorni_sadrzaj>  HOAMAT IMMOBILIEN Gmbh</izvorni_sadrzaj>
    <derivirana_varijabla naziv="DomainObject.Predmet.StrankaFormatedOIB_1">  HOAMAT IMMOBILIEN Gmbh</derivirana_varijabla>
  </DomainObject.Predmet.StrankaFormatedOIB>
  <DomainObject.Predmet.StrankaFormatedWithAdress>
    <izvorni_sadrzaj> HOAMAT IMMOBILIEN Gmbh, Werfen Weng (D), Weng</izvorni_sadrzaj>
    <derivirana_varijabla naziv="DomainObject.Predmet.StrankaFormatedWithAdress_1"> HOAMAT IMMOBILIEN Gmbh, Werfen Weng (D), Weng</derivirana_varijabla>
  </DomainObject.Predmet.StrankaFormatedWithAdress>
  <DomainObject.Predmet.StrankaFormatedWithAdressOIB>
    <izvorni_sadrzaj> HOAMAT IMMOBILIEN Gmbh, Werfen Weng (D), Weng</izvorni_sadrzaj>
    <derivirana_varijabla naziv="DomainObject.Predmet.StrankaFormatedWithAdressOIB_1"> HOAMAT IMMOBILIEN Gmbh, Werfen Weng (D), Weng</derivirana_varijabla>
  </DomainObject.Predmet.StrankaFormatedWithAdressOIB>
  <DomainObject.Predmet.StrankaWithAdress>
    <izvorni_sadrzaj>HOAMAT IMMOBILIEN Gmbh Werfen Weng (D),Weng</izvorni_sadrzaj>
    <derivirana_varijabla naziv="DomainObject.Predmet.StrankaWithAdress_1">HOAMAT IMMOBILIEN Gmbh Werfen Weng (D),Weng</derivirana_varijabla>
  </DomainObject.Predmet.StrankaWithAdress>
  <DomainObject.Predmet.StrankaWithAdressOIB>
    <izvorni_sadrzaj>HOAMAT IMMOBILIEN Gmbh, Werfen Weng (D),Weng</izvorni_sadrzaj>
    <derivirana_varijabla naziv="DomainObject.Predmet.StrankaWithAdressOIB_1">HOAMAT IMMOBILIEN Gmbh, Werfen Weng (D),Weng</derivirana_varijabla>
  </DomainObject.Predmet.StrankaWithAdressOIB>
  <DomainObject.Predmet.StrankaNazivFormated>
    <izvorni_sadrzaj>HOAMAT IMMOBILIEN Gmbh</izvorni_sadrzaj>
    <derivirana_varijabla naziv="DomainObject.Predmet.StrankaNazivFormated_1">HOAMAT IMMOBILIEN Gmbh</derivirana_varijabla>
  </DomainObject.Predmet.StrankaNazivFormated>
  <DomainObject.Predmet.StrankaNazivFormatedOIB>
    <izvorni_sadrzaj>HOAMAT IMMOBILIEN Gmbh</izvorni_sadrzaj>
    <derivirana_varijabla naziv="DomainObject.Predmet.StrankaNazivFormatedOIB_1">HOAMAT IMMOBILIEN Gmbh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HOAMAT IMMOBILIEN Gmbh</item>
    </izvorni_sadrzaj>
    <derivirana_varijabla naziv="DomainObject.Predmet.StrankaListFormated_1">
      <item>HOAMAT IMMOBILIEN Gmbh</item>
    </derivirana_varijabla>
  </DomainObject.Predmet.StrankaListFormated>
  <DomainObject.Predmet.StrankaListFormatedOIB>
    <izvorni_sadrzaj>
      <item>HOAMAT IMMOBILIEN Gmbh</item>
    </izvorni_sadrzaj>
    <derivirana_varijabla naziv="DomainObject.Predmet.StrankaListFormatedOIB_1">
      <item>HOAMAT IMMOBILIEN Gmbh</item>
    </derivirana_varijabla>
  </DomainObject.Predmet.StrankaListFormatedOIB>
  <DomainObject.Predmet.StrankaListFormatedWithAdress>
    <izvorni_sadrzaj>
      <item>HOAMAT IMMOBILIEN Gmbh, Werfen Weng (D), Weng</item>
    </izvorni_sadrzaj>
    <derivirana_varijabla naziv="DomainObject.Predmet.StrankaListFormatedWithAdress_1">
      <item>HOAMAT IMMOBILIEN Gmbh, Werfen Weng (D), Weng</item>
    </derivirana_varijabla>
  </DomainObject.Predmet.StrankaListFormatedWithAdress>
  <DomainObject.Predmet.StrankaListFormatedWithAdressOIB>
    <izvorni_sadrzaj>
      <item>HOAMAT IMMOBILIEN Gmbh, Werfen Weng (D), Weng</item>
    </izvorni_sadrzaj>
    <derivirana_varijabla naziv="DomainObject.Predmet.StrankaListFormatedWithAdressOIB_1">
      <item>HOAMAT IMMOBILIEN Gmbh, Werfen Weng (D), Weng</item>
    </derivirana_varijabla>
  </DomainObject.Predmet.StrankaListFormatedWithAdressOIB>
  <DomainObject.Predmet.StrankaListNazivFormated>
    <izvorni_sadrzaj>
      <item>HOAMAT IMMOBILIEN Gmbh</item>
    </izvorni_sadrzaj>
    <derivirana_varijabla naziv="DomainObject.Predmet.StrankaListNazivFormated_1">
      <item>HOAMAT IMMOBILIEN Gmbh</item>
    </derivirana_varijabla>
  </DomainObject.Predmet.StrankaListNazivFormated>
  <DomainObject.Predmet.StrankaListNazivFormatedOIB>
    <izvorni_sadrzaj>
      <item>HOAMAT IMMOBILIEN Gmbh</item>
    </izvorni_sadrzaj>
    <derivirana_varijabla naziv="DomainObject.Predmet.StrankaListNazivFormatedOIB_1">
      <item>HOAMAT IMMOBILIEN Gmbh</item>
    </derivirana_varijabla>
  </DomainObject.Predmet.StrankaListNazivFormatedOIB>
  <DomainObject.Predmet.ProtuStrankaListFormated>
    <izvorni_sadrzaj>
      <item>Stečajna masa P.Q. UGLJAN NEKRETNINE d.o.o.</item>
    </izvorni_sadrzaj>
    <derivirana_varijabla naziv="DomainObject.Predmet.ProtuStrankaListFormated_1">
      <item>Stečajna masa P.Q. UGLJAN NEKRETNINE d.o.o.</item>
    </derivirana_varijabla>
  </DomainObject.Predmet.ProtuStrankaListFormated>
  <DomainObject.Predmet.ProtuStrankaListFormatedOIB>
    <izvorni_sadrzaj>
      <item>Stečajna masa P.Q. UGLJAN NEKRETNINE d.o.o., OIB 65768546985</item>
    </izvorni_sadrzaj>
    <derivirana_varijabla naziv="DomainObject.Predmet.ProtuStrankaListFormatedOIB_1">
      <item>Stečajna masa P.Q. UGLJAN NEKRETNINE d.o.o., OIB 65768546985</item>
    </derivirana_varijabla>
  </DomainObject.Predmet.ProtuStrankaListFormatedOIB>
  <DomainObject.Predmet.ProtuStrankaListFormatedWithAdress>
    <izvorni_sadrzaj>
      <item>Stečajna masa P.Q. UGLJAN NEKRETNINE d.o.o., Ahela Drage Lukca 9, 51264 Jadranovo</item>
    </izvorni_sadrzaj>
    <derivirana_varijabla naziv="DomainObject.Predmet.ProtuStrankaListFormatedWithAdress_1">
      <item>Stečajna masa P.Q. UGLJAN NEKRETNINE d.o.o., Ahela Drage Lukca 9, 51264 Jadranovo</item>
    </derivirana_varijabla>
  </DomainObject.Predmet.ProtuStrankaListFormatedWithAdress>
  <DomainObject.Predmet.ProtuStrankaListFormatedWithAdressOIB>
    <izvorni_sadrzaj>
      <item>Stečajna masa P.Q. UGLJAN NEKRETNINE d.o.o., OIB 65768546985, Ahela Drage Lukca 9, 51264 Jadranovo</item>
    </izvorni_sadrzaj>
    <derivirana_varijabla naziv="DomainObject.Predmet.ProtuStrankaListFormatedWithAdressOIB_1">
      <item>Stečajna masa P.Q. UGLJAN NEKRETNINE d.o.o., OIB 65768546985, Ahela Drage Lukca 9, 51264 Jadranovo</item>
    </derivirana_varijabla>
  </DomainObject.Predmet.ProtuStrankaListFormatedWithAdressOIB>
  <DomainObject.Predmet.ProtuStrankaListNazivFormated>
    <izvorni_sadrzaj>
      <item>Stečajna masa P.Q. UGLJAN NEKRETNINE d.o.o.</item>
    </izvorni_sadrzaj>
    <derivirana_varijabla naziv="DomainObject.Predmet.ProtuStrankaListNazivFormated_1">
      <item>Stečajna masa P.Q. UGLJAN NEKRETNINE d.o.o.</item>
    </derivirana_varijabla>
  </DomainObject.Predmet.ProtuStrankaListNazivFormated>
  <DomainObject.Predmet.ProtuStrankaListNazivFormatedOIB>
    <izvorni_sadrzaj>
      <item>Stečajna masa P.Q. UGLJAN NEKRETNINE d.o.o., OIB 65768546985</item>
    </izvorni_sadrzaj>
    <derivirana_varijabla naziv="DomainObject.Predmet.ProtuStrankaListNazivFormatedOIB_1">
      <item>Stečajna masa P.Q. UGLJAN NEKRETNINE d.o.o., OIB 65768546985</item>
    </derivirana_varijabla>
  </DomainObject.Predmet.ProtuStrankaListNazivFormatedOIB>
  <DomainObject.Predmet.OstaliListFormated>
    <izvorni_sadrzaj>
      <item>Odvjetničko društvo VUKIĆ i partneri</item>
    </izvorni_sadrzaj>
    <derivirana_varijabla naziv="DomainObject.Predmet.OstaliListFormated_1">
      <item>Odvjetničko društvo VUKIĆ i partneri</item>
    </derivirana_varijabla>
  </DomainObject.Predmet.OstaliListFormated>
  <DomainObject.Predmet.OstaliListFormatedOIB>
    <izvorni_sadrzaj>
      <item>Odvjetničko društvo VUKIĆ i partneri, OIB 01394705384</item>
    </izvorni_sadrzaj>
    <derivirana_varijabla naziv="DomainObject.Predmet.OstaliListFormatedOIB_1">
      <item>Odvjetničko društvo VUKIĆ i partneri, OIB 01394705384</item>
    </derivirana_varijabla>
  </DomainObject.Predmet.OstaliListFormatedOIB>
  <DomainObject.Predmet.OstaliListFormatedWithAdress>
    <izvorni_sadrzaj>
      <item>Odvjetničko društvo VUKIĆ i partneri, Nikole Tesle 9, 51000 Rijeka</item>
    </izvorni_sadrzaj>
    <derivirana_varijabla naziv="DomainObject.Predmet.OstaliListFormatedWithAdress_1">
      <item>Odvjetničko društvo VUKIĆ i partneri, Nikole Tesle 9, 51000 Rijeka</item>
    </derivirana_varijabla>
  </DomainObject.Predmet.OstaliListFormatedWithAdress>
  <DomainObject.Predmet.OstaliListFormatedWithAdressOIB>
    <izvorni_sadrzaj>
      <item>Odvjetničko društvo VUKIĆ i partneri, OIB 01394705384, Nikole Tesle 9, 51000 Rijeka</item>
    </izvorni_sadrzaj>
    <derivirana_varijabla naziv="DomainObject.Predmet.OstaliListFormatedWithAdressOIB_1">
      <item>Odvjetničko društvo VUKIĆ i partneri, OIB 01394705384, Nikole Tesle 9, 51000 Rijeka</item>
    </derivirana_varijabla>
  </DomainObject.Predmet.OstaliListFormatedWithAdressOIB>
  <DomainObject.Predmet.OstaliListNazivFormated>
    <izvorni_sadrzaj>
      <item>Odvjetničko društvo VUKIĆ i partneri</item>
    </izvorni_sadrzaj>
    <derivirana_varijabla naziv="DomainObject.Predmet.OstaliListNazivFormated_1">
      <item>Odvjetničko društvo VUKIĆ i partneri</item>
    </derivirana_varijabla>
  </DomainObject.Predmet.OstaliListNazivFormated>
  <DomainObject.Predmet.OstaliListNazivFormatedOIB>
    <izvorni_sadrzaj>
      <item>Odvjetničko društvo VUKIĆ i partneri, OIB 01394705384</item>
    </izvorni_sadrzaj>
    <derivirana_varijabla naziv="DomainObject.Predmet.OstaliListNazivFormatedOIB_1">
      <item>Odvjetničko društvo VUKIĆ i partneri,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HOAMAT IMMOBILIEN Gmbh</izvorni_sadrzaj>
    <derivirana_varijabla naziv="DomainObject.Predmet.StrankaIDrugi_1">HOAMAT IMMOBILIEN Gmbh</derivirana_varijabla>
  </DomainObject.Predmet.StrankaIDrugi>
  <DomainObject.Predmet.ProtustrankaIDrugi>
    <izvorni_sadrzaj>Stečajna masa P.Q. UGLJAN NEKRETNINE d.o.o.</izvorni_sadrzaj>
    <derivirana_varijabla naziv="DomainObject.Predmet.ProtustrankaIDrugi_1">Stečajna masa P.Q. UGLJAN NEKRETNINE d.o.o.</derivirana_varijabla>
  </DomainObject.Predmet.ProtustrankaIDrugi>
  <DomainObject.Predmet.StrankaIDrugiAdressOIB>
    <izvorni_sadrzaj>HOAMAT IMMOBILIEN Gmbh, Werfen Weng (D), Weng</izvorni_sadrzaj>
    <derivirana_varijabla naziv="DomainObject.Predmet.StrankaIDrugiAdressOIB_1">HOAMAT IMMOBILIEN Gmbh, Werfen Weng (D), Weng</derivirana_varijabla>
  </DomainObject.Predmet.StrankaIDrugiAdressOIB>
  <DomainObject.Predmet.ProtustrankaIDrugiAdressOIB>
    <izvorni_sadrzaj>Stečajna masa P.Q. UGLJAN NEKRETNINE d.o.o., OIB 65768546985, Ahela Drage Lukca 9, 51264 Jadranovo</izvorni_sadrzaj>
    <derivirana_varijabla naziv="DomainObject.Predmet.ProtustrankaIDrugiAdressOIB_1">Stečajna masa P.Q. UGLJAN NEKRETNINE d.o.o., OIB 65768546985, Ahela Drage Lukca 9, 51264 Jadranovo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HOAMAT IMMOBILIEN Gmbh</item>
      <item>Stečajna masa P.Q. UGLJAN NEKRETNINE d.o.o.</item>
      <item>Odvjetničko društvo VUKIĆ i partneri</item>
    </izvorni_sadrzaj>
    <derivirana_varijabla naziv="DomainObject.Predmet.SudioniciListNaziv_1">
      <item>HOAMAT IMMOBILIEN Gmbh</item>
      <item>Stečajna masa P.Q. UGLJAN NEKRETNINE d.o.o.</item>
      <item>Odvjetničko društvo VUKIĆ i partneri</item>
    </derivirana_varijabla>
  </DomainObject.Predmet.SudioniciListNaziv>
  <DomainObject.Predmet.SudioniciListAdressOIB>
    <izvorni_sadrzaj>
      <item>HOAMAT IMMOBILIEN Gmbh, Werfen Weng (D),Weng</item>
      <item>Stečajna masa P.Q. UGLJAN NEKRETNINE d.o.o., OIB 65768546985, Ahela Drage Lukca 9,51264 Jadranovo</item>
      <item>Odvjetničko društvo VUKIĆ i partneri, OIB 01394705384, Nikole Tesle 9,51000 Rijeka</item>
    </izvorni_sadrzaj>
    <derivirana_varijabla naziv="DomainObject.Predmet.SudioniciListAdressOIB_1">
      <item>HOAMAT IMMOBILIEN Gmbh, Werfen Weng (D),Weng</item>
      <item>Stečajna masa P.Q. UGLJAN NEKRETNINE d.o.o., OIB 65768546985, Ahela Drage Lukca 9,51264 Jadranovo</item>
      <item>Odvjetničko društvo VUKIĆ i partneri,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65768546985</item>
      <item>, OIB 01394705384</item>
    </izvorni_sadrzaj>
    <derivirana_varijabla naziv="DomainObject.Predmet.SudioniciListNazivOIB_1">
      <item>, OIB null</item>
      <item>, OIB 65768546985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191214-350F-4BB6-BB43-77EDA31A87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629</properties:Characters>
  <properties:Lines>33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2018-02-08T10:07:00Z</dcterms:created>
  <dc:creator>dcmelik</dc:creator>
  <cp:lastModifiedBy>Jasna Radulović</cp:lastModifiedBy>
  <cp:lastPrinted>2018-02-08T08:40:00Z</cp:lastPrinted>
  <dcterms:modified xmlns:xsi="http://www.w3.org/2001/XMLSchema-instance" xsi:type="dcterms:W3CDTF">2018-02-08T10:14:00Z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