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073b9" w14:paraId="41073b9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2732A5">
        <w:t>9394</w:t>
      </w:r>
      <w:r w:rsidR="00A62610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2732A5">
        <w:t>9394</w:t>
      </w:r>
      <w:r w:rsidR="00A62610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1638C">
        <w:t>13.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755D11">
        <w:t>DEKANTER</w:t>
      </w:r>
      <w:proofErr w:type="spellEnd"/>
      <w:r w:rsidR="00755D11">
        <w:t xml:space="preserve"> društvo s ograničenom odgovornošću za trgovinu i usluge</w:t>
      </w:r>
      <w:r w:rsidR="00854E18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755D11">
        <w:t>25002774701</w:t>
      </w:r>
      <w:r w:rsidR="000563B0">
        <w:t xml:space="preserve">, </w:t>
      </w:r>
      <w:proofErr w:type="spellStart"/>
      <w:r w:rsidR="000563B0">
        <w:t>MBS</w:t>
      </w:r>
      <w:proofErr w:type="spellEnd"/>
      <w:r w:rsidR="000563B0">
        <w:t xml:space="preserve">: </w:t>
      </w:r>
      <w:r w:rsidR="00755D11">
        <w:t>080456479</w:t>
      </w:r>
      <w:r w:rsidR="003400C4" w:rsidRPr="004213F7">
        <w:t xml:space="preserve">, </w:t>
      </w:r>
      <w:r w:rsidR="00ED0790">
        <w:t>iz</w:t>
      </w:r>
      <w:r w:rsidR="00DB40AC" w:rsidRPr="004213F7">
        <w:t xml:space="preserve"> </w:t>
      </w:r>
      <w:r w:rsidR="00854E18">
        <w:t xml:space="preserve">Zagreba, </w:t>
      </w:r>
      <w:r w:rsidR="00755D11">
        <w:t>Palmotićeva 5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755D11">
        <w:t>186.208,68</w:t>
      </w:r>
      <w:r w:rsidR="00253F25">
        <w:t xml:space="preserve"> kn.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1638C">
        <w:t>13.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B2533F" w:rsidP="00276582" w:rsidR="00B2533F"/>
    <w:p w:rsidRDefault="00240095" w:rsidP="00240095" w:rsidR="00240095">
      <w:r>
        <w:t>DNA:</w:t>
      </w:r>
    </w:p>
    <w:p w:rsidRDefault="00240095" w:rsidP="00240095" w:rsidR="00240095">
      <w:r>
        <w:t>e- oglasna ploča 45 dana</w:t>
      </w:r>
    </w:p>
    <w:p w:rsidRDefault="00B2533F" w:rsidP="00276582" w:rsidR="00B2533F" w:rsidRPr="004213F7"/>
    <w:sectPr w:rsidSect="0081638C" w:rsidR="00B2533F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63B0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40095"/>
    <w:rsid w:val="00253F25"/>
    <w:rsid w:val="0026304E"/>
    <w:rsid w:val="00263D6D"/>
    <w:rsid w:val="00264D19"/>
    <w:rsid w:val="002732A5"/>
    <w:rsid w:val="00276582"/>
    <w:rsid w:val="00297E94"/>
    <w:rsid w:val="002A119C"/>
    <w:rsid w:val="002C1878"/>
    <w:rsid w:val="002D2CFB"/>
    <w:rsid w:val="00325398"/>
    <w:rsid w:val="003400C4"/>
    <w:rsid w:val="00344F52"/>
    <w:rsid w:val="00356513"/>
    <w:rsid w:val="00373D88"/>
    <w:rsid w:val="003773BB"/>
    <w:rsid w:val="0038246E"/>
    <w:rsid w:val="003C74A9"/>
    <w:rsid w:val="003D35F9"/>
    <w:rsid w:val="003D43B6"/>
    <w:rsid w:val="003E18B1"/>
    <w:rsid w:val="003E3A15"/>
    <w:rsid w:val="00413F4C"/>
    <w:rsid w:val="00415382"/>
    <w:rsid w:val="004213F7"/>
    <w:rsid w:val="004538DA"/>
    <w:rsid w:val="0049241E"/>
    <w:rsid w:val="004A02AA"/>
    <w:rsid w:val="004B337A"/>
    <w:rsid w:val="004E7E4B"/>
    <w:rsid w:val="004F3962"/>
    <w:rsid w:val="0052377E"/>
    <w:rsid w:val="00524109"/>
    <w:rsid w:val="0053446F"/>
    <w:rsid w:val="00572798"/>
    <w:rsid w:val="00590AEF"/>
    <w:rsid w:val="00591994"/>
    <w:rsid w:val="005A0039"/>
    <w:rsid w:val="005B4322"/>
    <w:rsid w:val="005B4952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14239"/>
    <w:rsid w:val="00755D11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54E18"/>
    <w:rsid w:val="008613BD"/>
    <w:rsid w:val="00863025"/>
    <w:rsid w:val="00867E1B"/>
    <w:rsid w:val="00871F01"/>
    <w:rsid w:val="00890A7B"/>
    <w:rsid w:val="008A3EF4"/>
    <w:rsid w:val="008C68FE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18AF"/>
    <w:rsid w:val="00A260DA"/>
    <w:rsid w:val="00A32A48"/>
    <w:rsid w:val="00A53E4C"/>
    <w:rsid w:val="00A62610"/>
    <w:rsid w:val="00A71431"/>
    <w:rsid w:val="00AB4C44"/>
    <w:rsid w:val="00AB60FD"/>
    <w:rsid w:val="00AC4528"/>
    <w:rsid w:val="00AD027A"/>
    <w:rsid w:val="00AF4190"/>
    <w:rsid w:val="00B2533F"/>
    <w:rsid w:val="00B753A9"/>
    <w:rsid w:val="00B82F18"/>
    <w:rsid w:val="00BC1A95"/>
    <w:rsid w:val="00BF35CF"/>
    <w:rsid w:val="00C524E2"/>
    <w:rsid w:val="00C57C42"/>
    <w:rsid w:val="00C72FC2"/>
    <w:rsid w:val="00C836B9"/>
    <w:rsid w:val="00C958E9"/>
    <w:rsid w:val="00CA1194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DE5A0C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8070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St-9394/2015-2</izvorni_sadrzaj>
    <derivirana_varijabla naziv="DomainObject.Oznaka_1">St-9394/2015-2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9394</izvorni_sadrzaj>
    <derivirana_varijabla naziv="DomainObject.Predmet.Broj_1">9394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St-9394/2015</izvorni_sadrzaj>
    <derivirana_varijabla naziv="DomainObject.Predmet.OznakaBroj_1">St-9394/2015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DEKANTER d.o.o.</izvorni_sadrzaj>
    <derivirana_varijabla naziv="DomainObject.Predmet.ProtustrankaFormated_1">  DEKANTER d.o.o.</derivirana_varijabla>
  </DomainObject.Predmet.ProtustrankaFormated>
  <DomainObject.Predmet.ProtustrankaFormatedOIB>
    <izvorni_sadrzaj>  DEKANTER d.o.o., OIB 25002774701</izvorni_sadrzaj>
    <derivirana_varijabla naziv="DomainObject.Predmet.ProtustrankaFormatedOIB_1">  DEKANTER d.o.o., OIB 25002774701</derivirana_varijabla>
  </DomainObject.Predmet.ProtustrankaFormatedOIB>
  <DomainObject.Predmet.ProtustrankaFormatedWithAdress>
    <izvorni_sadrzaj> DEKANTER d.o.o., Palmotićeva 5, 10000 Zagreb</izvorni_sadrzaj>
    <derivirana_varijabla naziv="DomainObject.Predmet.ProtustrankaFormatedWithAdress_1"> DEKANTER d.o.o., Palmotićeva 5, 10000 Zagreb</derivirana_varijabla>
  </DomainObject.Predmet.ProtustrankaFormatedWithAdress>
  <DomainObject.Predmet.ProtustrankaFormatedWithAdressOIB>
    <izvorni_sadrzaj> DEKANTER d.o.o., OIB 25002774701, Palmotićeva 5, 10000 Zagreb</izvorni_sadrzaj>
    <derivirana_varijabla naziv="DomainObject.Predmet.ProtustrankaFormatedWithAdressOIB_1"> DEKANTER d.o.o., OIB 25002774701, Palmotićeva 5, 10000 Zagreb</derivirana_varijabla>
  </DomainObject.Predmet.ProtustrankaFormatedWithAdressOIB>
  <DomainObject.Predmet.ProtustrankaWithAdress>
    <izvorni_sadrzaj>DEKANTER d.o.o. Palmotićeva 5, 10000 Zagreb</izvorni_sadrzaj>
    <derivirana_varijabla naziv="DomainObject.Predmet.ProtustrankaWithAdress_1">DEKANTER d.o.o. Palmotićeva 5, 10000 Zagreb</derivirana_varijabla>
  </DomainObject.Predmet.ProtustrankaWithAdress>
  <DomainObject.Predmet.ProtustrankaWithAdressOIB>
    <izvorni_sadrzaj>DEKANTER d.o.o., OIB 25002774701, Palmotićeva 5, 10000 Zagreb</izvorni_sadrzaj>
    <derivirana_varijabla naziv="DomainObject.Predmet.ProtustrankaWithAdressOIB_1">DEKANTER d.o.o., OIB 25002774701, Palmotićeva 5, 10000 Zagreb</derivirana_varijabla>
  </DomainObject.Predmet.ProtustrankaWithAdressOIB>
  <DomainObject.Predmet.ProtustrankaNazivFormated>
    <izvorni_sadrzaj>DEKANTER d.o.o.</izvorni_sadrzaj>
    <derivirana_varijabla naziv="DomainObject.Predmet.ProtustrankaNazivFormated_1">DEKANTER d.o.o.</derivirana_varijabla>
  </DomainObject.Predmet.ProtustrankaNazivFormated>
  <DomainObject.Predmet.ProtustrankaNazivFormatedOIB>
    <izvorni_sadrzaj>DEKANTER d.o.o., OIB 25002774701</izvorni_sadrzaj>
    <derivirana_varijabla naziv="DomainObject.Predmet.ProtustrankaNazivFormatedOIB_1">DEKANTER d.o.o., OIB 25002774701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DEKANTER d.o.o.</item>
    </izvorni_sadrzaj>
    <derivirana_varijabla naziv="DomainObject.Predmet.ProtuStrankaListFormated_1">
      <item>DEKANTER d.o.o.</item>
    </derivirana_varijabla>
  </DomainObject.Predmet.ProtuStrankaListFormated>
  <DomainObject.Predmet.ProtuStrankaListFormatedOIB>
    <izvorni_sadrzaj>
      <item>DEKANTER d.o.o., OIB 25002774701</item>
    </izvorni_sadrzaj>
    <derivirana_varijabla naziv="DomainObject.Predmet.ProtuStrankaListFormatedOIB_1">
      <item>DEKANTER d.o.o., OIB 25002774701</item>
    </derivirana_varijabla>
  </DomainObject.Predmet.ProtuStrankaListFormatedOIB>
  <DomainObject.Predmet.ProtuStrankaListFormatedWithAdress>
    <izvorni_sadrzaj>
      <item>DEKANTER d.o.o., Palmotićeva 5, 10000 Zagreb</item>
    </izvorni_sadrzaj>
    <derivirana_varijabla naziv="DomainObject.Predmet.ProtuStrankaListFormatedWithAdress_1">
      <item>DEKANTER d.o.o., Palmotićeva 5, 10000 Zagreb</item>
    </derivirana_varijabla>
  </DomainObject.Predmet.ProtuStrankaListFormatedWithAdress>
  <DomainObject.Predmet.ProtuStrankaListFormatedWithAdressOIB>
    <izvorni_sadrzaj>
      <item>DEKANTER d.o.o., OIB 25002774701, Palmotićeva 5, 10000 Zagreb</item>
    </izvorni_sadrzaj>
    <derivirana_varijabla naziv="DomainObject.Predmet.ProtuStrankaListFormatedWithAdressOIB_1">
      <item>DEKANTER d.o.o., OIB 25002774701, Palmotićeva 5, 10000 Zagreb</item>
    </derivirana_varijabla>
  </DomainObject.Predmet.ProtuStrankaListFormatedWithAdressOIB>
  <DomainObject.Predmet.ProtuStrankaListNazivFormated>
    <izvorni_sadrzaj>
      <item>DEKANTER d.o.o.</item>
    </izvorni_sadrzaj>
    <derivirana_varijabla naziv="DomainObject.Predmet.ProtuStrankaListNazivFormated_1">
      <item>DEKANTER d.o.o.</item>
    </derivirana_varijabla>
  </DomainObject.Predmet.ProtuStrankaListNazivFormated>
  <DomainObject.Predmet.ProtuStrankaListNazivFormatedOIB>
    <izvorni_sadrzaj>
      <item>DEKANTER d.o.o., OIB 25002774701</item>
    </izvorni_sadrzaj>
    <derivirana_varijabla naziv="DomainObject.Predmet.ProtuStrankaListNazivFormatedOIB_1">
      <item>DEKANTER d.o.o., OIB 25002774701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St-9394/2015-2</izvorni_sadrzaj>
    <derivirana_varijabla naziv="DomainObject.PoslovniBrojDokumenta_1">St-9394/2015-2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DEKANTER d.o.o.</izvorni_sadrzaj>
    <derivirana_varijabla naziv="DomainObject.Predmet.ProtustrankaIDrugi_1">DEKANTER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DEKANTER d.o.o., OIB 25002774701, Palmotićeva 5, 10000 Zagreb</izvorni_sadrzaj>
    <derivirana_varijabla naziv="DomainObject.Predmet.ProtustrankaIDrugiAdressOIB_1">DEKANTER d.o.o., OIB 25002774701, Palmotićeva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DEKANTER d.o.o.</item>
    </izvorni_sadrzaj>
    <derivirana_varijabla naziv="DomainObject.Predmet.SudioniciListNaziv_1">
      <item>FINA Regionalni centar Zagreb</item>
      <item>DEKANTER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DEKANTER d.o.o., OIB 25002774701, Palmotićeva 5,10000 Zagreb</item>
    </izvorni_sadrzaj>
    <derivirana_varijabla naziv="DomainObject.Predmet.SudioniciListAdressOIB_1">
      <item>FINA Regionalni centar Zagreb, OIB 85821130368, Trg svibanjskih žrtava 1995. 1,10000 Zagreb</item>
      <item>DEKANTER d.o.o., OIB 25002774701, Palmotićeva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25002774701</item>
    </izvorni_sadrzaj>
    <derivirana_varijabla naziv="DomainObject.Predmet.SudioniciListNazivOIB_1">
      <item>, OIB 85821130368</item>
      <item>, OIB 25002774701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1359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2016-01-13T12:36:00Z</dcterms:created>
  <dc:creator>ilukac</dc:creator>
  <cp:lastModifiedBy>Ivana Stampf</cp:lastModifiedBy>
  <cp:lastPrinted>2016-01-13T12:36:00Z</cp:lastPrinted>
  <dcterms:modified xmlns:xsi="http://www.w3.org/2001/XMLSchema-instance" xsi:type="dcterms:W3CDTF">2016-01-13T12:43:00Z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St-9394/2015-2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