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168ba" w14:paraId="7e168ba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6165F7" w:rsidP="00F2122B" w:rsidR="006165F7">
      <w:pPr>
        <w:ind w:left="5040"/>
      </w:pPr>
      <w:r>
        <w:t>NEDILJKO KADIJA</w:t>
      </w:r>
    </w:p>
    <w:p w:rsidRDefault="006165F7" w:rsidP="00F2122B" w:rsidR="00F35072">
      <w:pPr>
        <w:ind w:left="5040"/>
      </w:pPr>
      <w:r>
        <w:t>Vukovarska u</w:t>
      </w:r>
      <w:r w:rsidRPr="00277390">
        <w:t>lica 3</w:t>
      </w:r>
    </w:p>
    <w:p w:rsidRDefault="006165F7" w:rsidP="00F2122B" w:rsidR="006165F7">
      <w:pPr>
        <w:ind w:left="5040"/>
      </w:pPr>
      <w:r>
        <w:t>Turanj</w:t>
      </w:r>
    </w:p>
    <w:p w:rsidRDefault="00F35072" w:rsidP="00F2122B" w:rsidR="00F35072">
      <w:pPr>
        <w:ind w:left="5040"/>
      </w:pP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C26867">
        <w:t>57</w:t>
      </w:r>
      <w:r w:rsidR="006165F7">
        <w:t>4</w:t>
      </w:r>
      <w:r>
        <w:t>/16-</w:t>
      </w:r>
      <w:r w:rsidR="00C26867">
        <w:t>1</w:t>
      </w:r>
      <w:r w:rsidR="006165F7">
        <w:t>6</w:t>
      </w:r>
      <w:r>
        <w:t xml:space="preserve"> od </w:t>
      </w:r>
      <w:r w:rsidR="007C0F7F">
        <w:t>22</w:t>
      </w:r>
      <w:r w:rsidR="00847E11">
        <w:t>. travnja</w:t>
      </w:r>
      <w:r>
        <w:t xml:space="preserve"> 2016. pokrenut je prethodni postupak radi utvrđivanja uvjeta za otvaranje stečajnog postupka nad stečajnim dužnikom </w:t>
      </w:r>
      <w:r w:rsidR="006165F7" w:rsidRPr="00FB6C70">
        <w:t>BEPO-INVEST d.o.o., Turanj, Turanj 627, OIB 11016638374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7C0F7F">
        <w:t>05. svibnja 2016. u</w:t>
      </w:r>
      <w:r w:rsidR="007C0F7F" w:rsidRPr="00F60CD9">
        <w:t xml:space="preserve"> </w:t>
      </w:r>
      <w:r w:rsidR="00252FF1">
        <w:t>09</w:t>
      </w:r>
      <w:r w:rsidR="007C0F7F">
        <w:t>,</w:t>
      </w:r>
      <w:r w:rsidR="006165F7">
        <w:t>30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7C0F7F">
        <w:t xml:space="preserve">05. svibnja </w:t>
      </w:r>
      <w:r>
        <w:t xml:space="preserve">2016. u </w:t>
      </w:r>
      <w:r w:rsidR="00252FF1">
        <w:t>09</w:t>
      </w:r>
      <w:r w:rsidR="007C0F7F">
        <w:t>,</w:t>
      </w:r>
      <w:r w:rsidR="006165F7">
        <w:t>32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7C0F7F">
        <w:t>22</w:t>
      </w:r>
      <w:r w:rsidR="00847E11">
        <w:t>. travnja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C3783E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2840208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</w:t>
    </w:r>
    <w:r>
      <w:rPr>
        <w:b/>
        <w:bCs/>
        <w:sz w:val="28"/>
      </w:rPr>
      <w:t>1 St-</w:t>
    </w:r>
    <w:r w:rsidR="00C26867">
      <w:rPr>
        <w:b/>
        <w:bCs/>
        <w:sz w:val="28"/>
      </w:rPr>
      <w:t>57</w:t>
    </w:r>
    <w:r w:rsidR="006165F7">
      <w:rPr>
        <w:b/>
        <w:bCs/>
        <w:sz w:val="28"/>
      </w:rPr>
      <w:t>4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</w:t>
    </w:r>
    <w:r w:rsidR="00C26867">
      <w:rPr>
        <w:b/>
        <w:bCs/>
        <w:sz w:val="28"/>
      </w:rPr>
      <w:t>1</w:t>
    </w:r>
    <w:r w:rsidR="006165F7">
      <w:rPr>
        <w:b/>
        <w:bCs/>
        <w:sz w:val="28"/>
      </w:rPr>
      <w:t>7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1696B"/>
    <w:rsid w:val="00120463"/>
    <w:rsid w:val="00120626"/>
    <w:rsid w:val="0012097D"/>
    <w:rsid w:val="00123E70"/>
    <w:rsid w:val="00153865"/>
    <w:rsid w:val="0015701F"/>
    <w:rsid w:val="00182898"/>
    <w:rsid w:val="001A5889"/>
    <w:rsid w:val="001A7D41"/>
    <w:rsid w:val="001C637E"/>
    <w:rsid w:val="001D4440"/>
    <w:rsid w:val="002160D8"/>
    <w:rsid w:val="0022389F"/>
    <w:rsid w:val="0023329B"/>
    <w:rsid w:val="00240260"/>
    <w:rsid w:val="002459B5"/>
    <w:rsid w:val="00252FF1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03C29"/>
    <w:rsid w:val="004155E4"/>
    <w:rsid w:val="0041719B"/>
    <w:rsid w:val="0042453D"/>
    <w:rsid w:val="0042541E"/>
    <w:rsid w:val="00430C97"/>
    <w:rsid w:val="00450B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6414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C6F4A"/>
    <w:rsid w:val="005D17DC"/>
    <w:rsid w:val="005E117E"/>
    <w:rsid w:val="005E5126"/>
    <w:rsid w:val="00603D3A"/>
    <w:rsid w:val="006129B1"/>
    <w:rsid w:val="006165F7"/>
    <w:rsid w:val="00616884"/>
    <w:rsid w:val="00622150"/>
    <w:rsid w:val="0063095A"/>
    <w:rsid w:val="0063552E"/>
    <w:rsid w:val="006523A4"/>
    <w:rsid w:val="00657B18"/>
    <w:rsid w:val="00666CD8"/>
    <w:rsid w:val="00681F32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80429C"/>
    <w:rsid w:val="0084577B"/>
    <w:rsid w:val="00847E11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74D40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B0F77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26867"/>
    <w:rsid w:val="00C3783E"/>
    <w:rsid w:val="00C47314"/>
    <w:rsid w:val="00C55BC5"/>
    <w:rsid w:val="00C57528"/>
    <w:rsid w:val="00C6342D"/>
    <w:rsid w:val="00C675F5"/>
    <w:rsid w:val="00C72E6C"/>
    <w:rsid w:val="00CA138C"/>
    <w:rsid w:val="00CA1C1B"/>
    <w:rsid w:val="00CC6163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D5404"/>
    <w:rsid w:val="00DE219D"/>
    <w:rsid w:val="00DF5870"/>
    <w:rsid w:val="00E069BC"/>
    <w:rsid w:val="00E073B9"/>
    <w:rsid w:val="00E57968"/>
    <w:rsid w:val="00E64B0B"/>
    <w:rsid w:val="00E83C6A"/>
    <w:rsid w:val="00EA6402"/>
    <w:rsid w:val="00EB44F7"/>
    <w:rsid w:val="00ED32D7"/>
    <w:rsid w:val="00EF21CE"/>
    <w:rsid w:val="00F14D47"/>
    <w:rsid w:val="00F2122B"/>
    <w:rsid w:val="00F275CA"/>
    <w:rsid w:val="00F35072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169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69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696B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696B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696B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169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69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696B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696B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696B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St-574/2016</izvorni_sadrzaj>
    <derivirana_varijabla naziv="DomainObject.Predmet.OznakaBroj_1">St-574/2016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BEPO-INVEST društvo s ograničenom odgovornošću za građenje i trgovinu</izvorni_sadrzaj>
    <derivirana_varijabla naziv="DomainObject.Predmet.ProtustrankaFormated_1">  BEPO-INVEST društvo s ograničenom odgovornošću za građenje i trgovinu</derivirana_varijabla>
  </DomainObject.Predmet.ProtustrankaFormated>
  <DomainObject.Predmet.ProtustrankaFormatedOIB>
    <izvorni_sadrzaj>  BEPO-INVEST društvo s ograničenom odgovornošću za građenje i trgovinu, OIB 11016638374</izvorni_sadrzaj>
    <derivirana_varijabla naziv="DomainObject.Predmet.ProtustrankaFormatedOIB_1">  BEPO-INVEST društvo s ograničenom odgovornošću za građenje i trgovinu, OIB 11016638374</derivirana_varijabla>
  </DomainObject.Predmet.ProtustrankaFormatedOIB>
  <DomainObject.Predmet.ProtustrankaFormatedWithAdress>
    <izvorni_sadrzaj> BEPO-INVEST društvo s ograničenom odgovornošću za građenje i trgovinu, Turanj 627, 23210 Turanj</izvorni_sadrzaj>
    <derivirana_varijabla naziv="DomainObject.Predmet.ProtustrankaFormatedWithAdress_1"> BEPO-INVEST društvo s ograničenom odgovornošću za građenje i trgovinu, Turanj 627, 23210 Turanj</derivirana_varijabla>
  </DomainObject.Predmet.ProtustrankaFormatedWithAdress>
  <DomainObject.Predmet.ProtustrankaFormatedWithAdressOIB>
    <izvorni_sadrzaj> BEPO-INVEST društvo s ograničenom odgovornošću za građenje i trgovinu, OIB 11016638374, Turanj 627, 23210 Turanj</izvorni_sadrzaj>
    <derivirana_varijabla naziv="DomainObject.Predmet.ProtustrankaFormatedWithAdressOIB_1"> BEPO-INVEST društvo s ograničenom odgovornošću za građenje i trgovinu, OIB 11016638374, Turanj 627, 23210 Turanj</derivirana_varijabla>
  </DomainObject.Predmet.ProtustrankaFormatedWithAdressOIB>
  <DomainObject.Predmet.ProtustrankaWithAdress>
    <izvorni_sadrzaj>BEPO-INVEST društvo s ograničenom odgovornošću za građenje i trgovinu Turanj 627, 23210 Turanj</izvorni_sadrzaj>
    <derivirana_varijabla naziv="DomainObject.Predmet.ProtustrankaWithAdress_1">BEPO-INVEST društvo s ograničenom odgovornošću za građenje i trgovinu Turanj 627, 23210 Turanj</derivirana_varijabla>
  </DomainObject.Predmet.ProtustrankaWithAdress>
  <DomainObject.Predmet.ProtustrankaWithAdressOIB>
    <izvorni_sadrzaj>BEPO-INVEST društvo s ograničenom odgovornošću za građenje i trgovinu, OIB 11016638374, Turanj 627, 23210 Turanj</izvorni_sadrzaj>
    <derivirana_varijabla naziv="DomainObject.Predmet.ProtustrankaWithAdressOIB_1">BEPO-INVEST društvo s ograničenom odgovornošću za građenje i trgovinu, OIB 11016638374, Turanj 627, 23210 Turanj</derivirana_varijabla>
  </DomainObject.Predmet.ProtustrankaWithAdressOIB>
  <DomainObject.Predmet.ProtustrankaNazivFormated>
    <izvorni_sadrzaj>BEPO-INVEST društvo s ograničenom odgovornošću za građenje i trgovinu</izvorni_sadrzaj>
    <derivirana_varijabla naziv="DomainObject.Predmet.ProtustrankaNazivFormated_1">BEPO-INVEST društvo s ograničenom odgovornošću za građenje i trgovinu</derivirana_varijabla>
  </DomainObject.Predmet.ProtustrankaNazivFormated>
  <DomainObject.Predmet.ProtustrankaNazivFormatedOIB>
    <izvorni_sadrzaj>BEPO-INVEST društvo s ograničenom odgovornošću za građenje i trgovinu, OIB 11016638374</izvorni_sadrzaj>
    <derivirana_varijabla naziv="DomainObject.Predmet.ProtustrankaNazivFormatedOIB_1">BEPO-INVEST društvo s ograničenom odgovornošću za građenje i trgovinu, OIB 11016638374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BEPO-INVEST društvo s ograničenom odgovornošću za građenje i trgovinu</item>
    </izvorni_sadrzaj>
    <derivirana_varijabla naziv="DomainObject.Predmet.ProtuStrankaListFormated_1">
      <item>BEPO-INVEST društvo s ograničenom odgovornošću za građenje i trgovinu</item>
    </derivirana_varijabla>
  </DomainObject.Predmet.ProtuStrankaListFormated>
  <DomainObject.Predmet.ProtuStrankaListFormatedOIB>
    <izvorni_sadrzaj>
      <item>BEPO-INVEST društvo s ograničenom odgovornošću za građenje i trgovinu, OIB 11016638374</item>
    </izvorni_sadrzaj>
    <derivirana_varijabla naziv="DomainObject.Predmet.ProtuStrankaListFormatedOIB_1">
      <item>BEPO-INVEST društvo s ograničenom odgovornošću za građenje i trgovinu, OIB 11016638374</item>
    </derivirana_varijabla>
  </DomainObject.Predmet.ProtuStrankaListFormatedOIB>
  <DomainObject.Predmet.ProtuStrankaListFormatedWithAdress>
    <izvorni_sadrzaj>
      <item>BEPO-INVEST društvo s ograničenom odgovornošću za građenje i trgovinu, Turanj 627, 23210 Turanj</item>
    </izvorni_sadrzaj>
    <derivirana_varijabla naziv="DomainObject.Predmet.ProtuStrankaListFormatedWithAdress_1">
      <item>BEPO-INVEST društvo s ograničenom odgovornošću za građenje i trgovinu, Turanj 627, 23210 Turanj</item>
    </derivirana_varijabla>
  </DomainObject.Predmet.ProtuStrankaListFormatedWithAdress>
  <DomainObject.Predmet.ProtuStrankaListFormatedWithAdressOIB>
    <izvorni_sadrzaj>
      <item>BEPO-INVEST društvo s ograničenom odgovornošću za građenje i trgovinu, OIB 11016638374, Turanj 627, 23210 Turanj</item>
    </izvorni_sadrzaj>
    <derivirana_varijabla naziv="DomainObject.Predmet.ProtuStrankaListFormatedWithAdressOIB_1">
      <item>BEPO-INVEST društvo s ograničenom odgovornošću za građenje i trgovinu, OIB 11016638374, Turanj 627, 23210 Turanj</item>
    </derivirana_varijabla>
  </DomainObject.Predmet.ProtuStrankaListFormatedWithAdressOIB>
  <DomainObject.Predmet.ProtuStrankaListNazivFormated>
    <izvorni_sadrzaj>
      <item>BEPO-INVEST društvo s ograničenom odgovornošću za građenje i trgovinu</item>
    </izvorni_sadrzaj>
    <derivirana_varijabla naziv="DomainObject.Predmet.ProtuStrankaListNazivFormated_1">
      <item>BEPO-INVEST društvo s ograničenom odgovornošću za građenje i trgovinu</item>
    </derivirana_varijabla>
  </DomainObject.Predmet.ProtuStrankaListNazivFormated>
  <DomainObject.Predmet.ProtuStrankaListNazivFormatedOIB>
    <izvorni_sadrzaj>
      <item>BEPO-INVEST društvo s ograničenom odgovornošću za građenje i trgovinu, OIB 11016638374</item>
    </izvorni_sadrzaj>
    <derivirana_varijabla naziv="DomainObject.Predmet.ProtuStrankaListNazivFormatedOIB_1">
      <item>BEPO-INVEST društvo s ograničenom odgovornošću za građenje i trgovinu, OIB 11016638374</item>
    </derivirana_varijabla>
  </DomainObject.Predmet.ProtuStrankaListNazivFormatedOIB>
  <DomainObject.Predmet.OstaliListFormated>
    <izvorni_sadrzaj>
      <item>Nediljko Kadija</item>
    </izvorni_sadrzaj>
    <derivirana_varijabla naziv="DomainObject.Predmet.OstaliListFormated_1">
      <item>Nediljko Kadija</item>
    </derivirana_varijabla>
  </DomainObject.Predmet.OstaliListFormated>
  <DomainObject.Predmet.OstaliListFormatedOIB>
    <izvorni_sadrzaj>
      <item>Nediljko Kadija, OIB 42728587828</item>
    </izvorni_sadrzaj>
    <derivirana_varijabla naziv="DomainObject.Predmet.OstaliListFormatedOIB_1">
      <item>Nediljko Kadija, OIB 42728587828</item>
    </derivirana_varijabla>
  </DomainObject.Predmet.OstaliListFormatedOIB>
  <DomainObject.Predmet.OstaliListFormatedWithAdress>
    <izvorni_sadrzaj>
      <item>Nediljko Kadija, VUKOVARSKA ULICA 3 (ranije: TURANJ, TURANJ, 627), 23210 Turanj</item>
    </izvorni_sadrzaj>
    <derivirana_varijabla naziv="DomainObject.Predmet.OstaliListFormatedWithAdress_1">
      <item>Nediljko Kadija, VUKOVARSKA ULICA 3 (ranije: TURANJ, TURANJ, 627), 23210 Turanj</item>
    </derivirana_varijabla>
  </DomainObject.Predmet.OstaliListFormatedWithAdress>
  <DomainObject.Predmet.OstaliListFormatedWithAdressOIB>
    <izvorni_sadrzaj>
      <item>Nediljko Kadija, OIB 42728587828, VUKOVARSKA ULICA 3 (ranije: TURANJ, TURANJ, 627), 23210 Turanj</item>
    </izvorni_sadrzaj>
    <derivirana_varijabla naziv="DomainObject.Predmet.OstaliListFormatedWithAdressOIB_1">
      <item>Nediljko Kadija, OIB 42728587828, VUKOVARSKA ULICA 3 (ranije: TURANJ, TURANJ, 627), 23210 Turanj</item>
    </derivirana_varijabla>
  </DomainObject.Predmet.OstaliListFormatedWithAdressOIB>
  <DomainObject.Predmet.OstaliListNazivFormated>
    <izvorni_sadrzaj>
      <item>Nediljko Kadija</item>
    </izvorni_sadrzaj>
    <derivirana_varijabla naziv="DomainObject.Predmet.OstaliListNazivFormated_1">
      <item>Nediljko Kadija</item>
    </derivirana_varijabla>
  </DomainObject.Predmet.OstaliListNazivFormated>
  <DomainObject.Predmet.OstaliListNazivFormatedOIB>
    <izvorni_sadrzaj>
      <item>Nediljko Kadija, OIB 42728587828</item>
    </izvorni_sadrzaj>
    <derivirana_varijabla naziv="DomainObject.Predmet.OstaliListNazivFormatedOIB_1">
      <item>Nediljko Kadija, OIB 42728587828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BEPO-INVEST društvo s ograničenom odgovornošću za građenje i trgovinu</izvorni_sadrzaj>
    <derivirana_varijabla naziv="DomainObject.Predmet.ProtustrankaIDrugi_1">BEPO-INVEST društvo s ograničenom odgovornošću za građenje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BEPO-INVEST društvo s ograničenom odgovornošću za građenje i trgovinu, OIB 11016638374, Turanj 627, 23210 Turanj</izvorni_sadrzaj>
    <derivirana_varijabla naziv="DomainObject.Predmet.ProtustrankaIDrugiAdressOIB_1">BEPO-INVEST društvo s ograničenom odgovornošću za građenje i trgovinu, OIB 11016638374, Turanj 627, 23210 Turanj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BEPO-INVEST društvo s ograničenom odgovornošću za građenje i trgovinu</item>
      <item>Financijska agencija</item>
      <item>Nediljko Kadija</item>
    </izvorni_sadrzaj>
    <derivirana_varijabla naziv="DomainObject.Predmet.SudioniciListNaziv_1">
      <item>BEPO-INVEST društvo s ograničenom odgovornošću za građenje i trgovinu</item>
      <item>Financijska agencija</item>
      <item>Nediljko Kadija</item>
    </derivirana_varijabla>
  </DomainObject.Predmet.SudioniciListNaziv>
  <DomainObject.Predmet.SudioniciListAdressOIB>
    <izvorni_sadrzaj>
      <item>BEPO-INVEST društvo s ograničenom odgovornošću za građenje i trgovinu, OIB 11016638374, Turanj 627,23210 Turanj</item>
      <item>Financijska agencija, OIB 85821130368, Ulica grada Vukovara 70,10000 Zagreb</item>
      <item>Nediljko Kadija, OIB 42728587828, VUKOVARSKA ULICA 3 (ranije: TURANJ, TURANJ, 627),23210 Turanj</item>
    </izvorni_sadrzaj>
    <derivirana_varijabla naziv="DomainObject.Predmet.SudioniciListAdressOIB_1">
      <item>BEPO-INVEST društvo s ograničenom odgovornošću za građenje i trgovinu, OIB 11016638374, Turanj 627,23210 Turanj</item>
      <item>Financijska agencija, OIB 85821130368, Ulica grada Vukovara 70,10000 Zagreb</item>
      <item>Nediljko Kadija, OIB 42728587828, VUKOVARSKA ULICA 3 (ranije: TURANJ, TURANJ, 627),23210 Turanj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11016638374</item>
      <item>, OIB 85821130368</item>
      <item>, OIB 42728587828</item>
    </izvorni_sadrzaj>
    <derivirana_varijabla naziv="DomainObject.Predmet.SudioniciListNazivOIB_1">
      <item>, OIB 11016638374</item>
      <item>, OIB 85821130368</item>
      <item>, OIB 42728587828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8194C3-FC3A-45AE-9BC3-66920A55D0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154</properties:Words>
  <properties:Characters>862</properties:Characters>
  <properties:Lines>33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2016-04-22T11:07:00Z</dcterms:created>
  <dc:creator>Ardena Bajlo</dc:creator>
  <cp:lastModifiedBy>wsadmin</cp:lastModifiedBy>
  <cp:lastPrinted>2016-04-22T10:57:00Z</cp:lastPrinted>
  <dcterms:modified xmlns:xsi="http://www.w3.org/2001/XMLSchema-instance" xsi:type="dcterms:W3CDTF">2016-04-22T12:24:00Z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