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70f2" w14:paraId="f3170f2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93596">
        <w:t>780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93596">
        <w:t xml:space="preserve">FENI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C93596">
        <w:t>prijevoz</w:t>
      </w:r>
      <w:r w:rsidR="008213B9">
        <w:t xml:space="preserve"> i </w:t>
      </w:r>
      <w:r w:rsidR="00EB6605">
        <w:t>usluge</w:t>
      </w:r>
      <w:r w:rsidR="00271048">
        <w:t>,</w:t>
      </w:r>
      <w:r w:rsidR="00C93596">
        <w:t xml:space="preserve"> Vojnić, Široka Rijeka 12 B</w:t>
      </w:r>
      <w:r w:rsidR="00B51D17">
        <w:t xml:space="preserve">, </w:t>
      </w:r>
      <w:r w:rsidR="001C0917">
        <w:t xml:space="preserve"> MBS:</w:t>
      </w:r>
      <w:r w:rsidR="00DE32A3">
        <w:t>020008130</w:t>
      </w:r>
      <w:r w:rsidR="004F22E9">
        <w:t>, OIB:</w:t>
      </w:r>
      <w:r w:rsidR="00C93596">
        <w:t>64226305690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93596">
        <w:t>780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DF5C60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C93596">
        <w:t>51</w:t>
      </w:r>
      <w:r w:rsidR="00E82CCC">
        <w:t>.</w:t>
      </w:r>
      <w:r w:rsidR="00C93596">
        <w:t>425</w:t>
      </w:r>
      <w:r w:rsidR="00E82CCC">
        <w:t>,</w:t>
      </w:r>
      <w:r w:rsidR="00C93596">
        <w:t>00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proofErr w:type="spellStart"/>
      <w:r w:rsidR="00C93596" w:rsidRPr="00385C6E">
        <w:t>Ferid</w:t>
      </w:r>
      <w:proofErr w:type="spellEnd"/>
      <w:r w:rsidR="00C93596" w:rsidRPr="00385C6E">
        <w:t xml:space="preserve"> </w:t>
      </w:r>
      <w:proofErr w:type="spellStart"/>
      <w:r w:rsidR="00C93596" w:rsidRPr="00385C6E">
        <w:t>Alibegić</w:t>
      </w:r>
      <w:proofErr w:type="spellEnd"/>
      <w:r w:rsidR="00B51D17" w:rsidRPr="00385C6E">
        <w:t xml:space="preserve"> iz </w:t>
      </w:r>
      <w:r w:rsidR="007412A2" w:rsidRPr="00385C6E">
        <w:t xml:space="preserve">Velika Kladuša, Ahmeta </w:t>
      </w:r>
      <w:proofErr w:type="spellStart"/>
      <w:r w:rsidR="007412A2" w:rsidRPr="00385C6E">
        <w:t>Ferehagića</w:t>
      </w:r>
      <w:proofErr w:type="spellEnd"/>
      <w:r w:rsidR="007412A2" w:rsidRPr="00385C6E">
        <w:t xml:space="preserve"> 40</w:t>
      </w:r>
      <w:r w:rsidR="00584E56" w:rsidRPr="00385C6E">
        <w:t xml:space="preserve">, </w:t>
      </w:r>
      <w:r w:rsidR="007412A2" w:rsidRPr="00385C6E">
        <w:t xml:space="preserve">Bosna i Hercegovina, </w:t>
      </w:r>
      <w:r w:rsidR="00B51D17" w:rsidRPr="00385C6E">
        <w:t>OIB</w:t>
      </w:r>
      <w:r w:rsidR="004F22E9" w:rsidRPr="00385C6E">
        <w:t>:</w:t>
      </w:r>
      <w:r w:rsidR="007412A2" w:rsidRPr="00385C6E">
        <w:t>44454819873</w:t>
      </w:r>
      <w:r w:rsidR="0044005D" w:rsidRPr="00385C6E">
        <w:t>,</w:t>
      </w:r>
      <w:r w:rsidR="0044005D">
        <w:t xml:space="preserve">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385C6E">
        <w:t>8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385C6E" w:rsidR="00385C6E">
      <w:pPr>
        <w:jc w:val="both"/>
      </w:pPr>
      <w:r w:rsidRPr="00385C6E">
        <w:t xml:space="preserve">       zakonskom zastupniku dužnika putem </w:t>
      </w:r>
      <w:r w:rsidR="00385C6E">
        <w:t>e-oglasne ploče suda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385C6E">
        <w:t>8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951" w:rsidR="00E02951">
      <w:r>
        <w:separator/>
      </w:r>
    </w:p>
  </w:endnote>
  <w:endnote w:id="0" w:type="continuationSeparator">
    <w:p w:rsidRDefault="00E02951" w:rsidR="00E02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951" w:rsidR="00E02951">
      <w:r>
        <w:separator/>
      </w:r>
    </w:p>
  </w:footnote>
  <w:footnote w:id="0" w:type="continuationSeparator">
    <w:p w:rsidRDefault="00E02951" w:rsidR="00E02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C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14459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E5E08"/>
    <w:rsid w:val="00252B2F"/>
    <w:rsid w:val="00257DF6"/>
    <w:rsid w:val="002646EA"/>
    <w:rsid w:val="00271048"/>
    <w:rsid w:val="00283A02"/>
    <w:rsid w:val="002B5CD9"/>
    <w:rsid w:val="002C4144"/>
    <w:rsid w:val="002D0F45"/>
    <w:rsid w:val="002D4544"/>
    <w:rsid w:val="00337E5E"/>
    <w:rsid w:val="00385C6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1375E"/>
    <w:rsid w:val="00575C1E"/>
    <w:rsid w:val="00584E56"/>
    <w:rsid w:val="00593EA3"/>
    <w:rsid w:val="005E0B71"/>
    <w:rsid w:val="005E0C82"/>
    <w:rsid w:val="005F4418"/>
    <w:rsid w:val="00606F08"/>
    <w:rsid w:val="00636DF2"/>
    <w:rsid w:val="006B5E06"/>
    <w:rsid w:val="006F5F8D"/>
    <w:rsid w:val="0071262D"/>
    <w:rsid w:val="00727371"/>
    <w:rsid w:val="00734020"/>
    <w:rsid w:val="007412A2"/>
    <w:rsid w:val="00752FA3"/>
    <w:rsid w:val="00774441"/>
    <w:rsid w:val="007A0658"/>
    <w:rsid w:val="007A1B9C"/>
    <w:rsid w:val="007A1DD3"/>
    <w:rsid w:val="007C60A3"/>
    <w:rsid w:val="007D1F01"/>
    <w:rsid w:val="007E344D"/>
    <w:rsid w:val="008213B9"/>
    <w:rsid w:val="00831133"/>
    <w:rsid w:val="00872CA9"/>
    <w:rsid w:val="00881BD5"/>
    <w:rsid w:val="00882B10"/>
    <w:rsid w:val="008A492B"/>
    <w:rsid w:val="008A4F37"/>
    <w:rsid w:val="008A524F"/>
    <w:rsid w:val="008B4C8A"/>
    <w:rsid w:val="008B4F1A"/>
    <w:rsid w:val="0091570F"/>
    <w:rsid w:val="009751CA"/>
    <w:rsid w:val="009A5179"/>
    <w:rsid w:val="009D697C"/>
    <w:rsid w:val="009F6FD9"/>
    <w:rsid w:val="00A12401"/>
    <w:rsid w:val="00A165D2"/>
    <w:rsid w:val="00A177A8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BE13AF"/>
    <w:rsid w:val="00C009E7"/>
    <w:rsid w:val="00C171B8"/>
    <w:rsid w:val="00C31D03"/>
    <w:rsid w:val="00C93596"/>
    <w:rsid w:val="00CE507E"/>
    <w:rsid w:val="00CF4DAC"/>
    <w:rsid w:val="00D1708D"/>
    <w:rsid w:val="00D7685C"/>
    <w:rsid w:val="00D77B8A"/>
    <w:rsid w:val="00DD01C2"/>
    <w:rsid w:val="00DE32A3"/>
    <w:rsid w:val="00DF5C60"/>
    <w:rsid w:val="00E02951"/>
    <w:rsid w:val="00E02C40"/>
    <w:rsid w:val="00E1588A"/>
    <w:rsid w:val="00E2385C"/>
    <w:rsid w:val="00E2720F"/>
    <w:rsid w:val="00E65204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77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B8A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B8A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B8A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77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B8A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B8A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B8A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 d.o.o. zastupanog po punomoćniku Ferid Alibegić</izvorni_sadrzaj>
    <derivirana_varijabla naziv="DomainObject.Predmet.ProtustrankaFormated_1">  FENI d.o.o. zastupanog po punomoćniku Ferid Alibegić</derivirana_varijabla>
  </DomainObject.Predmet.ProtustrankaFormated>
  <DomainObject.Predmet.ProtustrankaFormatedOIB>
    <izvorni_sadrzaj>  FENI d.o.o., OIB 64226305690 zastupanog po punomoćniku Ferid Alibegić</izvorni_sadrzaj>
    <derivirana_varijabla naziv="DomainObject.Predmet.ProtustrankaFormatedOIB_1">  FENI d.o.o., OIB 64226305690 zastupanog po punomoćniku Ferid Alibegić</derivirana_varijabla>
  </DomainObject.Predmet.ProtustrankaFormatedOIB>
  <DomainObject.Predmet.ProtustrankaFormatedWithAdress>
    <izvorni_sadrzaj> FENI d.o.o., Široka Rijeka 12/B, 47220 Vojnić zastupanog po punomoćniku Ferid Alibegić</izvorni_sadrzaj>
    <derivirana_varijabla naziv="DomainObject.Predmet.ProtustrankaFormatedWithAdress_1"> FENI d.o.o., Široka Rijeka 12/B, 47220 Vojnić zastupanog po punomoćniku Ferid Alibegić</derivirana_varijabla>
  </DomainObject.Predmet.ProtustrankaFormatedWithAdress>
  <DomainObject.Predmet.ProtustrankaFormatedWithAdressOIB>
    <izvorni_sadrzaj> FENI d.o.o., OIB 64226305690, Široka Rijeka 12/B, 47220 Vojnić zastupanog po punomoćniku Ferid Alibegić</izvorni_sadrzaj>
    <derivirana_varijabla naziv="DomainObject.Predmet.ProtustrankaFormatedWithAdressOIB_1"> FENI d.o.o., OIB 64226305690, Široka Rijeka 12/B, 47220 Vojnić zastupanog po punomoćniku Ferid Alibegić</derivirana_varijabla>
  </DomainObject.Predmet.ProtustrankaFormatedWithAdressOIB>
  <DomainObject.Predmet.ProtustrankaWithAdress>
    <izvorni_sadrzaj>FENI d.o.o. Široka Rijeka 12/B, 47220 Vojnić</izvorni_sadrzaj>
    <derivirana_varijabla naziv="DomainObject.Predmet.ProtustrankaWithAdress_1">FENI d.o.o. Široka Rijeka 12/B, 47220 Vojnić</derivirana_varijabla>
  </DomainObject.Predmet.ProtustrankaWithAdress>
  <DomainObject.Predmet.ProtustrankaWithAdressOIB>
    <izvorni_sadrzaj>FENI d.o.o., OIB 64226305690, Široka Rijeka 12/B, 47220 Vojnić</izvorni_sadrzaj>
    <derivirana_varijabla naziv="DomainObject.Predmet.ProtustrankaWithAdressOIB_1">FENI d.o.o., OIB 64226305690, Široka Rijeka 12/B, 47220 Vojnić</derivirana_varijabla>
  </DomainObject.Predmet.ProtustrankaWithAdressOIB>
  <DomainObject.Predmet.ProtustrankaNazivFormated>
    <izvorni_sadrzaj>FENI d.o.o.</izvorni_sadrzaj>
    <derivirana_varijabla naziv="DomainObject.Predmet.ProtustrankaNazivFormated_1">FENI d.o.o.</derivirana_varijabla>
  </DomainObject.Predmet.ProtustrankaNazivFormated>
  <DomainObject.Predmet.ProtustrankaNazivFormatedOIB>
    <izvorni_sadrzaj>FENI d.o.o., OIB 64226305690</izvorni_sadrzaj>
    <derivirana_varijabla naziv="DomainObject.Predmet.ProtustrankaNazivFormatedOIB_1">FENI d.o.o., OIB 64226305690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FENI d.o.o. zastupanog po punomoćniku Ferid Alibegić</item>
    </izvorni_sadrzaj>
    <derivirana_varijabla naziv="DomainObject.Predmet.ProtuStrankaListFormated_1">
      <item>FENI d.o.o. zastupanog po punomoćniku Ferid Alibegić</item>
    </derivirana_varijabla>
  </DomainObject.Predmet.ProtuStrankaListFormated>
  <DomainObject.Predmet.ProtuStrankaListFormatedOIB>
    <izvorni_sadrzaj>
      <item>FENI d.o.o., OIB 64226305690 zastupanog po punomoćniku Ferid Alibegić</item>
    </izvorni_sadrzaj>
    <derivirana_varijabla naziv="DomainObject.Predmet.ProtuStrankaListFormatedOIB_1">
      <item>FENI d.o.o., OIB 64226305690 zastupanog po punomoćniku Ferid Alibegić</item>
    </derivirana_varijabla>
  </DomainObject.Predmet.ProtuStrankaListFormatedOIB>
  <DomainObject.Predmet.ProtuStrankaListFormatedWithAdress>
    <izvorni_sadrzaj>
      <item>FENI d.o.o., Široka Rijeka 12/B, 47220 Vojnić zastupanog po punomoćniku Ferid Alibegić</item>
    </izvorni_sadrzaj>
    <derivirana_varijabla naziv="DomainObject.Predmet.ProtuStrankaListFormatedWithAdress_1">
      <item>FENI d.o.o., Široka Rijeka 12/B, 47220 Vojnić zastupanog po punomoćniku Ferid Alibegić</item>
    </derivirana_varijabla>
  </DomainObject.Predmet.ProtuStrankaListFormatedWithAdress>
  <DomainObject.Predmet.ProtuStrankaListFormatedWithAdressOIB>
    <izvorni_sadrzaj>
      <item>FENI d.o.o., OIB 64226305690, Široka Rijeka 12/B, 47220 Vojnić zastupanog po punomoćniku Ferid Alibegić</item>
    </izvorni_sadrzaj>
    <derivirana_varijabla naziv="DomainObject.Predmet.ProtuStrankaListFormatedWithAdressOIB_1">
      <item>FENI d.o.o., OIB 64226305690, Široka Rijeka 12/B, 47220 Vojnić zastupanog po punomoćniku Ferid Alibegić</item>
    </derivirana_varijabla>
  </DomainObject.Predmet.ProtuStrankaListFormatedWithAdressOIB>
  <DomainObject.Predmet.ProtuStrankaListNazivFormated>
    <izvorni_sadrzaj>
      <item>FENI d.o.o.</item>
    </izvorni_sadrzaj>
    <derivirana_varijabla naziv="DomainObject.Predmet.ProtuStrankaListNazivFormated_1">
      <item>FENI d.o.o.</item>
    </derivirana_varijabla>
  </DomainObject.Predmet.ProtuStrankaListNazivFormated>
  <DomainObject.Predmet.ProtuStrankaListNazivFormatedOIB>
    <izvorni_sadrzaj>
      <item>FENI d.o.o., OIB 64226305690</item>
    </izvorni_sadrzaj>
    <derivirana_varijabla naziv="DomainObject.Predmet.ProtuStrankaListNazivFormatedOIB_1">
      <item>FENI d.o.o., OIB 64226305690</item>
    </derivirana_varijabla>
  </DomainObject.Predmet.ProtuStrankaListNazivFormatedOIB>
  <DomainObject.Predmet.OstaliListFormated>
    <izvorni_sadrzaj>
      <item>Ferid Alibegić punomoćnik sudionika u postupku FENI d.o.o.</item>
    </izvorni_sadrzaj>
    <derivirana_varijabla naziv="DomainObject.Predmet.OstaliListFormated_1">
      <item>Ferid Alibegić punomoćnik sudionika u postupku FENI d.o.o.</item>
    </derivirana_varijabla>
  </DomainObject.Predmet.OstaliListFormated>
  <DomainObject.Predmet.OstaliListFormatedOIB>
    <izvorni_sadrzaj>
      <item>Ferid Alibegić, OIB 44454819873 punomoćnik sudionika u postupku FENI d.o.o.</item>
    </izvorni_sadrzaj>
    <derivirana_varijabla naziv="DomainObject.Predmet.OstaliListFormatedOIB_1">
      <item>Ferid Alibegić, OIB 44454819873 punomoćnik sudionika u postupku FENI d.o.o.</item>
    </derivirana_varijabla>
  </DomainObject.Predmet.OstaliListFormatedOIB>
  <DomainObject.Predmet.OstaliListFormatedWithAdress>
    <izvorni_sadrzaj>
      <item>Ferid Alibegić, Ahmeta Ferehagića 40, Velika Kladuša punomoćnik sudionika u postupku FENI d.o.o.</item>
    </izvorni_sadrzaj>
    <derivirana_varijabla naziv="DomainObject.Predmet.OstaliListFormatedWithAdress_1">
      <item>Ferid Alibegić, Ahmeta Ferehagića 40, Velika Kladuša punomoćnik sudionika u postupku FENI d.o.o.</item>
    </derivirana_varijabla>
  </DomainObject.Predmet.OstaliListFormatedWithAdress>
  <DomainObject.Predmet.OstaliListFormatedWithAdressOIB>
    <izvorni_sadrzaj>
      <item>Ferid Alibegić, OIB 44454819873, Ahmeta Ferehagića 40, Velika Kladuša punomoćnik sudionika u postupku FENI d.o.o.</item>
    </izvorni_sadrzaj>
    <derivirana_varijabla naziv="DomainObject.Predmet.OstaliListFormatedWithAdressOIB_1">
      <item>Ferid Alibegić, OIB 44454819873, Ahmeta Ferehagića 40, Velika Kladuša punomoćnik sudionika u postupku FENI d.o.o.</item>
    </derivirana_varijabla>
  </DomainObject.Predmet.OstaliListFormatedWithAdressOIB>
  <DomainObject.Predmet.OstaliListNazivFormated>
    <izvorni_sadrzaj>
      <item>Ferid Alibegić</item>
    </izvorni_sadrzaj>
    <derivirana_varijabla naziv="DomainObject.Predmet.OstaliListNazivFormated_1">
      <item>Ferid Alibegić</item>
    </derivirana_varijabla>
  </DomainObject.Predmet.OstaliListNazivFormated>
  <DomainObject.Predmet.OstaliListNazivFormatedOIB>
    <izvorni_sadrzaj>
      <item>Ferid Alibegić, OIB 44454819873</item>
    </izvorni_sadrzaj>
    <derivirana_varijabla naziv="DomainObject.Predmet.OstaliListNazivFormatedOIB_1">
      <item>Ferid Alibegić, OIB 44454819873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FENI d.o.o.</izvorni_sadrzaj>
    <derivirana_varijabla naziv="DomainObject.Predmet.ProtustrankaIDrugi_1">FENI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FENI d.o.o., OIB 64226305690, Široka Rijeka 12/B, 47220 Vojnić</izvorni_sadrzaj>
    <derivirana_varijabla naziv="DomainObject.Predmet.ProtustrankaIDrugiAdressOIB_1">FENI d.o.o., OIB 64226305690, Široka Rijeka 12/B,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 d.o.o.</item>
      <item>FINA, regionalni centar Zagreb, podružnica Karlovac</item>
      <item>Ferid Alibegić</item>
    </izvorni_sadrzaj>
    <derivirana_varijabla naziv="DomainObject.Predmet.SudioniciListNaziv_1">
      <item>FENI d.o.o.</item>
      <item>FINA, regionalni centar Zagreb, podružnica Karlovac</item>
      <item>Ferid Alibegić</item>
    </derivirana_varijabla>
  </DomainObject.Predmet.SudioniciListNaziv>
  <DomainObject.Predmet.SudioniciListAdressOIB>
    <izvorni_sadrzaj>
      <item>FENI d.o.o., OIB 64226305690, Široka Rijeka 12/B,47220 Vojnić</item>
      <item>FINA, regionalni centar Zagreb, podružnica Karlovac, OIB 85821130368, Vitezovićeva 1,47000 Karlovac</item>
      <item>Ferid Alibegić, OIB 44454819873, Ahmeta Ferehagića 40,Velika Kladuša</item>
    </izvorni_sadrzaj>
    <derivirana_varijabla naziv="DomainObject.Predmet.SudioniciListAdressOIB_1">
      <item>FENI d.o.o., OIB 64226305690, Široka Rijeka 12/B,47220 Vojnić</item>
      <item>FINA, regionalni centar Zagreb, podružnica Karlovac, OIB 85821130368, Vitezovićeva 1,47000 Karlovac</item>
      <item>Ferid Alibegić, OIB 44454819873, Ahmeta Ferehagića 40,Velika Kladuša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64226305690</item>
      <item>, OIB 85821130368</item>
      <item>, OIB 44454819873</item>
    </izvorni_sadrzaj>
    <derivirana_varijabla naziv="DomainObject.Predmet.SudioniciListNazivOIB_1">
      <item>, OIB 64226305690</item>
      <item>, OIB 85821130368</item>
      <item>, OIB 44454819873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309</properties:Words>
  <properties:Characters>1757</properties:Characters>
  <properties:Lines>51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2016-06-23T10:49:00Z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2016-06-28T08:19:00Z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