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f09c" w14:paraId="a4ff09c" w:rsidRDefault="002F357C" w:rsidP="00345FCD" w:rsidR="00345FCD" w:rsidRPr="0098799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2F357C" w:rsidP="002F357C" w:rsidR="002F357C" w:rsidRPr="0098799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799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98799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7997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sz w:val="24"/>
          <w:szCs w:val="24"/>
        </w:rPr>
        <w:t>Zagreb, Amruševa 2/II</w:t>
      </w:r>
      <w:r w:rsidRPr="00987997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Marku </w:t>
      </w:r>
      <w:proofErr w:type="spellStart"/>
      <w:r w:rsidR="00FE7B7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Ivrlaču</w:t>
      </w:r>
      <w:proofErr w:type="spellEnd"/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1DA6" w:rsidRPr="00987997">
        <w:rPr>
          <w:rFonts w:cs="Times New Roman" w:hAnsi="Times New Roman" w:ascii="Times New Roman"/>
          <w:sz w:val="24"/>
          <w:szCs w:val="24"/>
        </w:rPr>
        <w:t xml:space="preserve">Kristijan </w:t>
      </w:r>
      <w:proofErr w:type="spellStart"/>
      <w:r w:rsidR="00171DA6" w:rsidRPr="00987997">
        <w:rPr>
          <w:rFonts w:cs="Times New Roman" w:hAnsi="Times New Roman" w:ascii="Times New Roman"/>
          <w:sz w:val="24"/>
          <w:szCs w:val="24"/>
        </w:rPr>
        <w:t>Kušić</w:t>
      </w:r>
      <w:proofErr w:type="spellEnd"/>
      <w:r w:rsidR="00171DA6" w:rsidRPr="00987997">
        <w:rPr>
          <w:rFonts w:cs="Times New Roman" w:hAnsi="Times New Roman" w:ascii="Times New Roman"/>
          <w:sz w:val="24"/>
          <w:szCs w:val="24"/>
        </w:rPr>
        <w:t xml:space="preserve"> j.d.o.o., Zagreb, </w:t>
      </w:r>
      <w:proofErr w:type="spellStart"/>
      <w:r w:rsidR="00171DA6" w:rsidRPr="00987997"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 w:rsidR="00171DA6" w:rsidRPr="00987997">
        <w:rPr>
          <w:rFonts w:cs="Times New Roman" w:hAnsi="Times New Roman" w:ascii="Times New Roman"/>
          <w:sz w:val="24"/>
          <w:szCs w:val="24"/>
        </w:rPr>
        <w:t xml:space="preserve"> 42, OIB: 45714082145</w:t>
      </w:r>
      <w:r w:rsidR="000B79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zahtjeva Financijske ag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D329E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D329E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59DD" w:rsidRPr="00987997">
        <w:rPr>
          <w:rFonts w:cs="Times New Roman" w:hAnsi="Times New Roman" w:ascii="Times New Roman"/>
          <w:sz w:val="24"/>
          <w:szCs w:val="24"/>
        </w:rPr>
        <w:t xml:space="preserve">Kristijan </w:t>
      </w:r>
      <w:proofErr w:type="spellStart"/>
      <w:r w:rsidR="003059DD" w:rsidRPr="00987997">
        <w:rPr>
          <w:rFonts w:cs="Times New Roman" w:hAnsi="Times New Roman" w:ascii="Times New Roman"/>
          <w:sz w:val="24"/>
          <w:szCs w:val="24"/>
        </w:rPr>
        <w:t>Kušić</w:t>
      </w:r>
      <w:proofErr w:type="spellEnd"/>
      <w:r w:rsidR="003059DD" w:rsidRPr="00987997">
        <w:rPr>
          <w:rFonts w:cs="Times New Roman" w:hAnsi="Times New Roman" w:ascii="Times New Roman"/>
          <w:sz w:val="24"/>
          <w:szCs w:val="24"/>
        </w:rPr>
        <w:t xml:space="preserve"> j.d.o.o., Zagreb, </w:t>
      </w:r>
      <w:proofErr w:type="spellStart"/>
      <w:r w:rsidR="003059DD" w:rsidRPr="00987997"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 w:rsidR="003059DD" w:rsidRPr="00987997">
        <w:rPr>
          <w:rFonts w:cs="Times New Roman" w:hAnsi="Times New Roman" w:ascii="Times New Roman"/>
          <w:sz w:val="24"/>
          <w:szCs w:val="24"/>
        </w:rPr>
        <w:t xml:space="preserve"> 42, OIB: 45714082145</w:t>
      </w:r>
      <w:r w:rsidR="00C149FF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29E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335D2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8135C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335D2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B79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987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59D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Bjelovara, Josipa Jelačića 12</w:t>
      </w:r>
      <w:r w:rsidR="005879F4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7997" w:rsidRPr="00987997">
        <w:rPr>
          <w:rFonts w:cs="Times New Roman" w:hAnsi="Times New Roman" w:ascii="Times New Roman"/>
          <w:sz w:val="24"/>
          <w:szCs w:val="24"/>
        </w:rPr>
        <w:t xml:space="preserve">Kristijan </w:t>
      </w:r>
      <w:proofErr w:type="spellStart"/>
      <w:r w:rsidR="00987997" w:rsidRPr="00987997">
        <w:rPr>
          <w:rFonts w:cs="Times New Roman" w:hAnsi="Times New Roman" w:ascii="Times New Roman"/>
          <w:sz w:val="24"/>
          <w:szCs w:val="24"/>
        </w:rPr>
        <w:t>Kušić</w:t>
      </w:r>
      <w:proofErr w:type="spellEnd"/>
      <w:r w:rsidR="00987997" w:rsidRPr="00987997">
        <w:rPr>
          <w:rFonts w:cs="Times New Roman" w:hAnsi="Times New Roman" w:ascii="Times New Roman"/>
          <w:sz w:val="24"/>
          <w:szCs w:val="24"/>
        </w:rPr>
        <w:t xml:space="preserve"> j.d.o.o., Zagreb, </w:t>
      </w:r>
      <w:proofErr w:type="spellStart"/>
      <w:r w:rsidR="00987997" w:rsidRPr="00987997"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 w:rsidR="00987997" w:rsidRPr="00987997">
        <w:rPr>
          <w:rFonts w:cs="Times New Roman" w:hAnsi="Times New Roman" w:ascii="Times New Roman"/>
          <w:sz w:val="24"/>
          <w:szCs w:val="24"/>
        </w:rPr>
        <w:t xml:space="preserve"> 42, OIB: 45714082145</w:t>
      </w:r>
      <w:r w:rsidR="005879F4" w:rsidRPr="00987997">
        <w:rPr>
          <w:rFonts w:cs="Times New Roman" w:hAnsi="Times New Roman" w:ascii="Times New Roman"/>
          <w:sz w:val="24"/>
          <w:szCs w:val="24"/>
        </w:rPr>
        <w:t xml:space="preserve">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27CC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bookmarkStart w:name="_GoBack" w:id="0"/>
      <w:bookmarkEnd w:id="0"/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8036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1. prosinca</w:t>
      </w:r>
      <w:r w:rsidR="005879F4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761C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987997" w:rsidRPr="00987997">
        <w:rPr>
          <w:rFonts w:cs="Times New Roman" w:hAnsi="Times New Roman" w:ascii="Times New Roman"/>
          <w:sz w:val="24"/>
          <w:szCs w:val="24"/>
        </w:rPr>
        <w:t xml:space="preserve">Kristijan </w:t>
      </w:r>
      <w:proofErr w:type="spellStart"/>
      <w:r w:rsidR="00987997" w:rsidRPr="00987997">
        <w:rPr>
          <w:rFonts w:cs="Times New Roman" w:hAnsi="Times New Roman" w:ascii="Times New Roman"/>
          <w:sz w:val="24"/>
          <w:szCs w:val="24"/>
        </w:rPr>
        <w:t>Kušić</w:t>
      </w:r>
      <w:proofErr w:type="spellEnd"/>
      <w:r w:rsidR="00987997" w:rsidRPr="00987997">
        <w:rPr>
          <w:rFonts w:cs="Times New Roman" w:hAnsi="Times New Roman" w:ascii="Times New Roman"/>
          <w:sz w:val="24"/>
          <w:szCs w:val="24"/>
        </w:rPr>
        <w:t xml:space="preserve"> j.d.o.o., Zagreb, </w:t>
      </w:r>
      <w:proofErr w:type="spellStart"/>
      <w:r w:rsidR="00987997" w:rsidRPr="00987997">
        <w:rPr>
          <w:rFonts w:cs="Times New Roman" w:hAnsi="Times New Roman" w:ascii="Times New Roman"/>
          <w:sz w:val="24"/>
          <w:szCs w:val="24"/>
        </w:rPr>
        <w:t>Heinzelova</w:t>
      </w:r>
      <w:proofErr w:type="spellEnd"/>
      <w:r w:rsidR="00987997" w:rsidRPr="00987997">
        <w:rPr>
          <w:rFonts w:cs="Times New Roman" w:hAnsi="Times New Roman" w:ascii="Times New Roman"/>
          <w:sz w:val="24"/>
          <w:szCs w:val="24"/>
        </w:rPr>
        <w:t xml:space="preserve"> 42, OIB: 45714082145</w:t>
      </w:r>
      <w:r w:rsidR="0018036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17903" w:rsidP="00345FCD" w:rsidR="00D17903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18036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68</w:t>
      </w:r>
      <w:r w:rsidR="003335D2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476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6761C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5681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2017.</w:t>
      </w:r>
    </w:p>
    <w:p w:rsidRDefault="00026C85" w:rsidP="00345FCD" w:rsidR="00026C85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987997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681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5681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987997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987997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Marko </w:t>
      </w:r>
      <w:proofErr w:type="spellStart"/>
      <w:r w:rsidRPr="00987997">
        <w:rPr>
          <w:rFonts w:cs="Times New Roman" w:hAnsi="Times New Roman" w:ascii="Times New Roman"/>
          <w:sz w:val="24"/>
          <w:szCs w:val="24"/>
          <w:lang w:eastAsia="hr-HR"/>
        </w:rPr>
        <w:t>Ivrlač</w:t>
      </w:r>
      <w:proofErr w:type="spellEnd"/>
    </w:p>
    <w:p w:rsidRDefault="00345FCD" w:rsidP="00446C4D" w:rsidR="00345FCD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7CC3" w:rsidP="00345FCD" w:rsidR="00C97E01" w:rsidRPr="009879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9879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123575205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35681C" w:rsidP="0035681C" w:rsidR="0035681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227CC3">
          <w:rPr>
            <w:b/>
            <w:noProof/>
          </w:rPr>
          <w:t>2</w:t>
        </w:r>
        <w:r w:rsidRPr="002F357C">
          <w:rPr>
            <w:b/>
          </w:rPr>
          <w:fldChar w:fldCharType="end"/>
        </w:r>
      </w:p>
      <w:p w:rsidRDefault="00180367" w:rsidP="0035681C" w:rsidR="0035681C">
        <w:pPr>
          <w:pStyle w:val="Zaglavlje"/>
          <w:jc w:val="right"/>
        </w:pPr>
        <w:r>
          <w:rPr>
            <w:b/>
          </w:rPr>
          <w:t>Poslovni broj: 58. St-68</w:t>
        </w:r>
        <w:r w:rsidR="003F1779">
          <w:rPr>
            <w:b/>
          </w:rPr>
          <w:t>6</w:t>
        </w:r>
        <w:r w:rsidR="00171DA6">
          <w:rPr>
            <w:b/>
          </w:rPr>
          <w:t>6</w:t>
        </w:r>
        <w:r w:rsidR="0035681C">
          <w:rPr>
            <w:b/>
          </w:rPr>
          <w:t>/2016</w:t>
        </w:r>
      </w:p>
    </w:sdtContent>
  </w:sdt>
  <w:p w:rsidRDefault="0035681C" w:rsidP="0035681C" w:rsidR="0035681C">
    <w:pPr>
      <w:pStyle w:val="Zaglavlje"/>
    </w:pP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227CC3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0B7928">
          <w:rPr>
            <w:b/>
          </w:rPr>
          <w:t>68</w:t>
        </w:r>
        <w:r w:rsidR="00D83D52">
          <w:rPr>
            <w:b/>
          </w:rPr>
          <w:t>6</w:t>
        </w:r>
        <w:r w:rsidR="00171DA6">
          <w:rPr>
            <w:b/>
          </w:rPr>
          <w:t>6</w:t>
        </w:r>
        <w:r w:rsidR="00D83D52">
          <w:rPr>
            <w:b/>
          </w:rPr>
          <w:t>/</w:t>
        </w:r>
        <w:r w:rsidR="00F87F2A">
          <w:rPr>
            <w:b/>
          </w:rPr>
          <w:t>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455B1"/>
    <w:rsid w:val="00061321"/>
    <w:rsid w:val="00095E86"/>
    <w:rsid w:val="000A3268"/>
    <w:rsid w:val="000B7928"/>
    <w:rsid w:val="0014690A"/>
    <w:rsid w:val="00155293"/>
    <w:rsid w:val="00167B23"/>
    <w:rsid w:val="001705AB"/>
    <w:rsid w:val="00171DA6"/>
    <w:rsid w:val="00180367"/>
    <w:rsid w:val="00184C3D"/>
    <w:rsid w:val="001949A3"/>
    <w:rsid w:val="00227CC3"/>
    <w:rsid w:val="00247628"/>
    <w:rsid w:val="002A2A1A"/>
    <w:rsid w:val="002A4819"/>
    <w:rsid w:val="002B1598"/>
    <w:rsid w:val="002C1AEF"/>
    <w:rsid w:val="002F357C"/>
    <w:rsid w:val="002F35AE"/>
    <w:rsid w:val="003059DD"/>
    <w:rsid w:val="00330535"/>
    <w:rsid w:val="003335D2"/>
    <w:rsid w:val="00345FCD"/>
    <w:rsid w:val="0035681C"/>
    <w:rsid w:val="003B2EA0"/>
    <w:rsid w:val="003C1974"/>
    <w:rsid w:val="003D0E0E"/>
    <w:rsid w:val="003D5428"/>
    <w:rsid w:val="003F1779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E3F56"/>
    <w:rsid w:val="005F1C02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87997"/>
    <w:rsid w:val="009C071A"/>
    <w:rsid w:val="009C07FF"/>
    <w:rsid w:val="009D072E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CD329E"/>
    <w:rsid w:val="00D01556"/>
    <w:rsid w:val="00D12E11"/>
    <w:rsid w:val="00D17903"/>
    <w:rsid w:val="00D6564F"/>
    <w:rsid w:val="00D83D52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2530</properties:Characters>
  <properties:Lines>21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2018-02-22T13:41:00Z</dcterms:created>
  <dc:creator>Joško Livaković</dc:creator>
  <cp:lastModifiedBy>Marko Ivrlač</cp:lastModifiedBy>
  <cp:lastPrinted>2018-02-22T13:20:00Z</cp:lastPrinted>
  <dcterms:modified xmlns:xsi="http://www.w3.org/2001/XMLSchema-instance" xsi:type="dcterms:W3CDTF">2018-02-22T13:51:00Z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St-1520/2016-3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