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17320" w14:paraId="e617320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4C23B1">
        <w:t>2152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4C23B1">
        <w:rPr>
          <w:lang w:val="hr-HR"/>
        </w:rPr>
        <w:t>ADMIROR VERIS d.o.o.</w:t>
      </w:r>
      <w:r w:rsidR="00C4250E">
        <w:rPr>
          <w:lang w:val="hr-HR"/>
        </w:rPr>
        <w:t xml:space="preserve">, </w:t>
      </w:r>
      <w:r w:rsidR="004C23B1">
        <w:rPr>
          <w:lang w:val="hr-HR"/>
        </w:rPr>
        <w:t>Solin, Ul. Kneza Domagoja 63, OIB: 26359347343</w:t>
      </w:r>
      <w:r w:rsidR="00C4250E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4C23B1">
        <w:rPr>
          <w:lang w:val="hr-HR"/>
        </w:rPr>
        <w:t xml:space="preserve"> 060247826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4C23B1" w:rsidRPr="004C23B1">
        <w:rPr>
          <w:lang w:val="hr-HR"/>
        </w:rPr>
        <w:t>ADMIROR VERIS d.o.o., Solin, Ul. Kneza Domagoja 63, OIB: 26359347343, MBS: 060247826</w:t>
      </w:r>
      <w:r w:rsidR="004C23B1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C9095D">
        <w:rPr>
          <w:lang w:val="hr-HR"/>
        </w:rPr>
        <w:t xml:space="preserve"> 9,00</w:t>
      </w:r>
      <w:r w:rsidR="00822B62">
        <w:rPr>
          <w:lang w:val="hr-HR"/>
        </w:rPr>
        <w:t xml:space="preserve"> sati i</w:t>
      </w:r>
      <w:r w:rsidR="00C9095D">
        <w:rPr>
          <w:lang w:val="hr-HR"/>
        </w:rPr>
        <w:t xml:space="preserve"> 10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C9095D" w:rsidR="00C9095D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C9095D">
        <w:t xml:space="preserve">Stjepan Lović, dipl. pravnik iz Zagreba, Preradovićeva 13, OIB: 25964288839. 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4C23B1" w:rsidRPr="004C23B1">
        <w:rPr>
          <w:lang w:val="hr-HR"/>
        </w:rPr>
        <w:t xml:space="preserve">ADMIROR VERIS d.o.o., Solin, Ul. Kneza Domagoja 63, OIB: 26359347343, MBS: 060247826.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6F601A">
        <w:rPr>
          <w:lang w:val="hr-HR"/>
        </w:rPr>
        <w:t>17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C9095D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7A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31D0C">
      <w:t>2</w:t>
    </w:r>
    <w:r w:rsidR="00BA30EE">
      <w:t>1</w:t>
    </w:r>
    <w:r w:rsidR="004C23B1">
      <w:t>52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619BA"/>
    <w:rsid w:val="00280614"/>
    <w:rsid w:val="002A4B4D"/>
    <w:rsid w:val="002B1247"/>
    <w:rsid w:val="002C5D44"/>
    <w:rsid w:val="00331D0C"/>
    <w:rsid w:val="00354500"/>
    <w:rsid w:val="00370787"/>
    <w:rsid w:val="003A7516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4A7A51"/>
    <w:rsid w:val="004C23B1"/>
    <w:rsid w:val="005031FC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01A"/>
    <w:rsid w:val="006F6D7A"/>
    <w:rsid w:val="00706888"/>
    <w:rsid w:val="00722B1F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07AAD"/>
    <w:rsid w:val="00822B62"/>
    <w:rsid w:val="00836321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81CC2"/>
    <w:rsid w:val="00BA30EE"/>
    <w:rsid w:val="00BB288C"/>
    <w:rsid w:val="00BB4A6C"/>
    <w:rsid w:val="00BB7E6C"/>
    <w:rsid w:val="00BD6072"/>
    <w:rsid w:val="00C0321F"/>
    <w:rsid w:val="00C12BF5"/>
    <w:rsid w:val="00C319B2"/>
    <w:rsid w:val="00C4250E"/>
    <w:rsid w:val="00C60F12"/>
    <w:rsid w:val="00C9095D"/>
    <w:rsid w:val="00CA7754"/>
    <w:rsid w:val="00D006D7"/>
    <w:rsid w:val="00D17E93"/>
    <w:rsid w:val="00D44C87"/>
    <w:rsid w:val="00DE0A3E"/>
    <w:rsid w:val="00E115AE"/>
    <w:rsid w:val="00E13524"/>
    <w:rsid w:val="00E223FA"/>
    <w:rsid w:val="00E40E17"/>
    <w:rsid w:val="00E44317"/>
    <w:rsid w:val="00E50C9C"/>
    <w:rsid w:val="00E65544"/>
    <w:rsid w:val="00E82D90"/>
    <w:rsid w:val="00EB4320"/>
    <w:rsid w:val="00EC0210"/>
    <w:rsid w:val="00ED599A"/>
    <w:rsid w:val="00EE73D4"/>
    <w:rsid w:val="00F442A0"/>
    <w:rsid w:val="00F635C0"/>
    <w:rsid w:val="00F63B57"/>
    <w:rsid w:val="00F6467F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07A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7AA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7AA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7AA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7AA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07A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7AA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7AA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7AA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7AA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2152</izvorni_sadrzaj>
    <derivirana_varijabla naziv="DomainObject.Predmet.Broj_1">2152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St-2152/2015</izvorni_sadrzaj>
    <derivirana_varijabla naziv="DomainObject.Predmet.OznakaBroj_1">St-2152/2015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ADMIROR VERIS d.o.o.  za trgovinu i usluge</izvorni_sadrzaj>
    <derivirana_varijabla naziv="DomainObject.Predmet.ProtustrankaFormated_1">  ADMIROR VERIS d.o.o.  za trgovinu i usluge</derivirana_varijabla>
  </DomainObject.Predmet.ProtustrankaFormated>
  <DomainObject.Predmet.ProtustrankaFormatedOIB>
    <izvorni_sadrzaj>  ADMIROR VERIS d.o.o.  za trgovinu i usluge, OIB 26359347343</izvorni_sadrzaj>
    <derivirana_varijabla naziv="DomainObject.Predmet.ProtustrankaFormatedOIB_1">  ADMIROR VERIS d.o.o.  za trgovinu i usluge, OIB 26359347343</derivirana_varijabla>
  </DomainObject.Predmet.ProtustrankaFormatedOIB>
  <DomainObject.Predmet.ProtustrankaFormatedWithAdress>
    <izvorni_sadrzaj> ADMIROR VERIS d.o.o.  za trgovinu i usluge, Ul. Kneza Domagoja 63, 21210 Solin</izvorni_sadrzaj>
    <derivirana_varijabla naziv="DomainObject.Predmet.ProtustrankaFormatedWithAdress_1"> ADMIROR VERIS d.o.o.  za trgovinu i usluge, Ul. Kneza Domagoja 63, 21210 Solin</derivirana_varijabla>
  </DomainObject.Predmet.ProtustrankaFormatedWithAdress>
  <DomainObject.Predmet.ProtustrankaFormatedWithAdressOIB>
    <izvorni_sadrzaj> ADMIROR VERIS d.o.o.  za trgovinu i usluge, OIB 26359347343, Ul. Kneza Domagoja 63, 21210 Solin</izvorni_sadrzaj>
    <derivirana_varijabla naziv="DomainObject.Predmet.ProtustrankaFormatedWithAdressOIB_1"> ADMIROR VERIS d.o.o.  za trgovinu i usluge, OIB 26359347343, Ul. Kneza Domagoja 63, 21210 Solin</derivirana_varijabla>
  </DomainObject.Predmet.ProtustrankaFormatedWithAdressOIB>
  <DomainObject.Predmet.ProtustrankaWithAdress>
    <izvorni_sadrzaj>ADMIROR VERIS d.o.o.  za trgovinu i usluge Ul. Kneza Domagoja 63, 21210 Solin</izvorni_sadrzaj>
    <derivirana_varijabla naziv="DomainObject.Predmet.ProtustrankaWithAdress_1">ADMIROR VERIS d.o.o.  za trgovinu i usluge Ul. Kneza Domagoja 63, 21210 Solin</derivirana_varijabla>
  </DomainObject.Predmet.ProtustrankaWithAdress>
  <DomainObject.Predmet.ProtustrankaWithAdressOIB>
    <izvorni_sadrzaj>ADMIROR VERIS d.o.o.  za trgovinu i usluge, OIB 26359347343, Ul. Kneza Domagoja 63, 21210 Solin</izvorni_sadrzaj>
    <derivirana_varijabla naziv="DomainObject.Predmet.ProtustrankaWithAdressOIB_1">ADMIROR VERIS d.o.o.  za trgovinu i usluge, OIB 26359347343, Ul. Kneza Domagoja 63, 21210 Solin</derivirana_varijabla>
  </DomainObject.Predmet.ProtustrankaWithAdressOIB>
  <DomainObject.Predmet.ProtustrankaNazivFormated>
    <izvorni_sadrzaj>ADMIROR VERIS d.o.o.  za trgovinu i usluge</izvorni_sadrzaj>
    <derivirana_varijabla naziv="DomainObject.Predmet.ProtustrankaNazivFormated_1">ADMIROR VERIS d.o.o.  za trgovinu i usluge</derivirana_varijabla>
  </DomainObject.Predmet.ProtustrankaNazivFormated>
  <DomainObject.Predmet.ProtustrankaNazivFormatedOIB>
    <izvorni_sadrzaj>ADMIROR VERIS d.o.o.  za trgovinu i usluge, OIB 26359347343</izvorni_sadrzaj>
    <derivirana_varijabla naziv="DomainObject.Predmet.ProtustrankaNazivFormatedOIB_1">ADMIROR VERIS d.o.o.  za trgovinu i usluge, OIB 26359347343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12002.29</izvorni_sadrzaj>
    <derivirana_varijabla naziv="DomainObject.Predmet.TrenutnaVrijednost_1">12002.29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ADMIROR VERIS d.o.o.  za trgovinu i usluge</item>
    </izvorni_sadrzaj>
    <derivirana_varijabla naziv="DomainObject.Predmet.ProtuStrankaListFormated_1">
      <item>ADMIROR VERIS d.o.o.  za trgovinu i usluge</item>
    </derivirana_varijabla>
  </DomainObject.Predmet.ProtuStrankaListFormated>
  <DomainObject.Predmet.ProtuStrankaListFormatedOIB>
    <izvorni_sadrzaj>
      <item>ADMIROR VERIS d.o.o.  za trgovinu i usluge, OIB 26359347343</item>
    </izvorni_sadrzaj>
    <derivirana_varijabla naziv="DomainObject.Predmet.ProtuStrankaListFormatedOIB_1">
      <item>ADMIROR VERIS d.o.o.  za trgovinu i usluge, OIB 26359347343</item>
    </derivirana_varijabla>
  </DomainObject.Predmet.ProtuStrankaListFormatedOIB>
  <DomainObject.Predmet.ProtuStrankaListFormatedWithAdress>
    <izvorni_sadrzaj>
      <item>ADMIROR VERIS d.o.o.  za trgovinu i usluge, Ul. Kneza Domagoja 63, 21210 Solin</item>
    </izvorni_sadrzaj>
    <derivirana_varijabla naziv="DomainObject.Predmet.ProtuStrankaListFormatedWithAdress_1">
      <item>ADMIROR VERIS d.o.o.  za trgovinu i usluge, Ul. Kneza Domagoja 63, 21210 Solin</item>
    </derivirana_varijabla>
  </DomainObject.Predmet.ProtuStrankaListFormatedWithAdress>
  <DomainObject.Predmet.ProtuStrankaListFormatedWithAdressOIB>
    <izvorni_sadrzaj>
      <item>ADMIROR VERIS d.o.o.  za trgovinu i usluge, OIB 26359347343, Ul. Kneza Domagoja 63, 21210 Solin</item>
    </izvorni_sadrzaj>
    <derivirana_varijabla naziv="DomainObject.Predmet.ProtuStrankaListFormatedWithAdressOIB_1">
      <item>ADMIROR VERIS d.o.o.  za trgovinu i usluge, OIB 26359347343, Ul. Kneza Domagoja 63, 21210 Solin</item>
    </derivirana_varijabla>
  </DomainObject.Predmet.ProtuStrankaListFormatedWithAdressOIB>
  <DomainObject.Predmet.ProtuStrankaListNazivFormated>
    <izvorni_sadrzaj>
      <item>ADMIROR VERIS d.o.o.  za trgovinu i usluge</item>
    </izvorni_sadrzaj>
    <derivirana_varijabla naziv="DomainObject.Predmet.ProtuStrankaListNazivFormated_1">
      <item>ADMIROR VERIS d.o.o.  za trgovinu i usluge</item>
    </derivirana_varijabla>
  </DomainObject.Predmet.ProtuStrankaListNazivFormated>
  <DomainObject.Predmet.ProtuStrankaListNazivFormatedOIB>
    <izvorni_sadrzaj>
      <item>ADMIROR VERIS d.o.o.  za trgovinu i usluge, OIB 26359347343</item>
    </izvorni_sadrzaj>
    <derivirana_varijabla naziv="DomainObject.Predmet.ProtuStrankaListNazivFormatedOIB_1">
      <item>ADMIROR VERIS d.o.o.  za trgovinu i usluge, OIB 26359347343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ADMIROR VERIS d.o.o.  za trgovinu i usluge</izvorni_sadrzaj>
    <derivirana_varijabla naziv="DomainObject.Predmet.ProtustrankaIDrugi_1">ADMIROR VERIS d.o.o. 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ADMIROR VERIS d.o.o.  za trgovinu i usluge, OIB 26359347343, Ul. Kneza Domagoja 63, 21210 Solin</izvorni_sadrzaj>
    <derivirana_varijabla naziv="DomainObject.Predmet.ProtustrankaIDrugiAdressOIB_1">ADMIROR VERIS d.o.o.  za trgovinu i usluge, OIB 26359347343, Ul. Kneza Domagoja 63,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ADMIROR VERIS d.o.o.  za trgovinu i usluge</item>
      <item>FINANCIJSKA AGENCIJA, RC SPLIT</item>
    </izvorni_sadrzaj>
    <derivirana_varijabla naziv="DomainObject.Predmet.SudioniciListNaziv_1">
      <item>ADMIROR VERIS d.o.o.  za trgovinu i usluge</item>
      <item>FINANCIJSKA AGENCIJA, RC SPLIT</item>
    </derivirana_varijabla>
  </DomainObject.Predmet.SudioniciListNaziv>
  <DomainObject.Predmet.SudioniciListAdressOIB>
    <izvorni_sadrzaj>
      <item>ADMIROR VERIS d.o.o.  za trgovinu i usluge, OIB 26359347343, Ul. Kneza Domagoja 63,21210 Solin</item>
      <item>FINANCIJSKA AGENCIJA, RC SPLIT, OIB 85821130368, Mažuranićevo šetalište 24 b,21000 Split</item>
    </izvorni_sadrzaj>
    <derivirana_varijabla naziv="DomainObject.Predmet.SudioniciListAdressOIB_1">
      <item>ADMIROR VERIS d.o.o.  za trgovinu i usluge, OIB 26359347343, Ul. Kneza Domagoja 63,21210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26359347343</item>
      <item>, OIB 85821130368</item>
    </izvorni_sadrzaj>
    <derivirana_varijabla naziv="DomainObject.Predmet.SudioniciListNazivOIB_1">
      <item>, OIB 26359347343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609</properties:Words>
  <properties:Characters>3324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2016-04-21T07:12:00Z</dcterms:created>
  <dc:creator>Lari Glavaš</dc:creator>
  <cp:lastModifiedBy>Lari Glavaš</cp:lastModifiedBy>
  <cp:lastPrinted>2016-04-21T07:12:00Z</cp:lastPrinted>
  <dcterms:modified xmlns:xsi="http://www.w3.org/2001/XMLSchema-instance" xsi:type="dcterms:W3CDTF">2016-04-21T07:12:00Z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