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fc649" w14:paraId="97fc649"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TRGOVAČKI SUD U ZADRU</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7 St-178/15-7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predmetu povodom zahtjeva FINA-e Regionalni centar Split, Podružnica Šibenik, Perivoj L. Maruna 1, za pokretanje skraćenog stečajnog postupka nad dužnikom EKO VAT d.o.o. iz Šibenika, Mihe Klaića 11, MBS:110029536, OIB:18117435167, dana 19. siječnja 2016. godine </w:t>
      </w: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Otvara se stečajni postupak nad stečajnim dužnikom EKO VAT d.o.o. iz Šibenika, Mihe Klaića 11, MBS:110029536, OIB:18117435167, s danom 19. siječnja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Zaključuje se stečajni postupak nad stečajnim dužnikom EKO VAT d.o.o. iz Šibenika, Mihe Klaića 11, MBS:110029536, OIB:18117435167.</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 stečajnog upravitelja imenuje se Renato Sabljić iz Zagreba, Zdenački zavoj 14, OIB:74644810692.</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 pravomoćnosti ovog rješenja, stečajni dužnik EKO VAT d.o.o. iz Šibenika, Mihe Klaića 11, MBS:110029536, OIB:18117435167 bit će brisan iz 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je dana 21. rujna 2015. godine podnio ovom sudu zahtjev za pokretanje skraćenog stečajnog postupka nad dužnikom EKO VAT d.o.o. iz Šibenika, Mihe Klaića 11, MBS:110029536, OIB:18117435167,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19.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Dužniku EKO VAT d.o.o. iz Šibenika, Mihe Klaića 11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Zakonskom zastupniku dužnika Domagoj Zaninović, Mihe Klaića 11, Šibenik</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upravitelju Renatu Sabljić iz Zagreba, Zdenački zavoj 14</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F46B62"/>
    <w:rsid w:val="00F704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rezerviranogmjesta" w:type="character">
    <w:name w:val="Placeholder Text"/>
    <w:basedOn w:val="Zadanifontodlomka"/>
    <w:uiPriority w:val="99"/>
    <w:semiHidden/>
    <w:rsid w:val="00F7047C"/>
    <w:rPr>
      <w:color w:val="808080"/>
      <w:bdr w:space="0" w:sz="0" w:color="auto" w:val="none"/>
      <w:shd w:fill="auto" w:color="auto" w:val="clear"/>
    </w:rPr>
  </w:style>
  <w:style w:customStyle="true" w:styleId="eSPISCCParagraphDefaultFont" w:type="character">
    <w:name w:val="eSPIS_CC_Paragraph Default Font"/>
    <w:basedOn w:val="Zadanifontodlomka"/>
    <w:rsid w:val="00F7047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7047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047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047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rezerviranogmjesta" w:type="character">
    <w:name w:val="Placeholder Text"/>
    <w:basedOn w:val="Zadanifontodlomka"/>
    <w:uiPriority w:val="99"/>
    <w:semiHidden/>
    <w:rsid w:val="00F7047C"/>
    <w:rPr>
      <w:color w:val="808080"/>
      <w:bdr w:color="auto" w:space="0" w:sz="0" w:val="none"/>
      <w:shd w:color="auto" w:fill="auto" w:val="clear"/>
    </w:rPr>
  </w:style>
  <w:style w:customStyle="1" w:styleId="eSPISCCParagraphDefaultFont" w:type="character">
    <w:name w:val="eSPIS_CC_Paragraph Default Font"/>
    <w:basedOn w:val="Zadanifontodlomka"/>
    <w:rsid w:val="00F7047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7047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047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047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St-178/2015</izvorni_sadrzaj>
    <derivirana_varijabla naziv="DomainObject.Predmet.OznakaBroj_1">St-178/2015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VAT d.o.o. za inženjering, projektiranje, izgradnju i servis solarnih elektrana</izvorni_sadrzaj>
    <derivirana_varijabla naziv="DomainObject.Predmet.ProtustrankaFormated_1">  EKO VAT d.o.o. za inženjering, projektiranje, izgradnju i servis solarnih elektrana</derivirana_varijabla>
  </DomainObject.Predmet.ProtustrankaFormated>
  <DomainObject.Predmet.ProtustrankaFormatedOIB>
    <izvorni_sadrzaj>  EKO VAT d.o.o. za inženjering, projektiranje, izgradnju i servis solarnih elektrana, OIB 18117435167</izvorni_sadrzaj>
    <derivirana_varijabla naziv="DomainObject.Predmet.ProtustrankaFormatedOIB_1">  EKO VAT d.o.o. za inženjering, projektiranje, izgradnju i servis solarnih elektrana, OIB 18117435167</derivirana_varijabla>
  </DomainObject.Predmet.ProtustrankaFormatedOIB>
  <DomainObject.Predmet.ProtustrankaFormatedWithAdress>
    <izvorni_sadrzaj> EKO VAT d.o.o. za inženjering, projektiranje, izgradnju i servis solarnih elektrana, Mihe Klaića 11, 22000 Šibenik</izvorni_sadrzaj>
    <derivirana_varijabla naziv="DomainObject.Predmet.ProtustrankaFormatedWithAdress_1"> EKO VAT d.o.o. za inženjering, projektiranje, izgradnju i servis solarnih elektrana, Mihe Klaića 11, 22000 Šibenik</derivirana_varijabla>
  </DomainObject.Predmet.ProtustrankaFormatedWithAdress>
  <DomainObject.Predmet.ProtustrankaFormatedWithAdressOIB>
    <izvorni_sadrzaj> EKO VAT d.o.o. za inženjering, projektiranje, izgradnju i servis solarnih elektrana, OIB 18117435167, Mihe Klaića 11, 22000 Šibenik</izvorni_sadrzaj>
    <derivirana_varijabla naziv="DomainObject.Predmet.ProtustrankaFormatedWithAdressOIB_1"> EKO VAT d.o.o. za inženjering, projektiranje, izgradnju i servis solarnih elektrana, OIB 18117435167, Mihe Klaića 11, 22000 Šibenik</derivirana_varijabla>
  </DomainObject.Predmet.ProtustrankaFormatedWithAdressOIB>
  <DomainObject.Predmet.ProtustrankaWithAdress>
    <izvorni_sadrzaj>EKO VAT d.o.o. za inženjering, projektiranje, izgradnju i servis solarnih elektrana Mihe Klaića 11, 22000 Šibenik</izvorni_sadrzaj>
    <derivirana_varijabla naziv="DomainObject.Predmet.ProtustrankaWithAdress_1">EKO VAT d.o.o. za inženjering, projektiranje, izgradnju i servis solarnih elektrana Mihe Klaića 11, 22000 Šibenik</derivirana_varijabla>
  </DomainObject.Predmet.ProtustrankaWithAdress>
  <DomainObject.Predmet.ProtustrankaWithAdressOIB>
    <izvorni_sadrzaj>EKO VAT d.o.o. za inženjering, projektiranje, izgradnju i servis solarnih elektrana, OIB 18117435167, Mihe Klaića 11, 22000 Šibenik</izvorni_sadrzaj>
    <derivirana_varijabla naziv="DomainObject.Predmet.ProtustrankaWithAdressOIB_1">EKO VAT d.o.o. za inženjering, projektiranje, izgradnju i servis solarnih elektrana, OIB 18117435167, Mihe Klaića 11, 22000 Šibenik</derivirana_varijabla>
  </DomainObject.Predmet.ProtustrankaWithAdressOIB>
  <DomainObject.Predmet.ProtustrankaNazivFormated>
    <izvorni_sadrzaj>EKO VAT d.o.o. za inženjering, projektiranje, izgradnju i servis solarnih elektrana</izvorni_sadrzaj>
    <derivirana_varijabla naziv="DomainObject.Predmet.ProtustrankaNazivFormated_1">EKO VAT d.o.o. za inženjering, projektiranje, izgradnju i servis solarnih elektrana</derivirana_varijabla>
  </DomainObject.Predmet.ProtustrankaNazivFormated>
  <DomainObject.Predmet.ProtustrankaNazivFormatedOIB>
    <izvorni_sadrzaj>EKO VAT d.o.o. za inženjering, projektiranje, izgradnju i servis solarnih elektrana, OIB 18117435167</izvorni_sadrzaj>
    <derivirana_varijabla naziv="DomainObject.Predmet.ProtustrankaNazivFormatedOIB_1">EKO VAT d.o.o. za inženjering, projektiranje, izgradnju i servis solarnih elektrana, OIB 18117435167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 Split - Podružnica Šibenik</izvorni_sadrzaj>
    <derivirana_varijabla naziv="DomainObject.Predmet.StrankaFormated_1">  FINA-RC - Split - Podružnica Šibenik</derivirana_varijabla>
  </DomainObject.Predmet.StrankaFormated>
  <DomainObject.Predmet.StrankaFormatedOIB>
    <izvorni_sadrzaj>  FINA-RC - Split - Podružnica Šibenik, OIB 18117435167</izvorni_sadrzaj>
    <derivirana_varijabla naziv="DomainObject.Predmet.StrankaFormatedOIB_1">  FINA-RC - Split - Podružnica Šibenik, OIB 18117435167</derivirana_varijabla>
  </DomainObject.Predmet.StrankaFormatedOIB>
  <DomainObject.Predmet.StrankaFormatedWithAdress>
    <izvorni_sadrzaj> FINA-RC - Split - Podružnica Šibenik, Perivoj L. Marune 1, 22000 Šibenik</izvorni_sadrzaj>
    <derivirana_varijabla naziv="DomainObject.Predmet.StrankaFormatedWithAdress_1"> FINA-RC - Split - Podružnica Šibenik, Perivoj L. Marune 1, 22000 Šibenik</derivirana_varijabla>
  </DomainObject.Predmet.StrankaFormatedWithAdress>
  <DomainObject.Predmet.StrankaFormatedWithAdressOIB>
    <izvorni_sadrzaj> FINA-RC - Split - Podružnica Šibenik, OIB 18117435167, Perivoj L. Marune 1, 22000 Šibenik</izvorni_sadrzaj>
    <derivirana_varijabla naziv="DomainObject.Predmet.StrankaFormatedWithAdressOIB_1"> FINA-RC - Split - Podružnica Šibenik, OIB 18117435167, Perivoj L. Marune 1, 22000 Šibenik</derivirana_varijabla>
  </DomainObject.Predmet.StrankaFormatedWithAdressOIB>
  <DomainObject.Predmet.StrankaWithAdress>
    <izvorni_sadrzaj>FINA-RC - Split - Podružnica Šibenik Perivoj L. Marune 1,22000 Šibenik</izvorni_sadrzaj>
    <derivirana_varijabla naziv="DomainObject.Predmet.StrankaWithAdress_1">FINA-RC - Split - Podružnica Šibenik Perivoj L. Marune 1,22000 Šibenik</derivirana_varijabla>
  </DomainObject.Predmet.StrankaWithAdress>
  <DomainObject.Predmet.StrankaWithAdressOIB>
    <izvorni_sadrzaj>FINA-RC - Split - Podružnica Šibenik, OIB 18117435167, Perivoj L. Marune 1,22000 Šibenik</izvorni_sadrzaj>
    <derivirana_varijabla naziv="DomainObject.Predmet.StrankaWithAdressOIB_1">FINA-RC - Split - Podružnica Šibenik, OIB 18117435167, Perivoj L. Marune 1,22000 Šibenik</derivirana_varijabla>
  </DomainObject.Predmet.StrankaWithAdressOIB>
  <DomainObject.Predmet.StrankaNazivFormated>
    <izvorni_sadrzaj>FINA-RC - Split - Podružnica Šibenik</izvorni_sadrzaj>
    <derivirana_varijabla naziv="DomainObject.Predmet.StrankaNazivFormated_1">FINA-RC - Split - Podružnica Šibenik</derivirana_varijabla>
  </DomainObject.Predmet.StrankaNazivFormated>
  <DomainObject.Predmet.StrankaNazivFormatedOIB>
    <izvorni_sadrzaj>FINA-RC - Split - Podružnica Šibenik, OIB 18117435167</izvorni_sadrzaj>
    <derivirana_varijabla naziv="DomainObject.Predmet.StrankaNazivFormatedOIB_1">FINA-RC - Split - Podružnica Šibenik, OIB 18117435167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 Split - Podružnica Šibenik</item>
    </izvorni_sadrzaj>
    <derivirana_varijabla naziv="DomainObject.Predmet.StrankaListFormated_1">
      <item>FINA-RC - Split - Podružnica Šibenik</item>
    </derivirana_varijabla>
  </DomainObject.Predmet.StrankaListFormated>
  <DomainObject.Predmet.StrankaListFormatedOIB>
    <izvorni_sadrzaj>
      <item>FINA-RC - Split - Podružnica Šibenik, OIB 18117435167</item>
    </izvorni_sadrzaj>
    <derivirana_varijabla naziv="DomainObject.Predmet.StrankaListFormatedOIB_1">
      <item>FINA-RC - Split - Podružnica Šibenik, OIB 18117435167</item>
    </derivirana_varijabla>
  </DomainObject.Predmet.StrankaListFormatedOIB>
  <DomainObject.Predmet.StrankaListFormatedWithAdress>
    <izvorni_sadrzaj>
      <item>FINA-RC - Split - Podružnica Šibenik, Perivoj L. Marune 1, 22000 Šibenik</item>
    </izvorni_sadrzaj>
    <derivirana_varijabla naziv="DomainObject.Predmet.StrankaListFormatedWithAdress_1">
      <item>FINA-RC - Split - Podružnica Šibenik, Perivoj L. Marune 1, 22000 Šibenik</item>
    </derivirana_varijabla>
  </DomainObject.Predmet.StrankaListFormatedWithAdress>
  <DomainObject.Predmet.StrankaListFormatedWithAdressOIB>
    <izvorni_sadrzaj>
      <item>FINA-RC - Split - Podružnica Šibenik, OIB 18117435167, Perivoj L. Marune 1, 22000 Šibenik</item>
    </izvorni_sadrzaj>
    <derivirana_varijabla naziv="DomainObject.Predmet.StrankaListFormatedWithAdressOIB_1">
      <item>FINA-RC - Split - Podružnica Šibenik, OIB 18117435167, Perivoj L. Marune 1, 22000 Šibenik</item>
    </derivirana_varijabla>
  </DomainObject.Predmet.StrankaListFormatedWithAdressOIB>
  <DomainObject.Predmet.StrankaListNazivFormated>
    <izvorni_sadrzaj>
      <item>FINA-RC - Split - Podružnica Šibenik</item>
    </izvorni_sadrzaj>
    <derivirana_varijabla naziv="DomainObject.Predmet.StrankaListNazivFormated_1">
      <item>FINA-RC - Split - Podružnica Šibenik</item>
    </derivirana_varijabla>
  </DomainObject.Predmet.StrankaListNazivFormated>
  <DomainObject.Predmet.StrankaListNazivFormatedOIB>
    <izvorni_sadrzaj>
      <item>FINA-RC - Split - Podružnica Šibenik, OIB 18117435167</item>
    </izvorni_sadrzaj>
    <derivirana_varijabla naziv="DomainObject.Predmet.StrankaListNazivFormatedOIB_1">
      <item>FINA-RC - Split - Podružnica Šibenik, OIB 18117435167</item>
    </derivirana_varijabla>
  </DomainObject.Predmet.StrankaListNazivFormatedOIB>
  <DomainObject.Predmet.ProtuStrankaListFormated>
    <izvorni_sadrzaj>
      <item>EKO VAT d.o.o. za inženjering, projektiranje, izgradnju i servis solarnih elektrana</item>
    </izvorni_sadrzaj>
    <derivirana_varijabla naziv="DomainObject.Predmet.ProtuStrankaListFormated_1">
      <item>EKO VAT d.o.o. za inženjering, projektiranje, izgradnju i servis solarnih elektrana</item>
    </derivirana_varijabla>
  </DomainObject.Predmet.ProtuStrankaListFormated>
  <DomainObject.Predmet.ProtuStrankaListFormatedOIB>
    <izvorni_sadrzaj>
      <item>EKO VAT d.o.o. za inženjering, projektiranje, izgradnju i servis solarnih elektrana, OIB 18117435167</item>
    </izvorni_sadrzaj>
    <derivirana_varijabla naziv="DomainObject.Predmet.ProtuStrankaListFormatedOIB_1">
      <item>EKO VAT d.o.o. za inženjering, projektiranje, izgradnju i servis solarnih elektrana, OIB 18117435167</item>
    </derivirana_varijabla>
  </DomainObject.Predmet.ProtuStrankaListFormatedOIB>
  <DomainObject.Predmet.ProtuStrankaListFormatedWithAdress>
    <izvorni_sadrzaj>
      <item>EKO VAT d.o.o. za inženjering, projektiranje, izgradnju i servis solarnih elektrana, Mihe Klaića 11, 22000 Šibenik</item>
    </izvorni_sadrzaj>
    <derivirana_varijabla naziv="DomainObject.Predmet.ProtuStrankaListFormatedWithAdress_1">
      <item>EKO VAT d.o.o. za inženjering, projektiranje, izgradnju i servis solarnih elektrana, Mihe Klaića 11, 22000 Šibenik</item>
    </derivirana_varijabla>
  </DomainObject.Predmet.ProtuStrankaListFormatedWithAdress>
  <DomainObject.Predmet.ProtuStrankaListFormatedWithAdressOIB>
    <izvorni_sadrzaj>
      <item>EKO VAT d.o.o. za inženjering, projektiranje, izgradnju i servis solarnih elektrana, OIB 18117435167, Mihe Klaića 11, 22000 Šibenik</item>
    </izvorni_sadrzaj>
    <derivirana_varijabla naziv="DomainObject.Predmet.ProtuStrankaListFormatedWithAdressOIB_1">
      <item>EKO VAT d.o.o. za inženjering, projektiranje, izgradnju i servis solarnih elektrana, OIB 18117435167, Mihe Klaića 11, 22000 Šibenik</item>
    </derivirana_varijabla>
  </DomainObject.Predmet.ProtuStrankaListFormatedWithAdressOIB>
  <DomainObject.Predmet.ProtuStrankaListNazivFormated>
    <izvorni_sadrzaj>
      <item>EKO VAT d.o.o. za inženjering, projektiranje, izgradnju i servis solarnih elektrana</item>
    </izvorni_sadrzaj>
    <derivirana_varijabla naziv="DomainObject.Predmet.ProtuStrankaListNazivFormated_1">
      <item>EKO VAT d.o.o. za inženjering, projektiranje, izgradnju i servis solarnih elektrana</item>
    </derivirana_varijabla>
  </DomainObject.Predmet.ProtuStrankaListNazivFormated>
  <DomainObject.Predmet.ProtuStrankaListNazivFormatedOIB>
    <izvorni_sadrzaj>
      <item>EKO VAT d.o.o. za inženjering, projektiranje, izgradnju i servis solarnih elektrana, OIB 18117435167</item>
    </izvorni_sadrzaj>
    <derivirana_varijabla naziv="DomainObject.Predmet.ProtuStrankaListNazivFormatedOIB_1">
      <item>EKO VAT d.o.o. za inženjering, projektiranje, izgradnju i servis solarnih elektrana, OIB 18117435167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FINA-RC - Split - Podružnica Šibenik</izvorni_sadrzaj>
    <derivirana_varijabla naziv="DomainObject.Predmet.StrankaIDrugi_1">FINA-RC - Split - Podružnica Šibenik</derivirana_varijabla>
  </DomainObject.Predmet.StrankaIDrugi>
  <DomainObject.Predmet.ProtustrankaIDrugi>
    <izvorni_sadrzaj>EKO VAT d.o.o. za inženjering, projektiranje, izgradnju i servis solarnih elektrana</izvorni_sadrzaj>
    <derivirana_varijabla naziv="DomainObject.Predmet.ProtustrankaIDrugi_1">EKO VAT d.o.o. za inženjering, projektiranje, izgradnju i servis solarnih elektrana</derivirana_varijabla>
  </DomainObject.Predmet.ProtustrankaIDrugi>
  <DomainObject.Predmet.StrankaIDrugiAdressOIB>
    <izvorni_sadrzaj>FINA-RC - Split - Podružnica Šibenik, OIB 18117435167, Perivoj L. Marune 1, 22000 Šibenik</izvorni_sadrzaj>
    <derivirana_varijabla naziv="DomainObject.Predmet.StrankaIDrugiAdressOIB_1">FINA-RC - Split - Podružnica Šibenik, OIB 18117435167, Perivoj L. Marune 1, 22000 Šibenik</derivirana_varijabla>
  </DomainObject.Predmet.StrankaIDrugiAdressOIB>
  <DomainObject.Predmet.ProtustrankaIDrugiAdressOIB>
    <izvorni_sadrzaj>EKO VAT d.o.o. za inženjering, projektiranje, izgradnju i servis solarnih elektrana, OIB 18117435167, Mihe Klaića 11, 22000 Šibenik</izvorni_sadrzaj>
    <derivirana_varijabla naziv="DomainObject.Predmet.ProtustrankaIDrugiAdressOIB_1">EKO VAT d.o.o. za inženjering, projektiranje, izgradnju i servis solarnih elektrana, OIB 18117435167, Mihe Klaića 11,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 Split - Podružnica Šibenik</item>
      <item>EKO VAT d.o.o. za inženjering, projektiranje, izgradnju i servis solarnih elektrana</item>
    </izvorni_sadrzaj>
    <derivirana_varijabla naziv="DomainObject.Predmet.SudioniciListNaziv_1">
      <item>FINA-RC - Split - Podružnica Šibenik</item>
      <item>EKO VAT d.o.o. za inženjering, projektiranje, izgradnju i servis solarnih elektrana</item>
    </derivirana_varijabla>
  </DomainObject.Predmet.SudioniciListNaziv>
  <DomainObject.Predmet.SudioniciListAdressOIB>
    <izvorni_sadrzaj>
      <item>FINA-RC - Split - Podružnica Šibenik, OIB 18117435167, Perivoj L. Marune 1,22000 Šibenik</item>
      <item>EKO VAT d.o.o. za inženjering, projektiranje, izgradnju i servis solarnih elektrana, OIB 18117435167, Mihe Klaića 11,22000 Šibenik</item>
    </izvorni_sadrzaj>
    <derivirana_varijabla naziv="DomainObject.Predmet.SudioniciListAdressOIB_1">
      <item>FINA-RC - Split - Podružnica Šibenik, OIB 18117435167, Perivoj L. Marune 1,22000 Šibenik</item>
      <item>EKO VAT d.o.o. za inženjering, projektiranje, izgradnju i servis solarnih elektrana, OIB 18117435167, Mihe Klaića 11,22000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18117435167</item>
      <item>, OIB 18117435167</item>
    </izvorni_sadrzaj>
    <derivirana_varijabla naziv="DomainObject.Predmet.SudioniciListNazivOIB_1">
      <item>, OIB 18117435167</item>
      <item>, OIB 18117435167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3739</properties:Characters>
  <properties:Lines>97</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2016-01-19T10:06:00Z</dcterms:created>
  <dc:creator>Joško Livaković</dc:creator>
  <cp:lastModifiedBy>Joško Livaković</cp:lastModifiedBy>
  <cp:lastPrinted>2016-01-19T10:18:00Z</cp:lastPrinted>
  <dcterms:modified xmlns:xsi="http://www.w3.org/2001/XMLSchema-instance" xsi:type="dcterms:W3CDTF">2016-01-19T10:22:00Z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