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db48" w14:paraId="9b6db48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091AA5">
        <w:rPr>
          <w:b/>
        </w:rPr>
        <w:t xml:space="preserve">Instalacije Čagalj j.d.o.o., </w:t>
      </w:r>
      <w:proofErr w:type="spellStart"/>
      <w:r w:rsidR="00091AA5">
        <w:rPr>
          <w:b/>
        </w:rPr>
        <w:t>Ivankovo</w:t>
      </w:r>
      <w:proofErr w:type="spellEnd"/>
      <w:r w:rsidR="00091AA5">
        <w:rPr>
          <w:b/>
        </w:rPr>
        <w:t>, Gorjani 64, OIB: 60624775824, MBS: 030161807</w:t>
      </w:r>
      <w:r w:rsidR="00EF1E0A">
        <w:rPr>
          <w:b/>
        </w:rPr>
        <w:t xml:space="preserve">, </w:t>
      </w:r>
      <w:r w:rsidRPr="002A0C8C">
        <w:t xml:space="preserve">dana </w:t>
      </w:r>
      <w:r w:rsidR="00F427B4">
        <w:t>30</w:t>
      </w:r>
      <w:r w:rsidR="00567EA0">
        <w:t>. siječnja</w:t>
      </w:r>
      <w:r w:rsidR="00B1351D" w:rsidRPr="002A0C8C">
        <w:t xml:space="preserve"> </w:t>
      </w:r>
      <w:r w:rsidRPr="002A0C8C">
        <w:t>201</w:t>
      </w:r>
      <w:r w:rsidR="00567EA0">
        <w:t>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>Pozivaju se osobe koje imaju pravni interes da se provede</w:t>
      </w:r>
      <w:r w:rsidR="008022C7">
        <w:t xml:space="preserve"> stečajni postupak nad dužnikom </w:t>
      </w:r>
      <w:r w:rsidR="00F427B4">
        <w:rPr>
          <w:b/>
        </w:rPr>
        <w:t xml:space="preserve">Instalacije Čagalj j.d.o.o., </w:t>
      </w:r>
      <w:proofErr w:type="spellStart"/>
      <w:r w:rsidR="00F427B4">
        <w:rPr>
          <w:b/>
        </w:rPr>
        <w:t>Ivankovo</w:t>
      </w:r>
      <w:proofErr w:type="spellEnd"/>
      <w:r w:rsidR="00F427B4">
        <w:rPr>
          <w:b/>
        </w:rPr>
        <w:t>, Gorjani 64, OIB: 60624775824, MBS: 030161807</w:t>
      </w:r>
      <w:r w:rsidR="00E06D0C">
        <w:rPr>
          <w:b/>
        </w:rPr>
        <w:t>,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F427B4">
        <w:rPr>
          <w:b/>
        </w:rPr>
        <w:t>664</w:t>
      </w:r>
      <w:r w:rsidRPr="002A0C8C">
        <w:rPr>
          <w:b/>
        </w:rPr>
        <w:t>-1</w:t>
      </w:r>
      <w:r w:rsidR="00A61EC8">
        <w:rPr>
          <w:b/>
        </w:rPr>
        <w:t>6</w:t>
      </w:r>
      <w:r w:rsidRPr="002A0C8C">
        <w:t xml:space="preserve"> kod Hrvatske poštanske banke iznos od </w:t>
      </w:r>
      <w:r w:rsidR="00F427B4">
        <w:rPr>
          <w:b/>
        </w:rPr>
        <w:t>3</w:t>
      </w:r>
      <w:r w:rsidR="00F3066F">
        <w:rPr>
          <w:b/>
        </w:rPr>
        <w:t>0</w:t>
      </w:r>
      <w:r w:rsidRPr="002A0C8C">
        <w:rPr>
          <w:b/>
        </w:rPr>
        <w:t>.</w:t>
      </w:r>
      <w:r w:rsidR="00F3066F">
        <w:rPr>
          <w:b/>
        </w:rPr>
        <w:t>0</w:t>
      </w:r>
      <w:r w:rsidRPr="002A0C8C">
        <w:rPr>
          <w:b/>
        </w:rPr>
        <w:t>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890157">
        <w:t>2</w:t>
      </w:r>
      <w:r w:rsidR="009107E3">
        <w:t>1</w:t>
      </w:r>
      <w:r w:rsidR="00BC50C5">
        <w:t xml:space="preserve">. </w:t>
      </w:r>
      <w:r w:rsidR="00890157">
        <w:t>ožujka</w:t>
      </w:r>
      <w:r w:rsidR="00BC50C5">
        <w:t xml:space="preserve"> 2016. g. </w:t>
      </w:r>
      <w:r w:rsidR="003E67AC">
        <w:t xml:space="preserve">prijedlog za otvaranje </w:t>
      </w:r>
      <w:r w:rsidRPr="002A0C8C">
        <w:t xml:space="preserve">stečajnog postupka nad dužnikom </w:t>
      </w:r>
      <w:r w:rsidR="00890157">
        <w:rPr>
          <w:b/>
        </w:rPr>
        <w:t xml:space="preserve">Instalacije Čagalj j.d.o.o., </w:t>
      </w:r>
      <w:proofErr w:type="spellStart"/>
      <w:r w:rsidR="00890157">
        <w:rPr>
          <w:b/>
        </w:rPr>
        <w:t>Ivankovo</w:t>
      </w:r>
      <w:proofErr w:type="spellEnd"/>
      <w:r w:rsidR="00890157">
        <w:rPr>
          <w:b/>
        </w:rPr>
        <w:t>, Gorjani 64, OIB: 60624775824, MBS: 030161807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612A61">
        <w:t>664</w:t>
      </w:r>
      <w:r w:rsidR="00EB6671" w:rsidRPr="00C0699C">
        <w:t>/</w:t>
      </w:r>
      <w:r w:rsidR="00E53385">
        <w:t>16-</w:t>
      </w:r>
      <w:r w:rsidR="00612A61">
        <w:t>8</w:t>
      </w:r>
      <w:r w:rsidR="00EB6671" w:rsidRPr="00C0699C">
        <w:t xml:space="preserve"> od </w:t>
      </w:r>
      <w:r w:rsidR="00612A61">
        <w:t>24</w:t>
      </w:r>
      <w:r w:rsidR="005C4C95">
        <w:t>. studenog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612A61">
        <w:t>26</w:t>
      </w:r>
      <w:r w:rsidRPr="002A0C8C">
        <w:t xml:space="preserve">. </w:t>
      </w:r>
      <w:r w:rsidR="004A12FF">
        <w:t>siječnja 2017</w:t>
      </w:r>
      <w:r w:rsidR="000A42C8">
        <w:t xml:space="preserve">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2F12FE">
        <w:t>1</w:t>
      </w:r>
      <w:r w:rsidR="00B725DA">
        <w:t>7</w:t>
      </w:r>
      <w:r w:rsidR="002F12FE">
        <w:t xml:space="preserve">. </w:t>
      </w:r>
      <w:r w:rsidR="00B725DA">
        <w:t>ožujka 2016</w:t>
      </w:r>
      <w:r w:rsidR="002F12FE">
        <w:t>. g.</w:t>
      </w:r>
      <w:r w:rsidR="000A42C8">
        <w:t xml:space="preserve">, blokirano neprekidno u razdoblju od </w:t>
      </w:r>
      <w:r w:rsidR="00B725DA">
        <w:t>120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</w:t>
      </w:r>
      <w:r w:rsidRPr="00C6391A">
        <w:t xml:space="preserve">bi </w:t>
      </w:r>
      <w:r w:rsidR="00B725DA">
        <w:t>3</w:t>
      </w:r>
      <w:r w:rsidR="00D1004F">
        <w:t>0.000</w:t>
      </w:r>
      <w:r w:rsidR="00C6391A" w:rsidRPr="00C6391A">
        <w:t>,00</w:t>
      </w:r>
      <w:r w:rsidR="00C6391A">
        <w:rPr>
          <w:b/>
        </w:rPr>
        <w:t xml:space="preserve"> </w:t>
      </w:r>
      <w:r w:rsidR="000A42C8">
        <w:t>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354DDD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B725DA">
        <w:rPr>
          <w:sz w:val="24"/>
        </w:rPr>
        <w:t>30</w:t>
      </w:r>
      <w:r w:rsidR="001A1A16">
        <w:rPr>
          <w:sz w:val="24"/>
        </w:rPr>
        <w:t>. siječnja</w:t>
      </w:r>
      <w:r w:rsidRPr="002A0C8C">
        <w:rPr>
          <w:sz w:val="24"/>
        </w:rPr>
        <w:t xml:space="preserve"> 201</w:t>
      </w:r>
      <w:r w:rsidR="001A1A16">
        <w:rPr>
          <w:sz w:val="24"/>
        </w:rPr>
        <w:t>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DC5E34" w:rsidR="007F2C1D">
      <w:pPr>
        <w:pStyle w:val="Tijeloteksta"/>
        <w:jc w:val="left"/>
        <w:rPr>
          <w:sz w:val="24"/>
        </w:rPr>
      </w:pPr>
    </w:p>
    <w:p w:rsidRDefault="007F2C1D" w:rsidP="007F2C1D" w:rsidR="007F2C1D">
      <w:pPr>
        <w:jc w:val="both"/>
      </w:pPr>
      <w:r>
        <w:t xml:space="preserve">POUKA  O PRAVNOM LIJEKU </w:t>
      </w:r>
    </w:p>
    <w:p w:rsidRDefault="007F2C1D" w:rsidP="007F2C1D" w:rsidR="007F2C1D">
      <w:pPr>
        <w:jc w:val="both"/>
      </w:pPr>
      <w:r>
        <w:t>Protiv ovog rješenja može nezadovoljna stranka uložiti žalbu Visokom trgovačkom sudu Republike Hrvatske u Zagrebu u roku od 8 dana pismeno u 3 primjerka putem ovoga suda. (čl. 19 SZ NN br. 71/15)</w:t>
      </w:r>
    </w:p>
    <w:p w:rsidRDefault="007F2C1D" w:rsidP="00DC5E34" w:rsidR="007F2C1D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374838">
        <w:t>2</w:t>
      </w:r>
      <w:r w:rsidR="00A621A8">
        <w:t>.</w:t>
      </w:r>
      <w:r w:rsidR="00374838">
        <w:t>3</w:t>
      </w:r>
      <w:r w:rsidR="00A621A8">
        <w:t>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F13" w:rsidR="00A85F13">
      <w:r>
        <w:separator/>
      </w:r>
    </w:p>
  </w:endnote>
  <w:endnote w:id="0" w:type="continuationSeparator">
    <w:p w:rsidRDefault="00A85F13" w:rsidR="00A85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F13" w:rsidR="00A85F13">
      <w:r>
        <w:separator/>
      </w:r>
    </w:p>
  </w:footnote>
  <w:footnote w:id="0" w:type="continuationSeparator">
    <w:p w:rsidRDefault="00A85F13" w:rsidR="00A85F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3C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A4E6D" w:rsidR="00FA4E6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FA4E6D">
      <w:t>6 St-664/16-12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FA4E6D">
      <w:t>664</w:t>
    </w:r>
    <w:r w:rsidR="006F7D28">
      <w:t>/</w:t>
    </w:r>
    <w:r w:rsidR="00A92EB5">
      <w:t>16-</w:t>
    </w:r>
    <w:r w:rsidR="00FA4E6D">
      <w:t>12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AA5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34D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5965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23C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12FE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4838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A61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0CE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57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7E3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13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25DA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004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66F"/>
    <w:rsid w:val="00F322A5"/>
    <w:rsid w:val="00F325FD"/>
    <w:rsid w:val="00F34984"/>
    <w:rsid w:val="00F373FB"/>
    <w:rsid w:val="00F40741"/>
    <w:rsid w:val="00F408E8"/>
    <w:rsid w:val="00F424A2"/>
    <w:rsid w:val="00F427B4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6D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4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3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823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23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3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3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4E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3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823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23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3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3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Čagalj j.d.o.o. za proizvodnju, trgovinu i usluge</izvorni_sadrzaj>
    <derivirana_varijabla naziv="DomainObject.Predmet.ProtustrankaFormated_1">  Instalacije Čagalj j.d.o.o. za proizvodnju, trgovinu i usluge</derivirana_varijabla>
  </DomainObject.Predmet.ProtustrankaFormated>
  <DomainObject.Predmet.ProtustrankaFormatedOIB>
    <izvorni_sadrzaj>  Instalacije Čagalj j.d.o.o. za proizvodnju, trgovinu i usluge, OIB 60624775824</izvorni_sadrzaj>
    <derivirana_varijabla naziv="DomainObject.Predmet.ProtustrankaFormatedOIB_1">  Instalacije Čagalj j.d.o.o. za proizvodnju, trgovinu i usluge, OIB 60624775824</derivirana_varijabla>
  </DomainObject.Predmet.ProtustrankaFormatedOIB>
  <DomainObject.Predmet.ProtustrankaFormatedWithAdress>
    <izvorni_sadrzaj> Instalacije Čagalj j.d.o.o. za proizvodnju, trgovinu i usluge, Gorjani 64, 32281 Ivankovo</izvorni_sadrzaj>
    <derivirana_varijabla naziv="DomainObject.Predmet.ProtustrankaFormatedWithAdress_1"> Instalacije Čagalj j.d.o.o. za proizvodnju, trgovinu i usluge, Gorjani 64, 32281 Ivankovo</derivirana_varijabla>
  </DomainObject.Predmet.ProtustrankaFormatedWithAdress>
  <DomainObject.Predmet.ProtustrankaFormatedWithAdressOIB>
    <izvorni_sadrzaj> Instalacije Čagalj j.d.o.o. za proizvodnju, trgovinu i usluge, OIB 60624775824, Gorjani 64, 32281 Ivankovo</izvorni_sadrzaj>
    <derivirana_varijabla naziv="DomainObject.Predmet.ProtustrankaFormatedWithAdressOIB_1"> Instalacije Čagalj j.d.o.o. za proizvodnju, trgovinu i usluge, OIB 60624775824, Gorjani 64, 32281 Ivankovo</derivirana_varijabla>
  </DomainObject.Predmet.ProtustrankaFormatedWithAdressOIB>
  <DomainObject.Predmet.ProtustrankaWithAdress>
    <izvorni_sadrzaj>Instalacije Čagalj j.d.o.o. za proizvodnju, trgovinu i usluge Gorjani 64, 32281 Ivankovo</izvorni_sadrzaj>
    <derivirana_varijabla naziv="DomainObject.Predmet.ProtustrankaWithAdress_1">Instalacije Čagalj j.d.o.o. za proizvodnju, trgovinu i usluge Gorjani 64, 32281 Ivankovo</derivirana_varijabla>
  </DomainObject.Predmet.ProtustrankaWithAdress>
  <DomainObject.Predmet.ProtustrankaWithAdressOIB>
    <izvorni_sadrzaj>Instalacije Čagalj j.d.o.o. za proizvodnju, trgovinu i usluge, OIB 60624775824, Gorjani 64, 32281 Ivankovo</izvorni_sadrzaj>
    <derivirana_varijabla naziv="DomainObject.Predmet.ProtustrankaWithAdressOIB_1">Instalacije Čagalj j.d.o.o. za proizvodnju, trgovinu i usluge, OIB 60624775824, Gorjani 64, 32281 Ivankovo</derivirana_varijabla>
  </DomainObject.Predmet.ProtustrankaWithAdressOIB>
  <DomainObject.Predmet.ProtustrankaNazivFormated>
    <izvorni_sadrzaj>Instalacije Čagalj j.d.o.o. za proizvodnju, trgovinu i usluge</izvorni_sadrzaj>
    <derivirana_varijabla naziv="DomainObject.Predmet.ProtustrankaNazivFormated_1">Instalacije Čagalj j.d.o.o. za proizvodnju, trgovinu i usluge</derivirana_varijabla>
  </DomainObject.Predmet.ProtustrankaNazivFormated>
  <DomainObject.Predmet.ProtustrankaNazivFormatedOIB>
    <izvorni_sadrzaj>Instalacije Čagalj j.d.o.o. za proizvodnju, trgovinu i usluge, OIB 60624775824</izvorni_sadrzaj>
    <derivirana_varijabla naziv="DomainObject.Predmet.ProtustrankaNazivFormatedOIB_1">Instalacije Čagalj j.d.o.o. za proizvodnju, trgovinu i usluge, OIB 60624775824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Instalacije Čagalj j.d.o.o. za proizvodnju, trgovinu i usluge</item>
    </izvorni_sadrzaj>
    <derivirana_varijabla naziv="DomainObject.Predmet.ProtuStrankaListFormated_1">
      <item>Instalacije Čagalj j.d.o.o. za proizvodnju, trgovinu i usluge</item>
    </derivirana_varijabla>
  </DomainObject.Predmet.ProtuStrankaListFormated>
  <DomainObject.Predmet.ProtuStrankaListFormatedOIB>
    <izvorni_sadrzaj>
      <item>Instalacije Čagalj j.d.o.o. za proizvodnju, trgovinu i usluge, OIB 60624775824</item>
    </izvorni_sadrzaj>
    <derivirana_varijabla naziv="DomainObject.Predmet.ProtuStrankaListFormatedOIB_1">
      <item>Instalacije Čagalj j.d.o.o. za proizvodnju, trgovinu i usluge, OIB 60624775824</item>
    </derivirana_varijabla>
  </DomainObject.Predmet.ProtuStrankaListFormatedOIB>
  <DomainObject.Predmet.ProtuStrankaListFormatedWithAdress>
    <izvorni_sadrzaj>
      <item>Instalacije Čagalj j.d.o.o. za proizvodnju, trgovinu i usluge, Gorjani 64, 32281 Ivankovo</item>
    </izvorni_sadrzaj>
    <derivirana_varijabla naziv="DomainObject.Predmet.ProtuStrankaListFormatedWithAdress_1">
      <item>Instalacije Čagalj j.d.o.o. za proizvodnju, trgovinu i usluge, Gorjani 64, 32281 Ivankovo</item>
    </derivirana_varijabla>
  </DomainObject.Predmet.ProtuStrankaListFormatedWithAdress>
  <DomainObject.Predmet.ProtuStrankaListFormatedWithAdressOIB>
    <izvorni_sadrzaj>
      <item>Instalacije Čagalj j.d.o.o. za proizvodnju, trgovinu i usluge, OIB 60624775824, Gorjani 64, 32281 Ivankovo</item>
    </izvorni_sadrzaj>
    <derivirana_varijabla naziv="DomainObject.Predmet.ProtuStrankaListFormatedWithAdressOIB_1">
      <item>Instalacije Čagalj j.d.o.o. za proizvodnju, trgovinu i usluge, OIB 60624775824, Gorjani 64, 32281 Ivankovo</item>
    </derivirana_varijabla>
  </DomainObject.Predmet.ProtuStrankaListFormatedWithAdressOIB>
  <DomainObject.Predmet.ProtuStrankaListNazivFormated>
    <izvorni_sadrzaj>
      <item>Instalacije Čagalj j.d.o.o. za proizvodnju, trgovinu i usluge</item>
    </izvorni_sadrzaj>
    <derivirana_varijabla naziv="DomainObject.Predmet.ProtuStrankaListNazivFormated_1">
      <item>Instalacije Čagalj j.d.o.o. za proizvodnju, trgovinu i usluge</item>
    </derivirana_varijabla>
  </DomainObject.Predmet.ProtuStrankaListNazivFormated>
  <DomainObject.Predmet.ProtuStrankaListNazivFormatedOIB>
    <izvorni_sadrzaj>
      <item>Instalacije Čagalj j.d.o.o. za proizvodnju, trgovinu i usluge, OIB 60624775824</item>
    </izvorni_sadrzaj>
    <derivirana_varijabla naziv="DomainObject.Predmet.ProtuStrankaListNazivFormatedOIB_1">
      <item>Instalacije Čagalj j.d.o.o. za proizvodnju, trgovinu i usluge, OIB 60624775824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Instalacije Čagalj j.d.o.o. za proizvodnju, trgovinu i usluge</izvorni_sadrzaj>
    <derivirana_varijabla naziv="DomainObject.Predmet.ProtustrankaIDrugi_1">Instalacije Čagalj j.d.o.o.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Instalacije Čagalj j.d.o.o. za proizvodnju, trgovinu i usluge, OIB 60624775824, Gorjani 64, 32281 Ivankovo</izvorni_sadrzaj>
    <derivirana_varijabla naziv="DomainObject.Predmet.ProtustrankaIDrugiAdressOIB_1">Instalacije Čagalj j.d.o.o. za proizvodnju, trgovinu i usluge, OIB 60624775824, Gorjani 64,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Instalacije Čagalj j.d.o.o. za proizvodnju, trgovinu i usluge</item>
    </izvorni_sadrzaj>
    <derivirana_varijabla naziv="DomainObject.Predmet.SudioniciListNaziv_1">
      <item>FINA RC OSIJEK</item>
      <item>Instalacije Čagalj j.d.o.o.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Instalacije Čagalj j.d.o.o. za proizvodnju, trgovinu i usluge, OIB 60624775824, Gorjani 64,32281 Ivankovo</item>
    </izvorni_sadrzaj>
    <derivirana_varijabla naziv="DomainObject.Predmet.SudioniciListAdressOIB_1">
      <item>FINA RC OSIJEK, OIB 85821130368, L. JEGERA 3,31000 Osijek</item>
      <item>Instalacije Čagalj j.d.o.o. za proizvodnju, trgovinu i usluge, OIB 60624775824, Gorjani 64,32281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60624775824</item>
    </izvorni_sadrzaj>
    <derivirana_varijabla naziv="DomainObject.Predmet.SudioniciListNazivOIB_1">
      <item>, OIB 85821130368</item>
      <item>, OIB 60624775824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D0CE7-0A7C-4324-B8F3-9A88A9786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477</properties:Words>
  <properties:Characters>2516</properties:Characters>
  <properties:Lines>147</properties:Lines>
  <properties:Paragraphs>22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2016-12-13T11:39:00Z</cp:lastPrinted>
  <dcterms:modified xmlns:xsi="http://www.w3.org/2001/XMLSchema-instance" xsi:type="dcterms:W3CDTF">2017-01-30T07:52:00Z</dcterms:modified>
  <cp:revision>327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