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c152" w14:paraId="1dfc152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622FCA">
        <w:rPr>
          <w:b w:val="false"/>
          <w:lang w:val="hr-HR"/>
        </w:rPr>
        <w:t>531/17-5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622FCA">
        <w:t xml:space="preserve">JIUJU </w:t>
      </w:r>
      <w:r>
        <w:t>PROMET d</w:t>
      </w:r>
      <w:r w:rsidR="00622FCA">
        <w:t>.o.o. za t</w:t>
      </w:r>
      <w:r>
        <w:t xml:space="preserve">rgovinu i usluge, </w:t>
      </w:r>
      <w:r w:rsidR="00622FCA">
        <w:t>Županja, Trg Martina Robotića 2, MBS 030119876, OIB 33556489047</w:t>
      </w:r>
      <w:r>
        <w:t>, dana 1</w:t>
      </w:r>
      <w:r w:rsidR="00622FCA">
        <w:t>3. lipnja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622FCA">
        <w:t>JIUJU PROMET d.o.o. za trgovinu i usluge, Županja, Trg Martina Robotića 2, MBS 030119876, OIB 33556489047.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622FCA">
        <w:t>2. svibnja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89385C">
        <w:t xml:space="preserve">2406 od 28. travnja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89385C">
        <w:t>JIUJU PROMET d.o.o. za trgovinu i usluge, Županja, Trg Martina Robotića 2, MBS 030119876, OIB 33556489047.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89385C">
        <w:t>5. svibnja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89385C">
        <w:t>531/17-3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9D7378" w:rsidP="0041616A" w:rsidR="009D7378">
      <w:pPr>
        <w:ind w:firstLine="720"/>
        <w:jc w:val="both"/>
      </w:pP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t>2</w:t>
      </w:r>
    </w:p>
    <w:p w:rsidRDefault="00AA5F0C" w:rsidP="00AA5F0C" w:rsidR="00AA5F0C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531/17-5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AA5F0C" w:rsidP="00301A4D" w:rsidR="00AA5F0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89385C">
        <w:t>12. lipnja</w:t>
      </w:r>
      <w:r w:rsidR="00FC4191">
        <w:t xml:space="preserve"> 2017</w:t>
      </w:r>
      <w:r w:rsidR="006E648B">
        <w:t xml:space="preserve">. godine, vjerovnik Republika </w:t>
      </w:r>
      <w:r w:rsidR="00274818">
        <w:t>Hrvatska Ministarstv</w:t>
      </w:r>
      <w:r w:rsidR="0089385C">
        <w:t>o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Baranja,</w:t>
      </w:r>
      <w:r w:rsidR="0089385C">
        <w:t xml:space="preserve"> Vukovar,</w:t>
      </w:r>
      <w:r w:rsidR="006E648B">
        <w:t xml:space="preserve"> zastupana po Županijskom</w:t>
      </w:r>
      <w:r w:rsidR="00D67A2E">
        <w:t xml:space="preserve"> državnom odvjetništvu u </w:t>
      </w:r>
      <w:r w:rsidR="0089385C">
        <w:t>Vukovaru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 </w:t>
      </w:r>
      <w:r w:rsidR="0089385C">
        <w:t>JIUJU PROMET d.o.o. za trgovinu i usluge, Županja, Trg Martina Robotića 2, MBS 030119876, OIB 33556489047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74818">
        <w:rPr>
          <w:bCs/>
        </w:rPr>
        <w:t>1</w:t>
      </w:r>
      <w:r w:rsidR="0089385C">
        <w:rPr>
          <w:bCs/>
        </w:rPr>
        <w:t>3. lipanj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Predlagatelju – FINA Regionalni centar Osijek 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>ŽDO Vukovar</w:t>
      </w:r>
    </w:p>
    <w:p w:rsidRDefault="004B1043" w:rsidP="004B1043" w:rsidR="00D514B3">
      <w:pPr>
        <w:numPr>
          <w:ilvl w:val="0"/>
          <w:numId w:val="2"/>
        </w:numPr>
        <w:jc w:val="both"/>
      </w:pPr>
      <w:r>
        <w:t>Dužniku</w:t>
      </w:r>
      <w:r w:rsidR="0089385C">
        <w:t xml:space="preserve"> JIUJU PROMET d.o.o.  Županja, Trg Martina Robotića 2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>kal. 13/7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68CC"/>
    <w:rsid w:val="001E7E8C"/>
    <w:rsid w:val="002132A8"/>
    <w:rsid w:val="00274818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9227A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JIUJU PROMET d.o.o. za trgovinu i usluge</item>
    </izvorni_sadrzaj>
    <derivirana_varijabla naziv="DomainObject.Predmet.SudioniciListNaziv_1">
      <item>FINA RC OSIJEK</item>
      <item>JIUJU PROMET d.o.o. za trgovinu i usluge</item>
    </derivirana_varijabla>
  </DomainObject.Predmet.SudioniciListNaziv>
  <DomainObject.Predmet.SudioniciListAdressOIB>
    <izvorni_sadrzaj>
      <item>FINA RC OSIJEK, OIB 85821130368</item>
      <item>JIUJU PROMET d.o.o. za trgovinu i usluge, OIB 33556489047, Trg Martina Robotića 2,32270 Županja</item>
    </izvorni_sadrzaj>
    <derivirana_varijabla naziv="DomainObject.Predmet.SudioniciListAdressOIB_1">
      <item>FINA RC OSIJEK, OIB 85821130368</item>
      <item>JIUJU PROMET d.o.o. za trgovinu i usluge, OIB 33556489047, Trg Martina Robotića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33556489047</item>
    </izvorni_sadrzaj>
    <derivirana_varijabla naziv="DomainObject.Predmet.SudioniciListNazivOIB_1">
      <item>, OIB 85821130368</item>
      <item>, OIB 33556489047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ACAA4-AD14-4B6D-9E22-8B472902A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2645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2017-06-13T06:37:00Z</dcterms:created>
  <dc:creator>mkocijan</dc:creator>
  <cp:lastModifiedBy>Maja Kocijan</cp:lastModifiedBy>
  <cp:lastPrinted>2017-06-13T06:42:00Z</cp:lastPrinted>
  <dcterms:modified xmlns:xsi="http://www.w3.org/2001/XMLSchema-instance" xsi:type="dcterms:W3CDTF">2017-06-13T06:46:00Z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