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ad97" w14:paraId="3daad9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6F77B8">
        <w:t>7</w:t>
      </w:r>
      <w:r w:rsidR="00A332BC">
        <w:t>5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025E">
        <w:t xml:space="preserve"> </w:t>
      </w:r>
      <w:r w:rsidR="00A332BC" w:rsidRPr="00A332BC">
        <w:t>ČOKOLADNA KUTIJA jednostavno društvo s ograničenom odgovornošću za ugostiteljstvo i usluge</w:t>
      </w:r>
      <w:r w:rsidR="00A332BC">
        <w:t xml:space="preserve"> Zagreb, </w:t>
      </w:r>
      <w:proofErr w:type="spellStart"/>
      <w:r w:rsidR="00A332BC">
        <w:t>Bogovićeva</w:t>
      </w:r>
      <w:proofErr w:type="spellEnd"/>
      <w:r w:rsidR="00A332BC">
        <w:t xml:space="preserve"> 1, </w:t>
      </w:r>
      <w:proofErr w:type="spellStart"/>
      <w:r w:rsidR="00A332BC">
        <w:t>OIB</w:t>
      </w:r>
      <w:proofErr w:type="spellEnd"/>
      <w:r w:rsidR="00A332BC">
        <w:t xml:space="preserve">: </w:t>
      </w:r>
      <w:r w:rsidR="00A332BC" w:rsidRPr="00A332BC">
        <w:t>85201079830</w:t>
      </w:r>
      <w:r w:rsidR="00A332BC">
        <w:t xml:space="preserve">, </w:t>
      </w:r>
      <w:proofErr w:type="spellStart"/>
      <w:r w:rsidR="00A332BC">
        <w:t>MBS</w:t>
      </w:r>
      <w:proofErr w:type="spellEnd"/>
      <w:r w:rsidR="00A332BC">
        <w:t xml:space="preserve">: 080972527,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C025E">
        <w:rPr>
          <w:bCs/>
        </w:rPr>
        <w:t xml:space="preserve"> </w:t>
      </w:r>
      <w:r w:rsidR="00A332BC" w:rsidRPr="00A332BC">
        <w:t>ČOKOLADNA KUTIJA jednostavno društvo s ograničenom odgovornošću za ugostiteljstvo i usluge</w:t>
      </w:r>
      <w:r w:rsidR="00A332BC">
        <w:t xml:space="preserve"> Zagreb, </w:t>
      </w:r>
      <w:proofErr w:type="spellStart"/>
      <w:r w:rsidR="00A332BC">
        <w:t>Bogovićeva</w:t>
      </w:r>
      <w:proofErr w:type="spellEnd"/>
      <w:r w:rsidR="00A332BC">
        <w:t xml:space="preserve"> 1, </w:t>
      </w:r>
      <w:proofErr w:type="spellStart"/>
      <w:r w:rsidR="00A332BC">
        <w:t>OIB</w:t>
      </w:r>
      <w:proofErr w:type="spellEnd"/>
      <w:r w:rsidR="00A332BC">
        <w:t xml:space="preserve">: </w:t>
      </w:r>
      <w:r w:rsidR="00A332BC" w:rsidRPr="00A332BC">
        <w:t>85201079830</w:t>
      </w:r>
      <w:r w:rsidR="00A332BC">
        <w:t xml:space="preserve">, </w:t>
      </w:r>
      <w:proofErr w:type="spellStart"/>
      <w:r w:rsidR="00A332BC">
        <w:t>MBS</w:t>
      </w:r>
      <w:proofErr w:type="spellEnd"/>
      <w:r w:rsidR="00A332BC">
        <w:t xml:space="preserve">: 080972527, iznosi 103.800,04 kn.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0B4D31">
        <w:t xml:space="preserve"> </w:t>
      </w:r>
      <w:proofErr w:type="spellStart"/>
      <w:r w:rsidR="00A332BC">
        <w:t>Attila</w:t>
      </w:r>
      <w:proofErr w:type="spellEnd"/>
      <w:r w:rsidR="00A332BC">
        <w:t xml:space="preserve"> Hodi iz Budimpešte, Mađarska</w:t>
      </w:r>
      <w:r w:rsidR="00974D55">
        <w:t>,</w:t>
      </w:r>
      <w:r w:rsidR="009900E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0B4D31">
        <w:t>7</w:t>
      </w:r>
      <w:r w:rsidR="00A332BC">
        <w:t>5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2724A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2724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724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24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24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2724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724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24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24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ČOKOLADNA KUTIJA jednostavno društvo s ograničenom odgovornošću za ugostiteljstvo i usluge</izvorni_sadrzaj>
    <derivirana_varijabla naziv="DomainObject.Predmet.ProtustrankaFormated_1">  ČOKOLADNA KUTIJA jednostavno društvo s ograničenom odgovornošću za ugostiteljstvo i usluge</derivirana_varijabla>
  </DomainObject.Predmet.ProtustrankaFormated>
  <DomainObject.Predmet.ProtustrankaFormatedOIB>
    <izvorni_sadrzaj>  ČOKOLADNA KUTIJA jednostavno društvo s ograničenom odgovornošću za ugostiteljstvo i usluge, OIB 85201079830</izvorni_sadrzaj>
    <derivirana_varijabla naziv="DomainObject.Predmet.ProtustrankaFormatedOIB_1">  ČOKOLADNA KUTIJA jednostavno društvo s ograničenom odgovornošću za ugostiteljstvo i usluge, OIB 85201079830</derivirana_varijabla>
  </DomainObject.Predmet.ProtustrankaFormatedOIB>
  <DomainObject.Predmet.ProtustrankaFormatedWithAdress>
    <izvorni_sadrzaj> ČOKOLADNA KUTIJA jednostavno društvo s ograničenom odgovornošću za ugostiteljstvo i usluge, Bogovićeva 1, 10000 Zagreb</izvorni_sadrzaj>
    <derivirana_varijabla naziv="DomainObject.Predmet.ProtustrankaFormatedWithAdress_1"> ČOKOLADNA KUTIJA jednostavno društvo s ograničenom odgovornošću za ugostiteljstvo i usluge, Bogovićeva 1, 10000 Zagreb</derivirana_varijabla>
  </DomainObject.Predmet.ProtustrankaFormatedWithAdress>
  <DomainObject.Predmet.ProtustrankaFormatedWithAdressOIB>
    <izvorni_sadrzaj> ČOKOLADNA KUTIJA jednostavno društvo s ograničenom odgovornošću za ugostiteljstvo i usluge, OIB 85201079830, Bogovićeva 1, 10000 Zagreb</izvorni_sadrzaj>
    <derivirana_varijabla naziv="DomainObject.Predmet.ProtustrankaFormatedWithAdressOIB_1"> ČOKOLADNA KUTIJA jednostavno društvo s ograničenom odgovornošću za ugostiteljstvo i usluge, OIB 85201079830, Bogovićeva 1, 10000 Zagreb</derivirana_varijabla>
  </DomainObject.Predmet.ProtustrankaFormatedWithAdressOIB>
  <DomainObject.Predmet.ProtustrankaWithAdress>
    <izvorni_sadrzaj>ČOKOLADNA KUTIJA jednostavno društvo s ograničenom odgovornošću za ugostiteljstvo i usluge Bogovićeva 1, 10000 Zagreb</izvorni_sadrzaj>
    <derivirana_varijabla naziv="DomainObject.Predmet.ProtustrankaWithAdress_1">ČOKOLADNA KUTIJA jednostavno društvo s ograničenom odgovornošću za ugostiteljstvo i usluge Bogovićeva 1, 10000 Zagreb</derivirana_varijabla>
  </DomainObject.Predmet.ProtustrankaWithAdress>
  <DomainObject.Predmet.ProtustrankaWithAdressOIB>
    <izvorni_sadrzaj>ČOKOLADNA KUTIJA jednostavno društvo s ograničenom odgovornošću za ugostiteljstvo i usluge, OIB 85201079830, Bogovićeva 1, 10000 Zagreb</izvorni_sadrzaj>
    <derivirana_varijabla naziv="DomainObject.Predmet.ProtustrankaWithAdressOIB_1">ČOKOLADNA KUTIJA jednostavno društvo s ograničenom odgovornošću za ugostiteljstvo i usluge, OIB 85201079830, Bogovićeva 1, 10000 Zagreb</derivirana_varijabla>
  </DomainObject.Predmet.ProtustrankaWithAdressOIB>
  <DomainObject.Predmet.ProtustrankaNazivFormated>
    <izvorni_sadrzaj>ČOKOLADNA KUTIJA jednostavno društvo s ograničenom odgovornošću za ugostiteljstvo i usluge</izvorni_sadrzaj>
    <derivirana_varijabla naziv="DomainObject.Predmet.ProtustrankaNazivFormated_1">ČOKOLADNA KUTIJA jednostavno društvo s ograničenom odgovornošću za ugostiteljstvo i usluge</derivirana_varijabla>
  </DomainObject.Predmet.ProtustrankaNazivFormated>
  <DomainObject.Predmet.ProtustrankaNazivFormatedOIB>
    <izvorni_sadrzaj>ČOKOLADNA KUTIJA jednostavno društvo s ograničenom odgovornošću za ugostiteljstvo i usluge, OIB 85201079830</izvorni_sadrzaj>
    <derivirana_varijabla naziv="DomainObject.Predmet.ProtustrankaNazivFormatedOIB_1">ČOKOLADNA KUTIJA jednostavno društvo s ograničenom odgovornošću za ugostiteljstvo i usluge, OIB 85201079830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ČOKOLADNA KUTIJA jednostavno društvo s ograničenom odgovornošću za ugostiteljstvo i usluge</item>
    </izvorni_sadrzaj>
    <derivirana_varijabla naziv="DomainObject.Predmet.ProtuStrankaListFormated_1">
      <item>ČOKOLADNA KUTIJA jednostavno društvo s ograničenom odgovornošću za ugostiteljstvo i usluge</item>
    </derivirana_varijabla>
  </DomainObject.Predmet.ProtuStrankaListFormated>
  <DomainObject.Predmet.ProtuStrankaListFormatedOIB>
    <izvorni_sadrzaj>
      <item>ČOKOLADNA KUTIJA jednostavno društvo s ograničenom odgovornošću za ugostiteljstvo i usluge, OIB 85201079830</item>
    </izvorni_sadrzaj>
    <derivirana_varijabla naziv="DomainObject.Predmet.ProtuStrankaListFormatedOIB_1">
      <item>ČOKOLADNA KUTIJA jednostavno društvo s ograničenom odgovornošću za ugostiteljstvo i usluge, OIB 85201079830</item>
    </derivirana_varijabla>
  </DomainObject.Predmet.ProtuStrankaListFormatedOIB>
  <DomainObject.Predmet.ProtuStrankaListFormatedWithAdress>
    <izvorni_sadrzaj>
      <item>ČOKOLADNA KUTIJA jednostavno društvo s ograničenom odgovornošću za ugostiteljstvo i usluge, Bogovićeva 1, 10000 Zagreb</item>
    </izvorni_sadrzaj>
    <derivirana_varijabla naziv="DomainObject.Predmet.ProtuStrankaListFormatedWithAdress_1">
      <item>ČOKOLADNA KUTIJA jednostavno društvo s ograničenom odgovornošću za ugostiteljstvo i usluge, Bogovićeva 1, 10000 Zagreb</item>
    </derivirana_varijabla>
  </DomainObject.Predmet.ProtuStrankaListFormatedWithAdress>
  <DomainObject.Predmet.ProtuStrankaListFormatedWithAdressOIB>
    <izvorni_sadrzaj>
      <item>ČOKOLADNA KUTIJA jednostavno društvo s ograničenom odgovornošću za ugostiteljstvo i usluge, OIB 85201079830, Bogovićeva 1, 10000 Zagreb</item>
    </izvorni_sadrzaj>
    <derivirana_varijabla naziv="DomainObject.Predmet.ProtuStrankaListFormatedWithAdressOIB_1">
      <item>ČOKOLADNA KUTIJA jednostavno društvo s ograničenom odgovornošću za ugostiteljstvo i usluge, OIB 85201079830, Bogovićeva 1, 10000 Zagreb</item>
    </derivirana_varijabla>
  </DomainObject.Predmet.ProtuStrankaListFormatedWithAdressOIB>
  <DomainObject.Predmet.ProtuStrankaListNazivFormated>
    <izvorni_sadrzaj>
      <item>ČOKOLADNA KUTIJA jednostavno društvo s ograničenom odgovornošću za ugostiteljstvo i usluge</item>
    </izvorni_sadrzaj>
    <derivirana_varijabla naziv="DomainObject.Predmet.ProtuStrankaListNazivFormated_1">
      <item>ČOKOLADNA KUTIJA jednostavno društvo s ograničenom odgovornošću za ugostiteljstvo i usluge</item>
    </derivirana_varijabla>
  </DomainObject.Predmet.ProtuStrankaListNazivFormated>
  <DomainObject.Predmet.ProtuStrankaListNazivFormatedOIB>
    <izvorni_sadrzaj>
      <item>ČOKOLADNA KUTIJA jednostavno društvo s ograničenom odgovornošću za ugostiteljstvo i usluge, OIB 85201079830</item>
    </izvorni_sadrzaj>
    <derivirana_varijabla naziv="DomainObject.Predmet.ProtuStrankaListNazivFormatedOIB_1">
      <item>ČOKOLADNA KUTIJA jednostavno društvo s ograničenom odgovornošću za ugostiteljstvo i usluge, OIB 85201079830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ČOKOLADNA KUTIJA jednostavno društvo s ograničenom odgovornošću za ugostiteljstvo i usluge</izvorni_sadrzaj>
    <derivirana_varijabla naziv="DomainObject.Predmet.ProtustrankaIDrugi_1">ČOKOLADNA KUTIJA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ČOKOLADNA KUTIJA jednostavno društvo s ograničenom odgovornošću za ugostiteljstvo i usluge, OIB 85201079830, Bogovićeva 1, 10000 Zagreb</izvorni_sadrzaj>
    <derivirana_varijabla naziv="DomainObject.Predmet.ProtustrankaIDrugiAdressOIB_1">ČOKOLADNA KUTIJA jednostavno društvo s ograničenom odgovornošću za ugostiteljstvo i usluge, OIB 85201079830,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ČOKOLADNA KUTIJA jednostavno društvo s ograničenom odgovornošću za ugostiteljstvo i usluge</item>
      <item>FINA Regionalni centar Zagreb</item>
    </izvorni_sadrzaj>
    <derivirana_varijabla naziv="DomainObject.Predmet.SudioniciListNaziv_1">
      <item>ČOKOLADNA KUTIJA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ČOKOLADNA KUTIJA jednostavno društvo s ograničenom odgovornošću za ugostiteljstvo i usluge, OIB 85201079830, Bogovićeva 1,10000 Zagreb</item>
      <item>FINA Regionalni centar Zagreb, OIB 85821130368, Trg svibanjskih žrtava 1995. br. 1,10000 Zagreb</item>
    </izvorni_sadrzaj>
    <derivirana_varijabla naziv="DomainObject.Predmet.SudioniciListAdressOIB_1">
      <item>ČOKOLADNA KUTIJA jednostavno društvo s ograničenom odgovornošću za ugostiteljstvo i usluge, OIB 85201079830, Bogovićeva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85201079830</item>
      <item>, OIB 85821130368</item>
    </izvorni_sadrzaj>
    <derivirana_varijabla naziv="DomainObject.Predmet.SudioniciListNazivOIB_1">
      <item>, OIB 85201079830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2041</properties:Characters>
  <properties:Lines>47</properties:Lines>
  <properties:Paragraphs>15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2018-05-07T07:39:00Z</cp:lastPrinted>
  <dcterms:modified xmlns:xsi="http://www.w3.org/2001/XMLSchema-instance" xsi:type="dcterms:W3CDTF">2018-05-07T07:41:00Z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