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2758" w14:paraId="b1e2758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AD103F">
        <w:tab/>
      </w:r>
      <w:r w:rsidR="00AD103F">
        <w:tab/>
        <w:t>72 St-191/15</w:t>
      </w:r>
      <w:r w:rsidR="00D35B77">
        <w:t>-48</w:t>
      </w:r>
    </w:p>
    <w:p w:rsidRDefault="009C4D03" w:rsidR="009C4D0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/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AD103F" w:rsidP="00AD103F" w:rsidR="00AD103F">
      <w:pPr>
        <w:ind w:firstLine="708"/>
        <w:jc w:val="both"/>
      </w:pPr>
      <w:r>
        <w:rPr>
          <w:lang w:val="pt-BR"/>
        </w:rPr>
        <w:t xml:space="preserve">Trgovački sud u Zagrebu, po stečajnom sucu Nikoli Ribarić, u stečajnom postupku nad dužnikom </w:t>
      </w:r>
      <w:r>
        <w:t>NES - SPORT, d.o.o. – u stečaju, Zagreb, Goljak 3/A, OIB: 512</w:t>
      </w:r>
      <w:r w:rsidR="00FF2C20">
        <w:t>87418429, MBS: 080137301, dana 28</w:t>
      </w:r>
      <w:r>
        <w:t>.</w:t>
      </w:r>
      <w:r w:rsidR="00FF2C20">
        <w:t xml:space="preserve"> listopada</w:t>
      </w:r>
      <w:r>
        <w:t xml:space="preserve"> 2016. godine, </w:t>
      </w:r>
    </w:p>
    <w:p w:rsidRDefault="003812A3" w:rsidP="003812A3" w:rsidR="003812A3">
      <w:pPr>
        <w:jc w:val="both"/>
      </w:pPr>
    </w:p>
    <w:p w:rsidRDefault="00AD103F" w:rsidP="003812A3" w:rsidR="003812A3">
      <w:pPr>
        <w:jc w:val="center"/>
      </w:pPr>
      <w:r>
        <w:t>z a k lj u č i o   j e</w:t>
      </w:r>
    </w:p>
    <w:p w:rsidRDefault="003812A3" w:rsidP="003812A3" w:rsidR="003812A3">
      <w:pPr>
        <w:jc w:val="center"/>
        <w:rPr>
          <w:b/>
        </w:rPr>
      </w:pPr>
    </w:p>
    <w:p w:rsidRDefault="003812A3" w:rsidP="003812A3" w:rsidR="003812A3" w:rsidRPr="009A6899">
      <w:pPr>
        <w:jc w:val="both"/>
      </w:pPr>
      <w:r>
        <w:t>Temeljem članka 10.st.2. Stečajnog zakona</w:t>
      </w:r>
      <w:r w:rsidRPr="009A6899">
        <w:tab/>
      </w:r>
      <w:r>
        <w:t>poziva se</w:t>
      </w:r>
      <w:r w:rsidRPr="009A6899">
        <w:t xml:space="preserve"> stečajn</w:t>
      </w:r>
      <w:r>
        <w:t xml:space="preserve">i upravitelj </w:t>
      </w:r>
      <w:r w:rsidR="00AD103F">
        <w:t>Davor Biščan</w:t>
      </w:r>
      <w:r>
        <w:t xml:space="preserve"> </w:t>
      </w:r>
      <w:r w:rsidRPr="009A6899">
        <w:t xml:space="preserve">da u roku od 8 dana </w:t>
      </w:r>
      <w:r w:rsidR="00AD103F">
        <w:t xml:space="preserve">od dana primitka zaključka dostavi </w:t>
      </w:r>
      <w:r w:rsidRPr="009A6899">
        <w:t xml:space="preserve">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FF2C20" w:rsidP="003812A3" w:rsidR="003812A3">
      <w:pPr>
        <w:jc w:val="center"/>
      </w:pPr>
      <w:r>
        <w:t>U Zagrebu 28</w:t>
      </w:r>
      <w:r w:rsidR="003812A3">
        <w:t>.</w:t>
      </w:r>
      <w:r>
        <w:t xml:space="preserve"> listopada</w:t>
      </w:r>
      <w:r w:rsidR="003812A3">
        <w:t xml:space="preserve"> 201</w:t>
      </w:r>
      <w:r w:rsidR="00AD103F">
        <w:t>6</w:t>
      </w:r>
      <w:r w:rsidR="003812A3">
        <w:t>.</w:t>
      </w:r>
    </w:p>
    <w:p w:rsidRDefault="009C4D03" w:rsidP="00D35B77" w:rsidR="00D35B77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   </w:t>
      </w:r>
      <w:r w:rsidR="00D35B77">
        <w:t xml:space="preserve"> </w:t>
      </w:r>
      <w:r w:rsidR="00D35B7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35B77" w:rsidP="00E91121" w:rsidR="00D35B7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35B77" w:rsidP="00E91121" w:rsidR="00D35B7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35B77" w:rsidP="00E91121" w:rsidR="00D35B7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35B77" w:rsidP="00E91121" w:rsidR="00D35B7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812A3" w:rsidP="00D35B77" w:rsidR="003812A3">
      <w:pPr>
        <w:pStyle w:val="Podnaslov"/>
        <w:ind w:left="5664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9C4D0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9C4D03" w:rsidP="003812A3" w:rsidR="009C4D0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4D03" w:rsidP="003812A3" w:rsidR="009C4D0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5B77" w:rsidP="003812A3" w:rsidR="00D35B7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3812A3"/>
    <w:rsid w:val="00523F73"/>
    <w:rsid w:val="009C4D03"/>
    <w:rsid w:val="00AD103F"/>
    <w:rsid w:val="00D11AE3"/>
    <w:rsid w:val="00D35B77"/>
    <w:rsid w:val="00FB6DCC"/>
    <w:rsid w:val="00FF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AE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AE3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AE3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AE3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AE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AE3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AE3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AE3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 - SPORT,d.o.o.</izvorni_sadrzaj>
    <derivirana_varijabla naziv="DomainObject.Predmet.ProtustrankaFormated_1">  NES - SPORT,d.o.o.</derivirana_varijabla>
  </DomainObject.Predmet.ProtustrankaFormated>
  <DomainObject.Predmet.ProtustrankaFormatedOIB>
    <izvorni_sadrzaj>  NES - SPORT,d.o.o., OIB 51287418429</izvorni_sadrzaj>
    <derivirana_varijabla naziv="DomainObject.Predmet.ProtustrankaFormatedOIB_1">  NES - SPORT,d.o.o., OIB 51287418429</derivirana_varijabla>
  </DomainObject.Predmet.ProtustrankaFormatedOIB>
  <DomainObject.Predmet.ProtustrankaFormatedWithAdress>
    <izvorni_sadrzaj> NES - SPORT,d.o.o., Goljak 3/A, Zagreb</izvorni_sadrzaj>
    <derivirana_varijabla naziv="DomainObject.Predmet.ProtustrankaFormatedWithAdress_1"> NES - SPORT,d.o.o., Goljak 3/A, Zagreb</derivirana_varijabla>
  </DomainObject.Predmet.ProtustrankaFormatedWithAdress>
  <DomainObject.Predmet.ProtustrankaFormatedWithAdressOIB>
    <izvorni_sadrzaj> NES - SPORT,d.o.o., OIB 51287418429, Goljak 3/A, Zagreb</izvorni_sadrzaj>
    <derivirana_varijabla naziv="DomainObject.Predmet.ProtustrankaFormatedWithAdressOIB_1"> NES - SPORT,d.o.o., OIB 51287418429, Goljak 3/A, Zagreb</derivirana_varijabla>
  </DomainObject.Predmet.ProtustrankaFormatedWithAdressOIB>
  <DomainObject.Predmet.ProtustrankaWithAdress>
    <izvorni_sadrzaj>NES - SPORT,d.o.o. Goljak 3/A, Zagreb</izvorni_sadrzaj>
    <derivirana_varijabla naziv="DomainObject.Predmet.ProtustrankaWithAdress_1">NES - SPORT,d.o.o. Goljak 3/A, Zagreb</derivirana_varijabla>
  </DomainObject.Predmet.ProtustrankaWithAdress>
  <DomainObject.Predmet.ProtustrankaWithAdressOIB>
    <izvorni_sadrzaj>NES - SPORT,d.o.o., OIB 51287418429, Goljak 3/A, Zagreb</izvorni_sadrzaj>
    <derivirana_varijabla naziv="DomainObject.Predmet.ProtustrankaWithAdressOIB_1">NES - SPORT,d.o.o., OIB 51287418429, Goljak 3/A, Zagreb</derivirana_varijabla>
  </DomainObject.Predmet.ProtustrankaWithAdressOIB>
  <DomainObject.Predmet.ProtustrankaNazivFormated>
    <izvorni_sadrzaj>NES - SPORT,d.o.o.</izvorni_sadrzaj>
    <derivirana_varijabla naziv="DomainObject.Predmet.ProtustrankaNazivFormated_1">NES - SPORT,d.o.o.</derivirana_varijabla>
  </DomainObject.Predmet.ProtustrankaNazivFormated>
  <DomainObject.Predmet.ProtustrankaNazivFormatedOIB>
    <izvorni_sadrzaj>NES - SPORT,d.o.o., OIB 51287418429</izvorni_sadrzaj>
    <derivirana_varijabla naziv="DomainObject.Predmet.ProtustrankaNazivFormatedOIB_1">NES - SPORT,d.o.o., OIB 51287418429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Kudrna-blažanin zastupanog po punomoćniku OD ŠPEHAR &amp; ŠPEHAR; vjerovnici</izvorni_sadrzaj>
    <derivirana_varijabla naziv="DomainObject.Predmet.StrankaFormated_1">  Iva Kudrna-blažanin zastupanog po punomoćniku OD ŠPEHAR &amp; ŠPEHAR; vjerovnici</derivirana_varijabla>
  </DomainObject.Predmet.StrankaFormated>
  <DomainObject.Predmet.StrankaFormatedOIB>
    <izvorni_sadrzaj>  Iva Kudrna-blažanin, OIB 28450797901 zastupanog po punomoćniku OD ŠPEHAR &amp; ŠPEHAR; vjerovnici</izvorni_sadrzaj>
    <derivirana_varijabla naziv="DomainObject.Predmet.StrankaFormatedOIB_1">  Iva Kudrna-blažanin, OIB 28450797901 zastupanog po punomoćniku OD ŠPEHAR &amp; ŠPEHAR; vjerovnici</derivirana_varijabla>
  </DomainObject.Predmet.StrankaFormatedOIB>
  <DomainObject.Predmet.StrankaFormatedWithAdress>
    <izvorni_sadrzaj> Iva Kudrna-blažanin, Ivana Šibla 16, 10000 Zagreb zastupanog po punomoćniku OD ŠPEHAR &amp; ŠPEHAR; vjerovnici</izvorni_sadrzaj>
    <derivirana_varijabla naziv="DomainObject.Predmet.StrankaFormatedWithAdress_1"> Iva Kudrna-blažanin, Ivana Šibla 16, 10000 Zagreb zastupanog po punomoćniku OD ŠPEHAR &amp; ŠPEHAR; vjerovnici</derivirana_varijabla>
  </DomainObject.Predmet.StrankaFormatedWithAdress>
  <DomainObject.Predmet.StrankaFormatedWithAdressOIB>
    <izvorni_sadrzaj> Iva Kudrna-blažanin, OIB 28450797901, Ivana Šibla 16, 10000 Zagreb zastupanog po punomoćniku OD ŠPEHAR &amp; ŠPEHAR; vjerovnici</izvorni_sadrzaj>
    <derivirana_varijabla naziv="DomainObject.Predmet.StrankaFormatedWithAdressOIB_1"> Iva Kudrna-blažanin, OIB 28450797901, Ivana Šibla 16, 10000 Zagreb zastupanog po punomoćniku OD ŠPEHAR &amp; ŠPEHAR; vjerovnici</derivirana_varijabla>
  </DomainObject.Predmet.StrankaFormatedWithAdressOIB>
  <DomainObject.Predmet.StrankaWithAdress>
    <izvorni_sadrzaj>Iva Kudrna-blažanin Ivana Šibla 16,10000 Zagreb,vjerovnici </izvorni_sadrzaj>
    <derivirana_varijabla naziv="DomainObject.Predmet.StrankaWithAdress_1">Iva Kudrna-blažanin Ivana Šibla 16,10000 Zagreb,vjerovnici </derivirana_varijabla>
  </DomainObject.Predmet.StrankaWithAdress>
  <DomainObject.Predmet.StrankaWithAdressOIB>
    <izvorni_sadrzaj>Iva Kudrna-blažanin, OIB 28450797901, Ivana Šibla 16,10000 Zagreb,vjerovnici</izvorni_sadrzaj>
    <derivirana_varijabla naziv="DomainObject.Predmet.StrankaWithAdressOIB_1">Iva Kudrna-blažanin, OIB 28450797901, Ivana Šibla 16,10000 Zagreb,vjerovnici</derivirana_varijabla>
  </DomainObject.Predmet.StrankaWithAdressOIB>
  <DomainObject.Predmet.StrankaNazivFormated>
    <izvorni_sadrzaj>Iva Kudrna-blažanin,vjerovnici</izvorni_sadrzaj>
    <derivirana_varijabla naziv="DomainObject.Predmet.StrankaNazivFormated_1">Iva Kudrna-blažanin,vjerovnici</derivirana_varijabla>
  </DomainObject.Predmet.StrankaNazivFormated>
  <DomainObject.Predmet.StrankaNazivFormatedOIB>
    <izvorni_sadrzaj>Iva Kudrna-blažanin, OIB 28450797901,vjerovnici</izvorni_sadrzaj>
    <derivirana_varijabla naziv="DomainObject.Predmet.StrankaNazivFormatedOIB_1">Iva Kudrna-blažanin, OIB 28450797901,vjerovnici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Iva Kudrna-blažanin zastupanog po punomoćniku OD ŠPEHAR &amp; ŠPEHAR</item>
      <item>vjerovnici</item>
    </izvorni_sadrzaj>
    <derivirana_varijabla naziv="DomainObject.Predmet.StrankaListFormated_1">
      <item>Iva Kudrna-blažanin zastupanog po punomoćniku OD ŠPEHAR &amp; ŠPEHAR</item>
      <item>vjerovnici</item>
    </derivirana_varijabla>
  </DomainObject.Predmet.StrankaListFormated>
  <DomainObject.Predmet.StrankaListFormatedOIB>
    <izvorni_sadrzaj>
      <item>Iva Kudrna-blažanin, OIB 28450797901 zastupanog po punomoćniku OD ŠPEHAR &amp; ŠPEHAR</item>
      <item>vjerovnici</item>
    </izvorni_sadrzaj>
    <derivirana_varijabla naziv="DomainObject.Predmet.StrankaListFormatedOIB_1">
      <item>Iva Kudrna-blažanin, OIB 28450797901 zastupanog po punomoćniku OD ŠPEHAR &amp; ŠPEHAR</item>
      <item>vjerovnici</item>
    </derivirana_varijabla>
  </DomainObject.Predmet.StrankaListFormatedOIB>
  <DomainObject.Predmet.StrankaListFormatedWithAdress>
    <izvorni_sadrzaj>
      <item>Iva Kudrna-blažanin, Ivana Šibla 16, 10000 Zagreb zastupanog po punomoćniku OD ŠPEHAR &amp; ŠPEHAR</item>
      <item>vjerovnici</item>
    </izvorni_sadrzaj>
    <derivirana_varijabla naziv="DomainObject.Predmet.StrankaListFormatedWithAdress_1">
      <item>Iva Kudrna-blažanin, Ivana Šibla 16, 10000 Zagreb zastupanog po punomoćniku OD ŠPEHAR &amp; ŠPEHAR</item>
      <item>vjerovnici</item>
    </derivirana_varijabla>
  </DomainObject.Predmet.StrankaListFormatedWithAdress>
  <DomainObject.Predmet.StrankaListFormatedWithAdressOIB>
    <izvorni_sadrzaj>
      <item>Iva Kudrna-blažanin, OIB 28450797901, Ivana Šibla 16, 10000 Zagreb zastupanog po punomoćniku OD ŠPEHAR &amp; ŠPEHAR</item>
      <item>vjerovnici</item>
    </izvorni_sadrzaj>
    <derivirana_varijabla naziv="DomainObject.Predmet.StrankaListFormatedWithAdressOIB_1">
      <item>Iva Kudrna-blažanin, OIB 28450797901, Ivana Šibla 16, 10000 Zagreb zastupanog po punomoćniku OD ŠPEHAR &amp; ŠPEHAR</item>
      <item>vjerovnici</item>
    </derivirana_varijabla>
  </DomainObject.Predmet.StrankaListFormatedWithAdressOIB>
  <DomainObject.Predmet.StrankaListNazivFormated>
    <izvorni_sadrzaj>
      <item>Iva Kudrna-blažanin</item>
      <item>vjerovnici</item>
    </izvorni_sadrzaj>
    <derivirana_varijabla naziv="DomainObject.Predmet.StrankaListNazivFormated_1">
      <item>Iva Kudrna-blažanin</item>
      <item>vjerovnici</item>
    </derivirana_varijabla>
  </DomainObject.Predmet.StrankaListNazivFormated>
  <DomainObject.Predmet.StrankaListNazivFormatedOIB>
    <izvorni_sadrzaj>
      <item>Iva Kudrna-blažanin, OIB 28450797901</item>
      <item>vjerovnici</item>
    </izvorni_sadrzaj>
    <derivirana_varijabla naziv="DomainObject.Predmet.StrankaListNazivFormatedOIB_1">
      <item>Iva Kudrna-blažanin, OIB 28450797901</item>
      <item>vjerovnici</item>
    </derivirana_varijabla>
  </DomainObject.Predmet.StrankaListNazivFormatedOIB>
  <DomainObject.Predmet.ProtuStrankaListFormated>
    <izvorni_sadrzaj>
      <item>NES - SPORT,d.o.o.</item>
    </izvorni_sadrzaj>
    <derivirana_varijabla naziv="DomainObject.Predmet.ProtuStrankaListFormated_1">
      <item>NES - SPORT,d.o.o.</item>
    </derivirana_varijabla>
  </DomainObject.Predmet.ProtuStrankaListFormated>
  <DomainObject.Predmet.ProtuStrankaListFormatedOIB>
    <izvorni_sadrzaj>
      <item>NES - SPORT,d.o.o., OIB 51287418429</item>
    </izvorni_sadrzaj>
    <derivirana_varijabla naziv="DomainObject.Predmet.ProtuStrankaListFormatedOIB_1">
      <item>NES - SPORT,d.o.o., OIB 51287418429</item>
    </derivirana_varijabla>
  </DomainObject.Predmet.ProtuStrankaListFormatedOIB>
  <DomainObject.Predmet.ProtuStrankaListFormatedWithAdress>
    <izvorni_sadrzaj>
      <item>NES - SPORT,d.o.o., Goljak 3/A, Zagreb</item>
    </izvorni_sadrzaj>
    <derivirana_varijabla naziv="DomainObject.Predmet.ProtuStrankaListFormatedWithAdress_1">
      <item>NES - SPORT,d.o.o., Goljak 3/A, Zagreb</item>
    </derivirana_varijabla>
  </DomainObject.Predmet.ProtuStrankaListFormatedWithAdress>
  <DomainObject.Predmet.ProtuStrankaListFormatedWithAdressOIB>
    <izvorni_sadrzaj>
      <item>NES - SPORT,d.o.o., OIB 51287418429, Goljak 3/A, Zagreb</item>
    </izvorni_sadrzaj>
    <derivirana_varijabla naziv="DomainObject.Predmet.ProtuStrankaListFormatedWithAdressOIB_1">
      <item>NES - SPORT,d.o.o., OIB 51287418429, Goljak 3/A, Zagreb</item>
    </derivirana_varijabla>
  </DomainObject.Predmet.ProtuStrankaListFormatedWithAdressOIB>
  <DomainObject.Predmet.ProtuStrankaListNazivFormated>
    <izvorni_sadrzaj>
      <item>NES - SPORT,d.o.o.</item>
    </izvorni_sadrzaj>
    <derivirana_varijabla naziv="DomainObject.Predmet.ProtuStrankaListNazivFormated_1">
      <item>NES - SPORT,d.o.o.</item>
    </derivirana_varijabla>
  </DomainObject.Predmet.ProtuStrankaListNazivFormated>
  <DomainObject.Predmet.ProtuStrankaListNazivFormatedOIB>
    <izvorni_sadrzaj>
      <item>NES - SPORT,d.o.o., OIB 51287418429</item>
    </izvorni_sadrzaj>
    <derivirana_varijabla naziv="DomainObject.Predmet.ProtuStrankaListNazivFormatedOIB_1">
      <item>NES - SPORT,d.o.o., OIB 51287418429</item>
    </derivirana_varijabla>
  </DomainObject.Predmet.ProtuStrankaListNazivFormatedOIB>
  <DomainObject.Predmet.OstaliListFormated>
    <izvorni_sadrzaj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izvorni_sadrzaj>
    <derivirana_varijabla naziv="DomainObject.Predmet.OstaliListFormated_1"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derivirana_varijabla>
  </DomainObject.Predmet.OstaliListFormated>
  <DomainObject.Predmet.OstaliListFormatedOIB>
    <izvorni_sadrzaj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izvorni_sadrzaj>
    <derivirana_varijabla naziv="DomainObject.Predmet.OstaliListFormatedOIB_1"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derivirana_varijabla>
  </DomainObject.Predmet.OstaliListFormatedOIB>
  <DomainObject.Predmet.OstaliListFormatedWithAdress>
    <izvorni_sadrzaj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Trg Stjepana Radića 1, 10000 Zagreb</item>
    </izvorni_sadrzaj>
    <derivirana_varijabla naziv="DomainObject.Predmet.OstaliListFormatedWithAdress_1"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Trg Stjepana Radića 1, 10000 Zagreb</item>
    </derivirana_varijabla>
  </DomainObject.Predmet.OstaliListFormatedWithAdress>
  <DomainObject.Predmet.OstaliListFormatedWithAdressOIB>
    <izvorni_sadrzaj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OIB 61817894937, Trg Stjepana Radića 1, 10000 Zagreb</item>
    </izvorni_sadrzaj>
    <derivirana_varijabla naziv="DomainObject.Predmet.OstaliListFormatedWithAdressOIB_1"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OIB 61817894937, Trg Stjepana Radića 1, 10000 Zagreb</item>
    </derivirana_varijabla>
  </DomainObject.Predmet.OstaliListFormatedWithAdressOIB>
  <DomainObject.Predmet.OstaliListNazivFormated>
    <izvorni_sadrzaj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izvorni_sadrzaj>
    <derivirana_varijabla naziv="DomainObject.Predmet.OstaliListNazivFormated_1"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derivirana_varijabla>
  </DomainObject.Predmet.OstaliListNazivFormated>
  <DomainObject.Predmet.OstaliListNazivFormatedOIB>
    <izvorni_sadrzaj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izvorni_sadrzaj>
    <derivirana_varijabla naziv="DomainObject.Predmet.OstaliListNazivFormatedOIB_1"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Kudrna-blažanin i dr.</izvorni_sadrzaj>
    <derivirana_varijabla naziv="DomainObject.Predmet.StrankaIDrugi_1">Iva Kudrna-blažanin i dr.</derivirana_varijabla>
  </DomainObject.Predmet.StrankaIDrugi>
  <DomainObject.Predmet.ProtustrankaIDrugi>
    <izvorni_sadrzaj>NES - SPORT,d.o.o.</izvorni_sadrzaj>
    <derivirana_varijabla naziv="DomainObject.Predmet.ProtustrankaIDrugi_1">NES - SPORT,d.o.o.</derivirana_varijabla>
  </DomainObject.Predmet.ProtustrankaIDrugi>
  <DomainObject.Predmet.StrankaIDrugiAdressOIB>
    <izvorni_sadrzaj>Iva Kudrna-blažanin, OIB 28450797901, Ivana Šibla 16, 10000 Zagreb i dr.</izvorni_sadrzaj>
    <derivirana_varijabla naziv="DomainObject.Predmet.StrankaIDrugiAdressOIB_1">Iva Kudrna-blažanin, OIB 28450797901, Ivana Šibla 16, 10000 Zagreb i dr.</derivirana_varijabla>
  </DomainObject.Predmet.StrankaIDrugiAdressOIB>
  <DomainObject.Predmet.ProtustrankaIDrugiAdressOIB>
    <izvorni_sadrzaj>NES - SPORT,d.o.o., OIB 51287418429, Goljak 3/A, Zagreb</izvorni_sadrzaj>
    <derivirana_varijabla naziv="DomainObject.Predmet.ProtustrankaIDrugiAdressOIB_1">NES - SPORT,d.o.o., OIB 51287418429, Goljak 3/A,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  <item>Jasmin Jusufhodžić</item>
      <item>GRAD ZAGREB</item>
    </izvorni_sadrzaj>
    <derivirana_varijabla naziv="DomainObject.Predmet.SudioniciListNaziv_1"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  <item>Jasmin Jusufhodžić</item>
      <item>GRAD ZAGREB</item>
    </derivirana_varijabla>
  </DomainObject.Predmet.SudioniciListNaziv>
  <DomainObject.Predmet.SudioniciListAdressOIB>
    <izvorni_sadrzaj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  <item>Jasmin Jusufhodžić, Kamaufova 6,10000 Zagreb</item>
      <item>GRAD ZAGREB, OIB 61817894937, Trg Stjepana Radića 1,10000 Zagreb</item>
    </izvorni_sadrzaj>
    <derivirana_varijabla naziv="DomainObject.Predmet.SudioniciListAdressOIB_1"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  <item>Jasmin Jusufhodžić, Kamaufova 6,10000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  <item>, OIB null</item>
      <item>, OIB 61817894937</item>
    </izvorni_sadrzaj>
    <derivirana_varijabla naziv="DomainObject.Predmet.SudioniciListNazivOIB_1"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  <item>, OIB null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148</properties:Words>
  <properties:Characters>677</properties:Characters>
  <properties:Lines>58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2016-11-09T13:28:00Z</dcterms:created>
  <dc:creator>Nikola Ribarić</dc:creator>
  <cp:lastModifiedBy>Jadranka Zelić</cp:lastModifiedBy>
  <cp:lastPrinted>2016-11-09T13:27:00Z</cp:lastPrinted>
  <dcterms:modified xmlns:xsi="http://www.w3.org/2001/XMLSchema-instance" xsi:type="dcterms:W3CDTF">2016-11-09T13:28:00Z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