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f1d5" w14:paraId="172f1d5" w:rsidRDefault="002846D7" w:rsidP="002846D7" w:rsidR="002846D7" w:rsidRPr="00D84546">
      <w:pPr>
        <w:spacing w:after="0"/>
        <w:jc w:val="both"/>
        <w15:collapsed w:val="false"/>
        <w:rPr>
          <w:rFonts w:cs="Times New Roman"/>
          <w:lang w:val="pt-BR"/>
        </w:rPr>
      </w:pPr>
      <w:bookmarkStart w:name="_GoBack" w:id="0"/>
      <w:bookmarkEnd w:id="0"/>
      <w:r w:rsidRPr="00D84546">
        <w:rPr>
          <w:rFonts w:cs="Times New Roman"/>
        </w:rPr>
        <w:t xml:space="preserve">      </w:t>
      </w:r>
    </w:p>
    <w:p w:rsidRDefault="002846D7" w:rsidP="002846D7" w:rsidR="002846D7" w:rsidRPr="00D84546">
      <w:pPr>
        <w:tabs>
          <w:tab w:pos="516" w:val="left"/>
        </w:tabs>
        <w:spacing w:after="0"/>
        <w:rPr>
          <w:rFonts w:cs="Times New Roman"/>
          <w:bCs/>
        </w:rPr>
      </w:pPr>
      <w:r w:rsidRPr="00D84546">
        <w:rPr>
          <w:rFonts w:cs="Times New Roman"/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84546">
        <w:rPr>
          <w:rFonts w:cs="Times New Roman"/>
          <w:bCs/>
        </w:rPr>
        <w:tab/>
      </w:r>
    </w:p>
    <w:p w:rsidRDefault="002846D7" w:rsidP="002846D7" w:rsidR="002846D7" w:rsidRPr="00D84546">
      <w:pPr>
        <w:spacing w:after="0"/>
        <w:rPr>
          <w:rFonts w:cs="Times New Roman"/>
        </w:rPr>
      </w:pPr>
    </w:p>
    <w:p w:rsidRDefault="002846D7" w:rsidP="002846D7" w:rsidR="002846D7" w:rsidRPr="00D84546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D84546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D84546">
      <w:pPr>
        <w:spacing w:after="0"/>
        <w:rPr>
          <w:rFonts w:cs="Times New Roman"/>
          <w:b/>
        </w:rPr>
      </w:pPr>
      <w:r w:rsidRPr="00D84546">
        <w:rPr>
          <w:rFonts w:cs="Times New Roman"/>
          <w:b/>
        </w:rPr>
        <w:t xml:space="preserve">       REPUBLIKA HRVATSKA</w:t>
      </w:r>
    </w:p>
    <w:p w:rsidRDefault="002846D7" w:rsidP="002846D7" w:rsidR="002846D7" w:rsidRPr="00D84546">
      <w:pPr>
        <w:spacing w:after="0"/>
        <w:rPr>
          <w:rFonts w:cs="Times New Roman"/>
          <w:b/>
        </w:rPr>
      </w:pPr>
      <w:r w:rsidRPr="00D84546">
        <w:rPr>
          <w:rFonts w:cs="Times New Roman"/>
        </w:rPr>
        <w:t>TRGOVAČKI SUD U VARAŽDINU</w:t>
      </w:r>
    </w:p>
    <w:p w:rsidRDefault="002846D7" w:rsidP="002846D7" w:rsidR="002846D7" w:rsidRPr="00D84546">
      <w:pPr>
        <w:spacing w:after="0"/>
        <w:rPr>
          <w:rFonts w:cs="Times New Roman"/>
        </w:rPr>
      </w:pPr>
      <w:r w:rsidRPr="00D84546">
        <w:rPr>
          <w:rFonts w:cs="Times New Roman"/>
        </w:rPr>
        <w:t xml:space="preserve">                 Braće Radića 2</w:t>
      </w:r>
    </w:p>
    <w:p w:rsidRDefault="00ED49D8" w:rsidP="00ED49D8" w:rsidR="00ED49D8" w:rsidRPr="00D84546">
      <w:pPr>
        <w:spacing w:after="0"/>
        <w:rPr>
          <w:rFonts w:cs="Times New Roman"/>
        </w:rPr>
      </w:pPr>
    </w:p>
    <w:p w:rsidRDefault="00FF7880" w:rsidP="00ED49D8" w:rsidR="00417813" w:rsidRPr="00D84546">
      <w:pPr>
        <w:spacing w:after="0"/>
        <w:jc w:val="both"/>
        <w:rPr>
          <w:rFonts w:cs="Times New Roman"/>
        </w:rPr>
      </w:pPr>
      <w:r w:rsidRPr="00D84546">
        <w:rPr>
          <w:rFonts w:cs="Times New Roman"/>
        </w:rPr>
        <w:t xml:space="preserve">           </w:t>
      </w:r>
    </w:p>
    <w:p w:rsidRDefault="00FF7880" w:rsidP="00ED49D8" w:rsidR="00FF7880" w:rsidRPr="00D84546">
      <w:pPr>
        <w:spacing w:after="0"/>
        <w:jc w:val="center"/>
        <w:rPr>
          <w:rFonts w:cs="Times New Roman"/>
        </w:rPr>
      </w:pPr>
      <w:r w:rsidRPr="00D84546">
        <w:rPr>
          <w:rFonts w:cs="Times New Roman"/>
        </w:rPr>
        <w:t>U    I M E    R E P U B L I K E    H R V A T S K E</w:t>
      </w:r>
    </w:p>
    <w:p w:rsidRDefault="00FF7880" w:rsidP="00ED49D8" w:rsidR="00FF7880" w:rsidRPr="00D84546">
      <w:pPr>
        <w:spacing w:after="0"/>
        <w:jc w:val="center"/>
        <w:rPr>
          <w:rFonts w:cs="Times New Roman"/>
        </w:rPr>
      </w:pPr>
    </w:p>
    <w:p w:rsidRDefault="00FF7880" w:rsidP="00ED49D8" w:rsidR="00FF7880" w:rsidRPr="00D84546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D84546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ED49D8" w:rsidP="00ED49D8" w:rsidR="00ED49D8" w:rsidRPr="00D84546">
      <w:pPr>
        <w:spacing w:after="0"/>
        <w:jc w:val="both"/>
        <w:rPr>
          <w:rFonts w:cs="Times New Roman"/>
        </w:rPr>
      </w:pPr>
    </w:p>
    <w:p w:rsidRDefault="00647C79" w:rsidP="003555D0" w:rsidR="00124AD1" w:rsidRPr="00D84546">
      <w:pPr>
        <w:jc w:val="both"/>
        <w:rPr>
          <w:rFonts w:cs="Times New Roman"/>
        </w:rPr>
      </w:pPr>
      <w:r w:rsidRPr="00D84546">
        <w:rPr>
          <w:rFonts w:cs="Times New Roman"/>
        </w:rPr>
        <w:tab/>
      </w:r>
      <w:r w:rsidR="006E0DC8" w:rsidRPr="00D84546"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3555D0" w:rsidRPr="00D84546">
        <w:rPr>
          <w:rFonts w:cs="Times New Roman"/>
        </w:rPr>
        <w:t>KOPIRNICA SEVER d.o.o, OIB: 93631306512 sa sjedištem Čakovcu, Park Rudolfa Kropeka 2</w:t>
      </w:r>
      <w:r w:rsidR="00124AD1" w:rsidRPr="00D84546">
        <w:rPr>
          <w:rFonts w:cs="Times New Roman"/>
        </w:rPr>
        <w:t xml:space="preserve">, </w:t>
      </w:r>
      <w:r w:rsidR="00BD3A0A" w:rsidRPr="00D84546">
        <w:rPr>
          <w:rFonts w:cs="Times New Roman"/>
        </w:rPr>
        <w:t>26</w:t>
      </w:r>
      <w:r w:rsidR="003555D0" w:rsidRPr="00D84546">
        <w:rPr>
          <w:rFonts w:cs="Times New Roman"/>
        </w:rPr>
        <w:t>. travnja</w:t>
      </w:r>
      <w:r w:rsidR="00124AD1" w:rsidRPr="00D84546">
        <w:rPr>
          <w:rFonts w:cs="Times New Roman"/>
        </w:rPr>
        <w:t xml:space="preserve"> 2017.</w:t>
      </w:r>
    </w:p>
    <w:p w:rsidRDefault="00FF7880" w:rsidP="00ED49D8" w:rsidR="00FF7880" w:rsidRPr="00D84546">
      <w:pPr>
        <w:spacing w:after="0"/>
        <w:jc w:val="both"/>
        <w:rPr>
          <w:rFonts w:cs="Times New Roman"/>
        </w:rPr>
      </w:pPr>
    </w:p>
    <w:p w:rsidRDefault="00FF7880" w:rsidP="00ED49D8" w:rsidR="00FF7880" w:rsidRPr="00D84546">
      <w:pPr>
        <w:spacing w:after="0"/>
        <w:jc w:val="center"/>
        <w:rPr>
          <w:rFonts w:cs="Times New Roman"/>
        </w:rPr>
      </w:pPr>
      <w:r w:rsidRPr="00D84546">
        <w:rPr>
          <w:rFonts w:cs="Times New Roman"/>
        </w:rPr>
        <w:t>r i j e š i o       j e</w:t>
      </w:r>
    </w:p>
    <w:p w:rsidRDefault="00FF7880" w:rsidP="00ED49D8" w:rsidR="00FF7880" w:rsidRPr="00D84546">
      <w:pPr>
        <w:spacing w:after="0"/>
        <w:jc w:val="center"/>
        <w:rPr>
          <w:rFonts w:cs="Times New Roman"/>
        </w:rPr>
      </w:pPr>
    </w:p>
    <w:p w:rsidRDefault="00FF7880" w:rsidP="00417813" w:rsidR="00FF7880" w:rsidRPr="00D84546">
      <w:pPr>
        <w:numPr>
          <w:ilvl w:val="0"/>
          <w:numId w:val="1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D84546">
        <w:rPr>
          <w:rFonts w:cs="Times New Roman"/>
        </w:rPr>
        <w:t xml:space="preserve">Otvara se stečajni postupak nad stečajnim dužnikom </w:t>
      </w:r>
      <w:r w:rsidR="003555D0" w:rsidRPr="00D84546">
        <w:rPr>
          <w:rFonts w:cs="Times New Roman"/>
        </w:rPr>
        <w:t>KOPIRNICA SEVER d.o.o, OIB: 93631306512 sa sjedištem Čakovcu, Park Rudolfa Kropeka 2</w:t>
      </w:r>
      <w:r w:rsidRPr="00D84546">
        <w:rPr>
          <w:rFonts w:cs="Times New Roman"/>
        </w:rPr>
        <w:t xml:space="preserve">, s danom </w:t>
      </w:r>
      <w:r w:rsidR="00BD3A0A" w:rsidRPr="00D84546">
        <w:rPr>
          <w:rFonts w:cs="Times New Roman"/>
        </w:rPr>
        <w:t>26</w:t>
      </w:r>
      <w:r w:rsidR="003555D0" w:rsidRPr="00D84546">
        <w:rPr>
          <w:rFonts w:cs="Times New Roman"/>
        </w:rPr>
        <w:t>. travnja</w:t>
      </w:r>
      <w:r w:rsidR="00124AD1" w:rsidRPr="00D84546">
        <w:rPr>
          <w:rFonts w:cs="Times New Roman"/>
        </w:rPr>
        <w:t xml:space="preserve"> 2017</w:t>
      </w:r>
      <w:r w:rsidR="00E955A8" w:rsidRPr="00D84546">
        <w:rPr>
          <w:rFonts w:cs="Times New Roman"/>
        </w:rPr>
        <w:t xml:space="preserve">. u </w:t>
      </w:r>
      <w:r w:rsidR="00D84546" w:rsidRPr="00D84546">
        <w:rPr>
          <w:rFonts w:cs="Times New Roman"/>
        </w:rPr>
        <w:t>11,45</w:t>
      </w:r>
      <w:r w:rsidRPr="00D84546">
        <w:rPr>
          <w:rFonts w:cs="Times New Roman"/>
        </w:rPr>
        <w:t xml:space="preserve"> sati.</w:t>
      </w:r>
    </w:p>
    <w:p w:rsidRDefault="00FF7880" w:rsidP="00ED49D8" w:rsidR="00FF7880" w:rsidRPr="00D84546">
      <w:pPr>
        <w:spacing w:after="0"/>
        <w:jc w:val="both"/>
        <w:rPr>
          <w:rFonts w:cs="Times New Roman"/>
        </w:rPr>
      </w:pPr>
    </w:p>
    <w:p w:rsidRDefault="00F45440" w:rsidP="00E21E54" w:rsidR="0035010C" w:rsidRPr="00D84546">
      <w:pPr>
        <w:pStyle w:val="Odlomakpopisa"/>
        <w:numPr>
          <w:ilvl w:val="0"/>
          <w:numId w:val="1"/>
        </w:numPr>
        <w:tabs>
          <w:tab w:pos="1425" w:val="clear"/>
          <w:tab w:pos="1276" w:val="num"/>
        </w:tabs>
        <w:ind w:hanging="571" w:left="1276"/>
      </w:pPr>
      <w:r w:rsidRPr="00D84546">
        <w:t>Za stečajnog upravitelja imenuje se Miljenko Marinić, Zagreb, Lopudska 1, OIB: 34668485052</w:t>
      </w:r>
      <w:r w:rsidR="0035010C" w:rsidRPr="00D84546">
        <w:t>.</w:t>
      </w:r>
    </w:p>
    <w:p w:rsidRDefault="00FF7880" w:rsidP="00FB1FEF" w:rsidR="00FF7880" w:rsidRPr="00D84546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D84546">
        <w:rPr>
          <w:rFonts w:cs="Times New Roman"/>
        </w:rPr>
        <w:t xml:space="preserve">Zaključuje se stečajni postupak nad stečajnim dužnikom </w:t>
      </w:r>
      <w:r w:rsidR="003555D0" w:rsidRPr="00D84546">
        <w:rPr>
          <w:rFonts w:cs="Times New Roman"/>
        </w:rPr>
        <w:t>KOPIRNICA SEVER d.o.o, OIB: 93631306512 sa sjedištem Čakovcu, Park Rudolfa Kropeka 2</w:t>
      </w:r>
      <w:r w:rsidRPr="00D84546">
        <w:rPr>
          <w:rFonts w:cs="Times New Roman"/>
        </w:rPr>
        <w:t>.</w:t>
      </w:r>
    </w:p>
    <w:p w:rsidRDefault="00FF7880" w:rsidP="00ED49D8" w:rsidR="00FF7880" w:rsidRPr="00D84546">
      <w:pPr>
        <w:spacing w:after="0"/>
        <w:ind w:left="1260"/>
        <w:jc w:val="both"/>
        <w:rPr>
          <w:rFonts w:cs="Times New Roman"/>
        </w:rPr>
      </w:pPr>
    </w:p>
    <w:p w:rsidRDefault="00FF7880" w:rsidP="00ED49D8" w:rsidR="00FF7880" w:rsidRPr="00D84546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D84546">
        <w:rPr>
          <w:rFonts w:cs="Times New Roman"/>
        </w:rPr>
        <w:t>Ovo rješenje objavit će se na oglasnoj ploči suda.</w:t>
      </w:r>
    </w:p>
    <w:p w:rsidRDefault="00FF7880" w:rsidP="00ED49D8" w:rsidR="00FF7880" w:rsidRPr="00D84546">
      <w:pPr>
        <w:spacing w:after="0"/>
        <w:ind w:left="1260"/>
        <w:jc w:val="both"/>
        <w:rPr>
          <w:rFonts w:cs="Times New Roman"/>
        </w:rPr>
      </w:pPr>
    </w:p>
    <w:p w:rsidRDefault="00655FD1" w:rsidP="00655FD1" w:rsidR="00655FD1" w:rsidRPr="00D84546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D84546">
        <w:rPr>
          <w:rFonts w:cs="Times New Roman"/>
        </w:rPr>
        <w:t xml:space="preserve">Po pravomoćnosti ovoga rješenja stečajni dužnik </w:t>
      </w:r>
      <w:r w:rsidR="003555D0" w:rsidRPr="00D84546">
        <w:rPr>
          <w:rFonts w:cs="Times New Roman"/>
        </w:rPr>
        <w:t>KOPIRNICA SEVER d.o.o, OIB: 93631306512 sa sjedištem Čakovcu, Park Rudolfa Kropeka 2</w:t>
      </w:r>
      <w:r w:rsidRPr="00D84546">
        <w:rPr>
          <w:rFonts w:cs="Times New Roman"/>
        </w:rPr>
        <w:t>, biti će brisan iz sudskog registra.</w:t>
      </w:r>
      <w:r w:rsidRPr="00D84546">
        <w:rPr>
          <w:rFonts w:cs="Times New Roman"/>
        </w:rPr>
        <w:tab/>
      </w:r>
    </w:p>
    <w:p w:rsidRDefault="00655FD1" w:rsidP="00655FD1" w:rsidR="00655FD1" w:rsidRPr="00D84546">
      <w:pPr>
        <w:spacing w:after="0"/>
        <w:jc w:val="both"/>
        <w:rPr>
          <w:rFonts w:cs="Times New Roman"/>
        </w:rPr>
      </w:pPr>
    </w:p>
    <w:p w:rsidRDefault="00655FD1" w:rsidP="00655FD1" w:rsidR="00655FD1" w:rsidRPr="00D84546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D84546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3D7D6F" w:rsidP="00655FD1" w:rsidR="003D7D6F" w:rsidRPr="00D84546">
      <w:pPr>
        <w:spacing w:after="0"/>
        <w:rPr>
          <w:rFonts w:cs="Times New Roman"/>
        </w:rPr>
      </w:pPr>
    </w:p>
    <w:p w:rsidRDefault="00655FD1" w:rsidP="00655FD1" w:rsidR="00655FD1" w:rsidRPr="00D84546">
      <w:pPr>
        <w:pStyle w:val="Tijeloteksta"/>
        <w:ind w:firstLine="708"/>
      </w:pPr>
      <w:r w:rsidRPr="00D84546">
        <w:t xml:space="preserve">Predlagatelj je sudu podnio prijedlog za otvaranje stečajnog postupka nad dužnikom tvrdeći da dužnik ima evidentirane neizvršene osnove za plaćanje </w:t>
      </w:r>
      <w:r w:rsidR="005E4681" w:rsidRPr="00D84546">
        <w:t xml:space="preserve">na dan </w:t>
      </w:r>
      <w:r w:rsidR="003555D0" w:rsidRPr="00D84546">
        <w:t>29</w:t>
      </w:r>
      <w:r w:rsidR="00683D46" w:rsidRPr="00D84546">
        <w:t>. rujna 2015</w:t>
      </w:r>
      <w:r w:rsidR="005E4681" w:rsidRPr="00D84546">
        <w:t xml:space="preserve">. </w:t>
      </w:r>
      <w:r w:rsidRPr="00D84546">
        <w:t xml:space="preserve">u neprekinutom razdoblju od </w:t>
      </w:r>
      <w:r w:rsidR="003555D0" w:rsidRPr="00D84546">
        <w:t>120</w:t>
      </w:r>
      <w:r w:rsidRPr="00D84546">
        <w:t xml:space="preserve"> dana</w:t>
      </w:r>
      <w:r w:rsidR="00387B63" w:rsidRPr="00D84546">
        <w:t xml:space="preserve"> u ukupnom iznosu od </w:t>
      </w:r>
      <w:r w:rsidR="003555D0" w:rsidRPr="00D84546">
        <w:t>6.078,46</w:t>
      </w:r>
      <w:r w:rsidR="00683D46" w:rsidRPr="00D84546">
        <w:t xml:space="preserve"> </w:t>
      </w:r>
      <w:r w:rsidR="00387B63" w:rsidRPr="00D84546">
        <w:t>kn</w:t>
      </w:r>
      <w:r w:rsidRPr="00D84546">
        <w:t>, čime je dokazao da su ispunjene pretpostavke iz čl. 110. Stečajnog zakona (NN 71/15, u nastavku SZ), te je učinio vjerojatnim postojanje stečajnog razloga - nesposobnosti za plaćanje.</w:t>
      </w:r>
    </w:p>
    <w:p w:rsidRDefault="00655FD1" w:rsidP="00655FD1" w:rsidR="00655FD1" w:rsidRPr="00D84546">
      <w:pPr>
        <w:pStyle w:val="Tijeloteksta"/>
        <w:ind w:firstLine="720"/>
      </w:pPr>
    </w:p>
    <w:p w:rsidRDefault="00655FD1" w:rsidP="00655FD1" w:rsidR="00655FD1" w:rsidRPr="00D84546">
      <w:pPr>
        <w:pStyle w:val="Tijeloteksta"/>
        <w:ind w:firstLine="720"/>
      </w:pPr>
      <w:r w:rsidRPr="00D84546">
        <w:t>Zbog navedenog sud je rješenjem broj St-</w:t>
      </w:r>
      <w:r w:rsidR="003555D0" w:rsidRPr="00D84546">
        <w:t>507/15-17</w:t>
      </w:r>
      <w:r w:rsidR="00821123" w:rsidRPr="00D84546">
        <w:t xml:space="preserve"> </w:t>
      </w:r>
      <w:r w:rsidRPr="00D84546">
        <w:t xml:space="preserve">od </w:t>
      </w:r>
      <w:r w:rsidR="003555D0" w:rsidRPr="00D84546">
        <w:t>10. veljače</w:t>
      </w:r>
      <w:r w:rsidRPr="00D84546">
        <w:t xml:space="preserve"> 201</w:t>
      </w:r>
      <w:r w:rsidR="003555D0" w:rsidRPr="00D84546">
        <w:t>7</w:t>
      </w:r>
      <w:r w:rsidRPr="00D84546">
        <w:t>. pokrenuo prethodni postupak radi utvrđivanja uvjeta za otvaranje stečaj</w:t>
      </w:r>
      <w:r w:rsidR="00CB6998" w:rsidRPr="00D84546">
        <w:t>nog postupka</w:t>
      </w:r>
      <w:r w:rsidRPr="00D84546">
        <w:t xml:space="preserve">. </w:t>
      </w:r>
    </w:p>
    <w:p w:rsidRDefault="00655FD1" w:rsidP="00655FD1" w:rsidR="00655FD1" w:rsidRPr="00D84546">
      <w:pPr>
        <w:spacing w:after="0"/>
        <w:ind w:firstLine="720"/>
        <w:jc w:val="both"/>
        <w:rPr>
          <w:rFonts w:cs="Times New Roman"/>
        </w:rPr>
      </w:pPr>
    </w:p>
    <w:p w:rsidRDefault="00E106D2" w:rsidP="00BD3A0A" w:rsidR="003555D0" w:rsidRPr="00D84546">
      <w:pPr>
        <w:spacing w:after="0"/>
        <w:ind w:firstLine="708"/>
        <w:jc w:val="both"/>
        <w:rPr>
          <w:rFonts w:cs="Times New Roman"/>
        </w:rPr>
      </w:pPr>
      <w:r w:rsidRPr="00D84546">
        <w:rPr>
          <w:rFonts w:cs="Times New Roman"/>
        </w:rPr>
        <w:lastRenderedPageBreak/>
        <w:t>Na ročištu radi očitovanja o prijedlogu za otvaranje stečajnog postupka te radi rasprave i odlučivanja o otvaranju stečajnog p</w:t>
      </w:r>
      <w:r w:rsidR="003555D0" w:rsidRPr="00D84546">
        <w:rPr>
          <w:rFonts w:cs="Times New Roman"/>
        </w:rPr>
        <w:t xml:space="preserve">ostupka (čl. 123. i 128. SZ-a) </w:t>
      </w:r>
      <w:r w:rsidRPr="00D84546">
        <w:rPr>
          <w:rFonts w:cs="Times New Roman"/>
        </w:rPr>
        <w:t>dire</w:t>
      </w:r>
      <w:r w:rsidR="00F815FD" w:rsidRPr="00D84546">
        <w:rPr>
          <w:rFonts w:cs="Times New Roman"/>
        </w:rPr>
        <w:t>ktor</w:t>
      </w:r>
      <w:r w:rsidR="003555D0" w:rsidRPr="00D84546">
        <w:rPr>
          <w:rFonts w:cs="Times New Roman"/>
        </w:rPr>
        <w:t xml:space="preserve"> </w:t>
      </w:r>
      <w:r w:rsidR="00F815FD" w:rsidRPr="00D84546">
        <w:rPr>
          <w:rFonts w:cs="Times New Roman"/>
        </w:rPr>
        <w:t>dužnika nave</w:t>
      </w:r>
      <w:r w:rsidR="003555D0" w:rsidRPr="00D84546">
        <w:rPr>
          <w:rFonts w:cs="Times New Roman"/>
        </w:rPr>
        <w:t>o</w:t>
      </w:r>
      <w:r w:rsidRPr="00D84546">
        <w:rPr>
          <w:rFonts w:cs="Times New Roman"/>
        </w:rPr>
        <w:t xml:space="preserve"> je </w:t>
      </w:r>
      <w:r w:rsidR="00BD3A0A" w:rsidRPr="00D84546">
        <w:rPr>
          <w:rFonts w:cs="Times New Roman"/>
        </w:rPr>
        <w:t>kako</w:t>
      </w:r>
      <w:r w:rsidR="003555D0" w:rsidRPr="00D84546">
        <w:rPr>
          <w:rFonts w:cs="Times New Roman"/>
        </w:rPr>
        <w:t xml:space="preserve"> se ne protivi otvaranju stečaja nad dužnikom</w:t>
      </w:r>
      <w:r w:rsidR="00BD3A0A" w:rsidRPr="00D84546">
        <w:rPr>
          <w:rFonts w:cs="Times New Roman"/>
        </w:rPr>
        <w:t xml:space="preserve"> obzirom</w:t>
      </w:r>
      <w:r w:rsidR="003555D0" w:rsidRPr="00D84546">
        <w:rPr>
          <w:rFonts w:cs="Times New Roman"/>
        </w:rPr>
        <w:t xml:space="preserve"> je</w:t>
      </w:r>
      <w:r w:rsidR="00BD3A0A" w:rsidRPr="00D84546">
        <w:rPr>
          <w:rFonts w:cs="Times New Roman"/>
        </w:rPr>
        <w:t xml:space="preserve"> račun društva u blokadi preko dvije</w:t>
      </w:r>
      <w:r w:rsidR="003555D0" w:rsidRPr="00D84546">
        <w:rPr>
          <w:rFonts w:cs="Times New Roman"/>
        </w:rPr>
        <w:t xml:space="preserve"> godine,</w:t>
      </w:r>
      <w:r w:rsidR="00BD3A0A" w:rsidRPr="00D84546">
        <w:rPr>
          <w:rFonts w:cs="Times New Roman"/>
        </w:rPr>
        <w:t xml:space="preserve"> a</w:t>
      </w:r>
      <w:r w:rsidR="003555D0" w:rsidRPr="00D84546">
        <w:rPr>
          <w:rFonts w:cs="Times New Roman"/>
        </w:rPr>
        <w:t xml:space="preserve"> dužnik nema zaposlenih. </w:t>
      </w:r>
      <w:r w:rsidR="00BD3A0A" w:rsidRPr="00D84546">
        <w:rPr>
          <w:rFonts w:cs="Times New Roman"/>
        </w:rPr>
        <w:t>Dužnik</w:t>
      </w:r>
      <w:r w:rsidR="003555D0" w:rsidRPr="00D84546">
        <w:rPr>
          <w:rFonts w:cs="Times New Roman"/>
        </w:rPr>
        <w:t xml:space="preserve"> u svom vlasništvu nema </w:t>
      </w:r>
      <w:r w:rsidR="00BD3A0A" w:rsidRPr="00D84546">
        <w:rPr>
          <w:rFonts w:cs="Times New Roman"/>
        </w:rPr>
        <w:t xml:space="preserve">nekretnina </w:t>
      </w:r>
      <w:r w:rsidR="003555D0" w:rsidRPr="00D84546">
        <w:rPr>
          <w:rFonts w:cs="Times New Roman"/>
        </w:rPr>
        <w:t xml:space="preserve">niti pokretnina obzirom su kopirni uređaji bili u najmu, a dio kopirnih uređaja koji je bio u vlasništvu dužnika, bio je star preko 20 godina te je prije otprilike godinu dana zbrinut kao e – otpad. </w:t>
      </w:r>
    </w:p>
    <w:p w:rsidRDefault="003555D0" w:rsidP="003555D0" w:rsidR="003555D0" w:rsidRPr="00D84546">
      <w:pPr>
        <w:spacing w:after="0"/>
        <w:jc w:val="both"/>
        <w:rPr>
          <w:rFonts w:cs="Times New Roman"/>
        </w:rPr>
      </w:pPr>
    </w:p>
    <w:p w:rsidRDefault="003555D0" w:rsidP="00BD3A0A" w:rsidR="00E106D2" w:rsidRPr="00D84546">
      <w:pPr>
        <w:spacing w:after="0"/>
        <w:jc w:val="both"/>
        <w:rPr>
          <w:rFonts w:cs="Times New Roman"/>
        </w:rPr>
      </w:pPr>
      <w:r w:rsidRPr="00D84546">
        <w:rPr>
          <w:rFonts w:cs="Times New Roman"/>
        </w:rPr>
        <w:tab/>
      </w:r>
      <w:r w:rsidR="00E106D2" w:rsidRPr="00D84546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E106D2" w:rsidP="00E106D2" w:rsidR="00E106D2" w:rsidRPr="00D84546">
      <w:pPr>
        <w:spacing w:after="0"/>
        <w:jc w:val="both"/>
        <w:rPr>
          <w:rFonts w:cs="Times New Roman"/>
          <w:lang w:val="en-AU"/>
        </w:rPr>
      </w:pPr>
    </w:p>
    <w:p w:rsidRDefault="00E106D2" w:rsidP="00E106D2" w:rsidR="00E106D2" w:rsidRPr="00D84546">
      <w:pPr>
        <w:spacing w:after="0"/>
        <w:jc w:val="both"/>
        <w:rPr>
          <w:rFonts w:cs="Times New Roman"/>
        </w:rPr>
      </w:pPr>
      <w:r w:rsidRPr="00D84546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E106D2" w:rsidP="00E106D2" w:rsidR="00E106D2" w:rsidRPr="00D84546">
      <w:pPr>
        <w:spacing w:after="0"/>
        <w:ind w:firstLine="708"/>
        <w:jc w:val="both"/>
        <w:rPr>
          <w:rFonts w:cs="Times New Roman"/>
        </w:rPr>
      </w:pPr>
    </w:p>
    <w:p w:rsidRDefault="00E106D2" w:rsidP="00E106D2" w:rsidR="00E106D2" w:rsidRPr="00D84546">
      <w:pPr>
        <w:spacing w:after="0"/>
        <w:ind w:firstLine="708"/>
        <w:jc w:val="both"/>
        <w:rPr>
          <w:rFonts w:cs="Times New Roman"/>
        </w:rPr>
      </w:pPr>
      <w:r w:rsidRPr="00D84546">
        <w:rPr>
          <w:rFonts w:cs="Times New Roman"/>
        </w:rPr>
        <w:t xml:space="preserve">Tijekom prethodnog postupka nesporno je utvrđeno da je dužnik nesposoban za plaćanje obzirom iz podataka o solventnosti na dan </w:t>
      </w:r>
      <w:r w:rsidR="003555D0" w:rsidRPr="00D84546">
        <w:rPr>
          <w:rFonts w:cs="Times New Roman"/>
        </w:rPr>
        <w:t>13. ožujka</w:t>
      </w:r>
      <w:r w:rsidR="003D7D6F" w:rsidRPr="00D84546">
        <w:rPr>
          <w:rFonts w:cs="Times New Roman"/>
        </w:rPr>
        <w:t xml:space="preserve"> 201</w:t>
      </w:r>
      <w:r w:rsidR="003555D0" w:rsidRPr="00D84546">
        <w:rPr>
          <w:rFonts w:cs="Times New Roman"/>
        </w:rPr>
        <w:t>7</w:t>
      </w:r>
      <w:r w:rsidRPr="00D84546">
        <w:rPr>
          <w:rFonts w:cs="Times New Roman"/>
        </w:rPr>
        <w:t>.</w:t>
      </w:r>
      <w:r w:rsidR="00BD3A0A" w:rsidRPr="00D84546">
        <w:rPr>
          <w:rFonts w:cs="Times New Roman"/>
        </w:rPr>
        <w:t xml:space="preserve"> (list 33 spisa)</w:t>
      </w:r>
      <w:r w:rsidRPr="00D84546">
        <w:rPr>
          <w:rFonts w:cs="Times New Roman"/>
        </w:rPr>
        <w:t xml:space="preserve"> ima evidentirane neizvršene osnove za plaćanje  u ukupnom iznosu od </w:t>
      </w:r>
      <w:r w:rsidR="003555D0" w:rsidRPr="00D84546">
        <w:rPr>
          <w:rFonts w:cs="Times New Roman"/>
        </w:rPr>
        <w:t>110.154,44</w:t>
      </w:r>
      <w:r w:rsidRPr="00D84546">
        <w:rPr>
          <w:rFonts w:cs="Times New Roman"/>
        </w:rPr>
        <w:t xml:space="preserve"> kn, u neprekinutom razdoblju od </w:t>
      </w:r>
      <w:r w:rsidR="003555D0" w:rsidRPr="00D84546">
        <w:rPr>
          <w:rFonts w:cs="Times New Roman"/>
        </w:rPr>
        <w:t>650</w:t>
      </w:r>
      <w:r w:rsidRPr="00D84546">
        <w:rPr>
          <w:rFonts w:cs="Times New Roman"/>
        </w:rPr>
        <w:t xml:space="preserve"> dana, iz čega proizlazi da je ispunjen stečajni razlog iz čl. 5. st. 2. Stečajnog zakona (NN 71/15). </w:t>
      </w:r>
    </w:p>
    <w:p w:rsidRDefault="00E106D2" w:rsidP="00E106D2" w:rsidR="00E106D2" w:rsidRPr="00D84546">
      <w:pPr>
        <w:spacing w:after="0"/>
        <w:jc w:val="both"/>
        <w:rPr>
          <w:rFonts w:cs="Times New Roman"/>
        </w:rPr>
      </w:pPr>
    </w:p>
    <w:p w:rsidRDefault="00E106D2" w:rsidP="00E106D2" w:rsidR="00E106D2" w:rsidRPr="00D84546">
      <w:pPr>
        <w:spacing w:after="0"/>
        <w:ind w:firstLine="720"/>
        <w:jc w:val="both"/>
        <w:rPr>
          <w:rFonts w:cs="Times New Roman"/>
        </w:rPr>
      </w:pPr>
      <w:r w:rsidRPr="00D84546">
        <w:rPr>
          <w:rFonts w:cs="Times New Roman"/>
        </w:rPr>
        <w:t>Kako je prije otvaranja stečajnog postupka utvrđeno da dužnika nema imovinu</w:t>
      </w:r>
      <w:r w:rsidR="00BD3A0A" w:rsidRPr="00D84546">
        <w:rPr>
          <w:rFonts w:cs="Times New Roman"/>
        </w:rPr>
        <w:t xml:space="preserve"> (potvrda Zemljišnoknjižnog odjela Općinskog suda u Varaždinu)</w:t>
      </w:r>
      <w:r w:rsidRPr="00D84546">
        <w:rPr>
          <w:rFonts w:cs="Times New Roman"/>
        </w:rPr>
        <w:t>, tako da imovina dužnika koja bi ušla u stečajnu masu nije dovoljna ni za namirenje troškova stečajnog postupka, sud je temeljem članka 132. stavak 1. SZ donio rješenje St-</w:t>
      </w:r>
      <w:r w:rsidR="003555D0" w:rsidRPr="00D84546">
        <w:rPr>
          <w:rFonts w:cs="Times New Roman"/>
        </w:rPr>
        <w:t>507/15-21</w:t>
      </w:r>
      <w:r w:rsidRPr="00D84546">
        <w:rPr>
          <w:rFonts w:cs="Times New Roman"/>
        </w:rPr>
        <w:t xml:space="preserve"> od </w:t>
      </w:r>
      <w:r w:rsidR="003555D0" w:rsidRPr="00D84546">
        <w:rPr>
          <w:rFonts w:cs="Times New Roman"/>
        </w:rPr>
        <w:t>20. ožujka</w:t>
      </w:r>
      <w:r w:rsidRPr="00D84546">
        <w:rPr>
          <w:rFonts w:cs="Times New Roman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E106D2" w:rsidP="00E106D2" w:rsidR="00E106D2" w:rsidRPr="00D84546">
      <w:pPr>
        <w:spacing w:after="0"/>
        <w:ind w:firstLine="720"/>
        <w:jc w:val="both"/>
        <w:rPr>
          <w:rFonts w:cs="Times New Roman"/>
        </w:rPr>
      </w:pPr>
    </w:p>
    <w:p w:rsidRDefault="00E106D2" w:rsidP="00E106D2" w:rsidR="00E106D2" w:rsidRPr="00D84546">
      <w:pPr>
        <w:spacing w:after="0"/>
        <w:ind w:firstLine="708"/>
        <w:jc w:val="both"/>
        <w:rPr>
          <w:rFonts w:cs="Times New Roman"/>
        </w:rPr>
      </w:pPr>
      <w:r w:rsidRPr="00D84546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F6734C" w:rsidP="00F6734C" w:rsidR="00F6734C" w:rsidRPr="00D84546">
      <w:pPr>
        <w:spacing w:after="0"/>
        <w:jc w:val="both"/>
        <w:rPr>
          <w:rFonts w:cs="Times New Roman"/>
        </w:rPr>
      </w:pPr>
    </w:p>
    <w:p w:rsidRDefault="00E21E54" w:rsidP="00F6734C" w:rsidR="00E21E54" w:rsidRPr="00D84546">
      <w:pPr>
        <w:spacing w:after="0"/>
        <w:jc w:val="both"/>
        <w:rPr>
          <w:rFonts w:cs="Times New Roman"/>
        </w:rPr>
      </w:pPr>
    </w:p>
    <w:p w:rsidRDefault="008A2267" w:rsidP="00F6734C" w:rsidR="00F6734C" w:rsidRPr="00D84546">
      <w:pPr>
        <w:spacing w:after="0"/>
        <w:jc w:val="center"/>
        <w:rPr>
          <w:rFonts w:cs="Times New Roman"/>
        </w:rPr>
      </w:pPr>
      <w:r w:rsidRPr="00D84546">
        <w:rPr>
          <w:rFonts w:cs="Times New Roman"/>
        </w:rPr>
        <w:t xml:space="preserve">U Varaždinu, </w:t>
      </w:r>
      <w:r w:rsidR="007A6745" w:rsidRPr="00D84546">
        <w:rPr>
          <w:rFonts w:cs="Times New Roman"/>
        </w:rPr>
        <w:t>26</w:t>
      </w:r>
      <w:r w:rsidR="003555D0" w:rsidRPr="00D84546">
        <w:rPr>
          <w:rFonts w:cs="Times New Roman"/>
        </w:rPr>
        <w:t>. travnja</w:t>
      </w:r>
      <w:r w:rsidR="009024CD" w:rsidRPr="00D84546">
        <w:rPr>
          <w:rFonts w:cs="Times New Roman"/>
        </w:rPr>
        <w:t xml:space="preserve"> 2017</w:t>
      </w:r>
      <w:r w:rsidR="00F6734C" w:rsidRPr="00D84546">
        <w:rPr>
          <w:rFonts w:cs="Times New Roman"/>
        </w:rPr>
        <w:t>.</w:t>
      </w:r>
    </w:p>
    <w:p w:rsidRDefault="00F6734C" w:rsidP="00F6734C" w:rsidR="00F6734C" w:rsidRPr="00D84546">
      <w:pPr>
        <w:spacing w:after="0"/>
        <w:jc w:val="both"/>
        <w:rPr>
          <w:rFonts w:cs="Times New Roman"/>
        </w:rPr>
      </w:pPr>
    </w:p>
    <w:p w:rsidRDefault="00F6734C" w:rsidP="00F6734C" w:rsidR="00F6734C" w:rsidRPr="00D84546">
      <w:pPr>
        <w:spacing w:after="0"/>
        <w:jc w:val="both"/>
        <w:rPr>
          <w:rFonts w:cs="Times New Roman"/>
        </w:rPr>
      </w:pPr>
      <w:r w:rsidRPr="00D84546">
        <w:rPr>
          <w:rFonts w:cs="Times New Roman"/>
        </w:rPr>
        <w:t xml:space="preserve">                                                                                          STEČAJNI SUDAC: </w:t>
      </w:r>
    </w:p>
    <w:p w:rsidRDefault="00F6734C" w:rsidP="00F6734C" w:rsidR="00F6734C" w:rsidRPr="00D84546">
      <w:pPr>
        <w:spacing w:after="0"/>
        <w:jc w:val="both"/>
        <w:rPr>
          <w:rFonts w:cs="Times New Roman"/>
        </w:rPr>
      </w:pPr>
    </w:p>
    <w:p w:rsidRDefault="00F6734C" w:rsidP="00F6734C" w:rsidR="00F6734C" w:rsidRPr="00D84546">
      <w:pPr>
        <w:spacing w:after="0"/>
        <w:jc w:val="both"/>
        <w:rPr>
          <w:rFonts w:cs="Times New Roman"/>
        </w:rPr>
      </w:pPr>
      <w:r w:rsidRPr="00D84546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F6734C" w:rsidP="00F6734C" w:rsidR="00F6734C" w:rsidRPr="00D84546">
      <w:pPr>
        <w:spacing w:after="0"/>
        <w:jc w:val="both"/>
        <w:rPr>
          <w:rFonts w:cs="Times New Roman"/>
        </w:rPr>
      </w:pPr>
    </w:p>
    <w:p w:rsidRDefault="00F6734C" w:rsidP="00F6734C" w:rsidR="00F6734C" w:rsidRPr="00D84546">
      <w:pPr>
        <w:spacing w:after="0"/>
        <w:ind w:firstLine="708" w:left="4248"/>
        <w:jc w:val="both"/>
        <w:rPr>
          <w:rFonts w:cs="Times New Roman"/>
        </w:rPr>
      </w:pPr>
      <w:r w:rsidRPr="00D84546">
        <w:rPr>
          <w:rFonts w:cs="Times New Roman"/>
        </w:rPr>
        <w:t xml:space="preserve"> Za točnost otpravka-ovlašteni službenik: </w:t>
      </w:r>
    </w:p>
    <w:p w:rsidRDefault="00E21E54" w:rsidP="00F6734C" w:rsidR="00E21E54" w:rsidRPr="00D84546">
      <w:pPr>
        <w:spacing w:after="0"/>
        <w:ind w:firstLine="708" w:left="4248"/>
        <w:jc w:val="both"/>
        <w:rPr>
          <w:rFonts w:cs="Times New Roman"/>
        </w:rPr>
      </w:pPr>
    </w:p>
    <w:p w:rsidRDefault="00F6734C" w:rsidP="00F6734C" w:rsidR="00F6734C" w:rsidRPr="00D84546">
      <w:pPr>
        <w:spacing w:after="0"/>
        <w:jc w:val="both"/>
        <w:rPr>
          <w:rFonts w:cs="Times New Roman"/>
        </w:rPr>
      </w:pPr>
    </w:p>
    <w:p w:rsidRDefault="00EE68CE" w:rsidP="00EE68CE" w:rsidR="00EE68CE" w:rsidRPr="00D84546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D84546">
        <w:rPr>
          <w:rFonts w:cs="Times New Roman" w:hAnsi="Times New Roman" w:ascii="Times New Roman"/>
          <w:i w:val="false"/>
          <w:color w:val="auto"/>
        </w:rPr>
        <w:lastRenderedPageBreak/>
        <w:t>UPUTA O PRAVNOM LIJEKU:</w:t>
      </w:r>
    </w:p>
    <w:p w:rsidRDefault="00EE68CE" w:rsidP="00EE68CE" w:rsidR="00EE68CE" w:rsidRPr="00D84546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EE68CE" w:rsidP="00EE68CE" w:rsidR="00EE68CE" w:rsidRPr="00D84546">
      <w:pPr>
        <w:spacing w:after="0"/>
        <w:jc w:val="both"/>
        <w:rPr>
          <w:rFonts w:cs="Times New Roman"/>
        </w:rPr>
      </w:pPr>
      <w:r w:rsidRPr="00D84546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EE68CE" w:rsidP="00EE68CE" w:rsidR="00EE68CE" w:rsidRPr="00D84546">
      <w:pPr>
        <w:spacing w:after="0"/>
        <w:jc w:val="both"/>
        <w:rPr>
          <w:rFonts w:cs="Times New Roman"/>
        </w:rPr>
      </w:pPr>
      <w:r w:rsidRPr="00D84546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84546">
          <w:rPr>
            <w:rFonts w:cs="Times New Roman"/>
          </w:rPr>
          <w:t>53. st</w:t>
        </w:r>
      </w:smartTag>
      <w:r w:rsidRPr="00D84546">
        <w:rPr>
          <w:rFonts w:cs="Times New Roman"/>
        </w:rPr>
        <w:t>. 6. SZ-a), u roku od osam dana od primitka pisanog otpravka rješenja.</w:t>
      </w:r>
    </w:p>
    <w:p w:rsidRDefault="00EE68CE" w:rsidP="00F6734C" w:rsidR="00EE68CE" w:rsidRPr="00D84546">
      <w:pPr>
        <w:spacing w:after="0"/>
        <w:jc w:val="both"/>
        <w:rPr>
          <w:rFonts w:cs="Times New Roman"/>
        </w:rPr>
      </w:pPr>
    </w:p>
    <w:p w:rsidRDefault="00EE68CE" w:rsidP="00F6734C" w:rsidR="00EE68CE" w:rsidRPr="00D84546">
      <w:pPr>
        <w:spacing w:after="0"/>
        <w:jc w:val="both"/>
        <w:rPr>
          <w:rFonts w:cs="Times New Roman"/>
        </w:rPr>
      </w:pPr>
    </w:p>
    <w:p w:rsidRDefault="00F6734C" w:rsidP="00F6734C" w:rsidR="00F6734C" w:rsidRPr="00D84546">
      <w:pPr>
        <w:spacing w:after="0"/>
        <w:jc w:val="both"/>
        <w:rPr>
          <w:rFonts w:cs="Times New Roman"/>
        </w:rPr>
      </w:pPr>
      <w:r w:rsidRPr="00D84546">
        <w:rPr>
          <w:rFonts w:cs="Times New Roman"/>
        </w:rPr>
        <w:t xml:space="preserve">DNA:  </w:t>
      </w:r>
    </w:p>
    <w:p w:rsidRDefault="00F6734C" w:rsidP="00F6734C" w:rsidR="00F6734C" w:rsidRPr="00D84546">
      <w:pPr>
        <w:pStyle w:val="Odlomakpopisa"/>
        <w:numPr>
          <w:ilvl w:val="0"/>
          <w:numId w:val="2"/>
        </w:numPr>
        <w:spacing w:after="0"/>
      </w:pPr>
      <w:r w:rsidRPr="00D84546">
        <w:t>predlagatelj</w:t>
      </w:r>
      <w:r w:rsidR="00EE68CE" w:rsidRPr="00D84546">
        <w:t>,</w:t>
      </w:r>
      <w:r w:rsidRPr="00D84546">
        <w:t xml:space="preserve"> FINANCIJSKA AGENCIJA, Podružnica Varaždin, Augusta Cesarca 2</w:t>
      </w:r>
    </w:p>
    <w:p w:rsidRDefault="00F6734C" w:rsidP="00F6734C" w:rsidR="00EE68CE" w:rsidRPr="00D84546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84546">
        <w:rPr>
          <w:rFonts w:cs="Times New Roman"/>
        </w:rPr>
        <w:t>dužnik</w:t>
      </w:r>
      <w:r w:rsidR="00EE68CE" w:rsidRPr="00D84546">
        <w:rPr>
          <w:rFonts w:cs="Times New Roman"/>
        </w:rPr>
        <w:t xml:space="preserve">, </w:t>
      </w:r>
      <w:r w:rsidR="003555D0" w:rsidRPr="00D84546">
        <w:rPr>
          <w:rFonts w:cs="Times New Roman"/>
        </w:rPr>
        <w:t>KOPIRNICA SEVER d.o.o, OIB: 93631306512 sa sjedištem Čakovcu, Park Rudolfa Kropeka 2</w:t>
      </w:r>
    </w:p>
    <w:p w:rsidRDefault="00EE68CE" w:rsidP="000D17D4" w:rsidR="00EE68CE" w:rsidRPr="00D84546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84546">
        <w:rPr>
          <w:rFonts w:cs="Times New Roman"/>
        </w:rPr>
        <w:t>stečajni upravitelj</w:t>
      </w:r>
      <w:r w:rsidR="00F6734C" w:rsidRPr="00D84546">
        <w:rPr>
          <w:rFonts w:cs="Times New Roman"/>
        </w:rPr>
        <w:t xml:space="preserve">, </w:t>
      </w:r>
      <w:r w:rsidR="00F45440" w:rsidRPr="00D84546">
        <w:rPr>
          <w:rFonts w:cs="Times New Roman"/>
        </w:rPr>
        <w:t>Miljenko Marinić, Zagreb, Lopudska 1</w:t>
      </w:r>
    </w:p>
    <w:p w:rsidRDefault="003555D0" w:rsidP="00683D46" w:rsidR="003555D0" w:rsidRPr="00D84546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84546">
        <w:rPr>
          <w:rFonts w:cs="Times New Roman"/>
        </w:rPr>
        <w:t>direktor dužnika, Stanislav Sever iz Čakovca, Kralja Tomislava 1</w:t>
      </w:r>
    </w:p>
    <w:p w:rsidRDefault="00F6734C" w:rsidP="00683D46" w:rsidR="00F6734C" w:rsidRPr="00D84546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84546">
        <w:rPr>
          <w:rFonts w:cs="Times New Roman"/>
        </w:rPr>
        <w:t>Financijska agencija, Zagreb, Vrtni put 3, 10000 Zagreb</w:t>
      </w:r>
    </w:p>
    <w:p w:rsidRDefault="003555D0" w:rsidP="003555D0" w:rsidR="003555D0" w:rsidRPr="00D84546">
      <w:pPr>
        <w:pStyle w:val="Odlomakpopisa"/>
        <w:numPr>
          <w:ilvl w:val="0"/>
          <w:numId w:val="2"/>
        </w:numPr>
        <w:spacing w:after="0"/>
      </w:pPr>
      <w:r w:rsidRPr="00D84546">
        <w:t>Ministarstvo financija, Porezna uprava, Područni ured Sjeverna Hrvatska, Ispostava Čakovec,  O. Keršovanija 11, 40000 Čakovec</w:t>
      </w:r>
    </w:p>
    <w:p w:rsidRDefault="00F6734C" w:rsidP="003555D0" w:rsidR="00F6734C" w:rsidRPr="00D84546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84546">
        <w:rPr>
          <w:rFonts w:cs="Times New Roman"/>
        </w:rPr>
        <w:t>Županijsko državno odvjetništvo u Varaždinu, Građansko upravni odjel</w:t>
      </w:r>
    </w:p>
    <w:p w:rsidRDefault="003555D0" w:rsidP="003555D0" w:rsidR="003555D0" w:rsidRPr="00D84546">
      <w:pPr>
        <w:pStyle w:val="Odlomakpopisa"/>
        <w:numPr>
          <w:ilvl w:val="0"/>
          <w:numId w:val="2"/>
        </w:numPr>
        <w:spacing w:after="0"/>
      </w:pPr>
      <w:r w:rsidRPr="00D84546">
        <w:t xml:space="preserve">Raiffeisenbank Austria d.d., Zagreb, </w:t>
      </w:r>
      <w:r w:rsidRPr="00D84546">
        <w:rPr>
          <w:rStyle w:val="st1"/>
          <w:rFonts w:eastAsiaTheme="majorEastAsia"/>
        </w:rPr>
        <w:t>Magazinska cesta 69</w:t>
      </w:r>
    </w:p>
    <w:p w:rsidRDefault="003555D0" w:rsidP="003555D0" w:rsidR="003555D0" w:rsidRPr="00D84546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84546">
        <w:rPr>
          <w:rFonts w:cs="Times New Roman"/>
        </w:rPr>
        <w:t xml:space="preserve">Privredna banka Zagreb, </w:t>
      </w:r>
      <w:r w:rsidRPr="00D84546">
        <w:rPr>
          <w:rStyle w:val="Naglaeno"/>
          <w:rFonts w:cs="Times New Roman"/>
          <w:b w:val="false"/>
        </w:rPr>
        <w:t>Radnička cesta 50, Zagreb</w:t>
      </w:r>
    </w:p>
    <w:p w:rsidRDefault="00F6734C" w:rsidP="00F6734C" w:rsidR="00F6734C" w:rsidRPr="00D84546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84546">
        <w:rPr>
          <w:rFonts w:cs="Times New Roman"/>
        </w:rPr>
        <w:t>Sudski registar ovoga suda, radi zabilježbe</w:t>
      </w:r>
    </w:p>
    <w:p w:rsidRDefault="00F6734C" w:rsidP="00F6734C" w:rsidR="00F6734C" w:rsidRPr="00D84546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84546">
        <w:rPr>
          <w:rFonts w:cs="Times New Roman"/>
        </w:rPr>
        <w:t>Sudski registar ovoga suda, nakon pravomoćnosti rješenja</w:t>
      </w:r>
    </w:p>
    <w:p w:rsidRDefault="00F6734C" w:rsidP="00F6734C" w:rsidR="00F6734C" w:rsidRPr="00D84546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84546">
        <w:rPr>
          <w:rFonts w:cs="Times New Roman"/>
        </w:rPr>
        <w:t xml:space="preserve">Oglasna ploča suda </w:t>
      </w:r>
    </w:p>
    <w:p w:rsidRDefault="00F6734C" w:rsidP="00F6734C" w:rsidR="00F6734C" w:rsidRPr="00D84546">
      <w:pPr>
        <w:spacing w:after="0"/>
        <w:jc w:val="both"/>
        <w:rPr>
          <w:rFonts w:cs="Times New Roman"/>
        </w:rPr>
      </w:pPr>
    </w:p>
    <w:p w:rsidRDefault="00F6734C" w:rsidP="00F6734C" w:rsidR="00F6734C" w:rsidRPr="00D84546">
      <w:pPr>
        <w:spacing w:after="0"/>
        <w:rPr>
          <w:rFonts w:cs="Times New Roman"/>
        </w:rPr>
      </w:pPr>
    </w:p>
    <w:sectPr w:rsidR="00F6734C" w:rsidRPr="00D84546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F14" w:rsidP="00FF7880" w:rsidR="00314F14">
      <w:pPr>
        <w:spacing w:after="0"/>
      </w:pPr>
      <w:r>
        <w:separator/>
      </w:r>
    </w:p>
  </w:endnote>
  <w:endnote w:id="0" w:type="continuationSeparator">
    <w:p w:rsidRDefault="00314F14" w:rsidP="00FF7880" w:rsidR="00314F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F14" w:rsidP="00FF7880" w:rsidR="00314F14">
      <w:pPr>
        <w:spacing w:after="0"/>
      </w:pPr>
      <w:r>
        <w:separator/>
      </w:r>
    </w:p>
  </w:footnote>
  <w:footnote w:id="0" w:type="continuationSeparator">
    <w:p w:rsidRDefault="00314F14" w:rsidP="00FF7880" w:rsidR="00314F1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3298737"/>
      <w:docPartObj>
        <w:docPartGallery w:val="Page Numbers (Top of Page)"/>
        <w:docPartUnique/>
      </w:docPartObj>
    </w:sdtPr>
    <w:sdtEndPr/>
    <w:sdtContent>
      <w:p w:rsidRDefault="00FF7880" w:rsidR="00FF78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DB1">
          <w:rPr>
            <w:noProof/>
          </w:rPr>
          <w:t>1</w:t>
        </w:r>
        <w:r>
          <w:fldChar w:fldCharType="end"/>
        </w:r>
      </w:p>
    </w:sdtContent>
  </w:sdt>
  <w:p w:rsidRDefault="00FF7880" w:rsidP="003D7D6F" w:rsidR="00FF7880">
    <w:pPr>
      <w:pStyle w:val="SudSjedite"/>
    </w:pPr>
    <w:r>
      <w:t xml:space="preserve">                                                                     </w:t>
    </w:r>
    <w:r w:rsidR="003D7D6F">
      <w:t xml:space="preserve">                                </w:t>
    </w:r>
    <w:r w:rsidR="003555D0">
      <w:t xml:space="preserve">  </w:t>
    </w:r>
    <w:r w:rsidR="00B91B35">
      <w:t>Poslovni broj: 4 St-</w:t>
    </w:r>
    <w:r w:rsidR="003555D0">
      <w:t>507/15-22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6567381"/>
    <w:multiLevelType w:val="hybridMultilevel"/>
    <w:tmpl w:val="ED241FAC"/>
    <w:lvl w:tplc="64BCF252" w:ilvl="0">
      <w:start w:val="4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3ED8336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344C"/>
    <w:rsid w:val="00052964"/>
    <w:rsid w:val="00073D4E"/>
    <w:rsid w:val="000B784D"/>
    <w:rsid w:val="000D17D4"/>
    <w:rsid w:val="000D1828"/>
    <w:rsid w:val="0011561F"/>
    <w:rsid w:val="00124AD1"/>
    <w:rsid w:val="00164C36"/>
    <w:rsid w:val="00192576"/>
    <w:rsid w:val="002404A0"/>
    <w:rsid w:val="00273F69"/>
    <w:rsid w:val="00274939"/>
    <w:rsid w:val="002846D7"/>
    <w:rsid w:val="002E0A65"/>
    <w:rsid w:val="002E378B"/>
    <w:rsid w:val="0030296E"/>
    <w:rsid w:val="003143DC"/>
    <w:rsid w:val="00314F14"/>
    <w:rsid w:val="0032421F"/>
    <w:rsid w:val="0035010C"/>
    <w:rsid w:val="003555D0"/>
    <w:rsid w:val="00357E9E"/>
    <w:rsid w:val="00365D70"/>
    <w:rsid w:val="00385408"/>
    <w:rsid w:val="00387B63"/>
    <w:rsid w:val="003D7D6F"/>
    <w:rsid w:val="0040680F"/>
    <w:rsid w:val="00417813"/>
    <w:rsid w:val="00425ED0"/>
    <w:rsid w:val="00436BED"/>
    <w:rsid w:val="00440234"/>
    <w:rsid w:val="00476508"/>
    <w:rsid w:val="00477D83"/>
    <w:rsid w:val="004D263D"/>
    <w:rsid w:val="004F1A36"/>
    <w:rsid w:val="00511466"/>
    <w:rsid w:val="00536936"/>
    <w:rsid w:val="00564CD8"/>
    <w:rsid w:val="00570DB2"/>
    <w:rsid w:val="005933E0"/>
    <w:rsid w:val="005E4681"/>
    <w:rsid w:val="00604998"/>
    <w:rsid w:val="0063490D"/>
    <w:rsid w:val="00635601"/>
    <w:rsid w:val="00647C79"/>
    <w:rsid w:val="00655FD1"/>
    <w:rsid w:val="0068344C"/>
    <w:rsid w:val="00683D46"/>
    <w:rsid w:val="00684876"/>
    <w:rsid w:val="006C2AD8"/>
    <w:rsid w:val="006E0DC8"/>
    <w:rsid w:val="006F4FF4"/>
    <w:rsid w:val="0073769C"/>
    <w:rsid w:val="007A6745"/>
    <w:rsid w:val="007D46BE"/>
    <w:rsid w:val="007F4B52"/>
    <w:rsid w:val="00821123"/>
    <w:rsid w:val="008473E0"/>
    <w:rsid w:val="008977D0"/>
    <w:rsid w:val="008A2267"/>
    <w:rsid w:val="009024CD"/>
    <w:rsid w:val="00913538"/>
    <w:rsid w:val="009748B0"/>
    <w:rsid w:val="00990764"/>
    <w:rsid w:val="00A13352"/>
    <w:rsid w:val="00A17C8B"/>
    <w:rsid w:val="00A44E8C"/>
    <w:rsid w:val="00A525C4"/>
    <w:rsid w:val="00A87269"/>
    <w:rsid w:val="00AF15AF"/>
    <w:rsid w:val="00B017B6"/>
    <w:rsid w:val="00B311D6"/>
    <w:rsid w:val="00B7251C"/>
    <w:rsid w:val="00B91B35"/>
    <w:rsid w:val="00BC6415"/>
    <w:rsid w:val="00BC642A"/>
    <w:rsid w:val="00BD3A0A"/>
    <w:rsid w:val="00C5543D"/>
    <w:rsid w:val="00CA38EE"/>
    <w:rsid w:val="00CB6998"/>
    <w:rsid w:val="00CF180D"/>
    <w:rsid w:val="00D13904"/>
    <w:rsid w:val="00D17DB1"/>
    <w:rsid w:val="00D31B9C"/>
    <w:rsid w:val="00D66EAC"/>
    <w:rsid w:val="00D84546"/>
    <w:rsid w:val="00DC4B73"/>
    <w:rsid w:val="00DF04A7"/>
    <w:rsid w:val="00E106D2"/>
    <w:rsid w:val="00E21E54"/>
    <w:rsid w:val="00E324DD"/>
    <w:rsid w:val="00E730FD"/>
    <w:rsid w:val="00E83A23"/>
    <w:rsid w:val="00E955A8"/>
    <w:rsid w:val="00ED49D8"/>
    <w:rsid w:val="00EE1515"/>
    <w:rsid w:val="00EE68CE"/>
    <w:rsid w:val="00EF3A4B"/>
    <w:rsid w:val="00F04092"/>
    <w:rsid w:val="00F10DF7"/>
    <w:rsid w:val="00F45440"/>
    <w:rsid w:val="00F6734C"/>
    <w:rsid w:val="00F815FD"/>
    <w:rsid w:val="00FB1FEF"/>
    <w:rsid w:val="00FF4987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788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FF7880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FF7880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F7880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F7880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FF7880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FF7880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FF7880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FF7880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FF7880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FF7880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FF7880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788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7880"/>
    <w:rPr>
      <w:rFonts w:hAnsi="Times New Roman" w:asci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25ED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17813"/>
  </w:style>
  <w:style w:customStyle="true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D17D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D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DB1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D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D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788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FF7880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FF7880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F7880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F7880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FF7880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FF7880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FF7880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FF7880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FF7880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FF7880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FF7880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F788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F7880"/>
    <w:rPr>
      <w:rFonts w:ascii="Times New Roman" w:hAns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25ED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17813"/>
  </w:style>
  <w:style w:customStyle="1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D17D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D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DB1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D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D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800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358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9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75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St-507/2015</izvorni_sadrzaj>
    <derivirana_varijabla naziv="DomainObject.Predmet.OznakaBroj_1">St-507/2015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KOPIRNICA SEVER društvo s ograničenom odgovornošću za tiskanje i umnožavanje snimljenih zapisa</izvorni_sadrzaj>
    <derivirana_varijabla naziv="DomainObject.Predmet.ProtustrankaFormated_1">  KOPIRNICA SEVER društvo s ograničenom odgovornošću za tiskanje i umnožavanje snimljenih zapisa</derivirana_varijabla>
  </DomainObject.Predmet.ProtustrankaFormated>
  <DomainObject.Predmet.ProtustrankaFormatedOIB>
    <izvorni_sadrzaj>  KOPIRNICA SEVER društvo s ograničenom odgovornošću za tiskanje i umnožavanje snimljenih zapisa, OIB 93631306512</izvorni_sadrzaj>
    <derivirana_varijabla naziv="DomainObject.Predmet.ProtustrankaFormatedOIB_1">  KOPIRNICA SEVER društvo s ograničenom odgovornošću za tiskanje i umnožavanje snimljenih zapisa, OIB 93631306512</derivirana_varijabla>
  </DomainObject.Predmet.ProtustrankaFormatedOIB>
  <DomainObject.Predmet.ProtustrankaFormatedWithAdress>
    <izvorni_sadrzaj> KOPIRNICA SEVER društvo s ograničenom odgovornošću za tiskanje i umnožavanje snimljenih zapisa, Park Rudolfa Kropeka 2, 40000 Čakovec</izvorni_sadrzaj>
    <derivirana_varijabla naziv="DomainObject.Predmet.ProtustrankaFormatedWithAdress_1"> KOPIRNICA SEVER društvo s ograničenom odgovornošću za tiskanje i umnožavanje snimljenih zapisa, Park Rudolfa Kropeka 2, 40000 Čakovec</derivirana_varijabla>
  </DomainObject.Predmet.ProtustrankaFormatedWithAdress>
  <DomainObject.Predmet.ProtustrankaFormatedWithAdressOIB>
    <izvorni_sadrzaj> KOPIRNICA SEVER društvo s ograničenom odgovornošću za tiskanje i umnožavanje snimljenih zapisa, OIB 93631306512, Park Rudolfa Kropeka 2, 40000 Čakovec</izvorni_sadrzaj>
    <derivirana_varijabla naziv="DomainObject.Predmet.ProtustrankaFormatedWithAdressOIB_1"> KOPIRNICA SEVER društvo s ograničenom odgovornošću za tiskanje i umnožavanje snimljenih zapisa, OIB 93631306512, Park Rudolfa Kropeka 2, 40000 Čakovec</derivirana_varijabla>
  </DomainObject.Predmet.ProtustrankaFormatedWithAdressOIB>
  <DomainObject.Predmet.ProtustrankaWithAdress>
    <izvorni_sadrzaj>KOPIRNICA SEVER društvo s ograničenom odgovornošću za tiskanje i umnožavanje snimljenih zapisa Park Rudolfa Kropeka 2, 40000 Čakovec</izvorni_sadrzaj>
    <derivirana_varijabla naziv="DomainObject.Predmet.ProtustrankaWithAdress_1">KOPIRNICA SEVER društvo s ograničenom odgovornošću za tiskanje i umnožavanje snimljenih zapisa Park Rudolfa Kropeka 2, 40000 Čakovec</derivirana_varijabla>
  </DomainObject.Predmet.ProtustrankaWithAdress>
  <DomainObject.Predmet.ProtustrankaWithAdressOIB>
    <izvorni_sadrzaj>KOPIRNICA SEVER društvo s ograničenom odgovornošću za tiskanje i umnožavanje snimljenih zapisa, OIB 93631306512, Park Rudolfa Kropeka 2, 40000 Čakovec</izvorni_sadrzaj>
    <derivirana_varijabla naziv="DomainObject.Predmet.ProtustrankaWithAdressOIB_1">KOPIRNICA SEVER društvo s ograničenom odgovornošću za tiskanje i umnožavanje snimljenih zapisa, OIB 93631306512, Park Rudolfa Kropeka 2, 40000 Čakovec</derivirana_varijabla>
  </DomainObject.Predmet.ProtustrankaWithAdressOIB>
  <DomainObject.Predmet.ProtustrankaNazivFormated>
    <izvorni_sadrzaj>KOPIRNICA SEVER društvo s ograničenom odgovornošću za tiskanje i umnožavanje snimljenih zapisa</izvorni_sadrzaj>
    <derivirana_varijabla naziv="DomainObject.Predmet.ProtustrankaNazivFormated_1">KOPIRNICA SEVER društvo s ograničenom odgovornošću za tiskanje i umnožavanje snimljenih zapisa</derivirana_varijabla>
  </DomainObject.Predmet.ProtustrankaNazivFormated>
  <DomainObject.Predmet.ProtustrankaNazivFormatedOIB>
    <izvorni_sadrzaj>KOPIRNICA SEVER društvo s ograničenom odgovornošću za tiskanje i umnožavanje snimljenih zapisa, OIB 93631306512</izvorni_sadrzaj>
    <derivirana_varijabla naziv="DomainObject.Predmet.ProtustrankaNazivFormatedOIB_1">KOPIRNICA SEVER društvo s ograničenom odgovornošću za tiskanje i umnožavanje snimljenih zapisa, OIB 93631306512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6078.46</izvorni_sadrzaj>
    <derivirana_varijabla naziv="DomainObject.Predmet.TrenutnaVrijednost_1">6078.46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KOPIRNICA SEVER društvo s ograničenom odgovornošću za tiskanje i umnožavanje snimljenih zapisa</item>
    </izvorni_sadrzaj>
    <derivirana_varijabla naziv="DomainObject.Predmet.ProtuStrankaListFormated_1">
      <item>KOPIRNICA SEVER društvo s ograničenom odgovornošću za tiskanje i umnožavanje snimljenih zapisa</item>
    </derivirana_varijabla>
  </DomainObject.Predmet.ProtuStrankaListFormated>
  <DomainObject.Predmet.ProtuStrankaListFormatedOIB>
    <izvorni_sadrzaj>
      <item>KOPIRNICA SEVER društvo s ograničenom odgovornošću za tiskanje i umnožavanje snimljenih zapisa, OIB 93631306512</item>
    </izvorni_sadrzaj>
    <derivirana_varijabla naziv="DomainObject.Predmet.ProtuStrankaListFormatedOIB_1">
      <item>KOPIRNICA SEVER društvo s ograničenom odgovornošću za tiskanje i umnožavanje snimljenih zapisa, OIB 93631306512</item>
    </derivirana_varijabla>
  </DomainObject.Predmet.ProtuStrankaListFormatedOIB>
  <DomainObject.Predmet.ProtuStrankaListFormatedWithAdress>
    <izvorni_sadrzaj>
      <item>KOPIRNICA SEVER društvo s ograničenom odgovornošću za tiskanje i umnožavanje snimljenih zapisa, Park Rudolfa Kropeka 2, 40000 Čakovec</item>
    </izvorni_sadrzaj>
    <derivirana_varijabla naziv="DomainObject.Predmet.ProtuStrankaListFormatedWithAdress_1">
      <item>KOPIRNICA SEVER društvo s ograničenom odgovornošću za tiskanje i umnožavanje snimljenih zapisa, Park Rudolfa Kropeka 2, 40000 Čakovec</item>
    </derivirana_varijabla>
  </DomainObject.Predmet.ProtuStrankaListFormatedWithAdress>
  <DomainObject.Predmet.ProtuStrankaListFormatedWithAdressOIB>
    <izvorni_sadrzaj>
      <item>KOPIRNICA SEVER društvo s ograničenom odgovornošću za tiskanje i umnožavanje snimljenih zapisa, OIB 93631306512, Park Rudolfa Kropeka 2, 40000 Čakovec</item>
    </izvorni_sadrzaj>
    <derivirana_varijabla naziv="DomainObject.Predmet.ProtuStrankaListFormatedWithAdressOIB_1">
      <item>KOPIRNICA SEVER društvo s ograničenom odgovornošću za tiskanje i umnožavanje snimljenih zapisa, OIB 93631306512, Park Rudolfa Kropeka 2, 40000 Čakovec</item>
    </derivirana_varijabla>
  </DomainObject.Predmet.ProtuStrankaListFormatedWithAdressOIB>
  <DomainObject.Predmet.ProtuStrankaListNazivFormated>
    <izvorni_sadrzaj>
      <item>KOPIRNICA SEVER društvo s ograničenom odgovornošću za tiskanje i umnožavanje snimljenih zapisa</item>
    </izvorni_sadrzaj>
    <derivirana_varijabla naziv="DomainObject.Predmet.ProtuStrankaListNazivFormated_1">
      <item>KOPIRNICA SEVER društvo s ograničenom odgovornošću za tiskanje i umnožavanje snimljenih zapisa</item>
    </derivirana_varijabla>
  </DomainObject.Predmet.ProtuStrankaListNazivFormated>
  <DomainObject.Predmet.ProtuStrankaListNazivFormatedOIB>
    <izvorni_sadrzaj>
      <item>KOPIRNICA SEVER društvo s ograničenom odgovornošću za tiskanje i umnožavanje snimljenih zapisa, OIB 93631306512</item>
    </izvorni_sadrzaj>
    <derivirana_varijabla naziv="DomainObject.Predmet.ProtuStrankaListNazivFormatedOIB_1">
      <item>KOPIRNICA SEVER društvo s ograničenom odgovornošću za tiskanje i umnožavanje snimljenih zapisa, OIB 93631306512</item>
    </derivirana_varijabla>
  </DomainObject.Predmet.ProtuStrankaListNazivFormatedOIB>
  <DomainObject.Predmet.OstaliListFormated>
    <izvorni_sadrzaj>
      <item>Sudski registar</item>
      <item>e-Oglasna</item>
      <item>Stanislav Sever</item>
      <item>Županijsko državno odvjetništvo u Varaždinu</item>
    </izvorni_sadrzaj>
    <derivirana_varijabla naziv="DomainObject.Predmet.OstaliListFormated_1">
      <item>Sudski registar</item>
      <item>e-Oglasna</item>
      <item>Stanislav Sever</item>
      <item>Županijsko državno odvjetništvo u Varaždinu</item>
    </derivirana_varijabla>
  </DomainObject.Predmet.OstaliListFormated>
  <DomainObject.Predmet.OstaliListFormatedOIB>
    <izvorni_sadrzaj>
      <item>Sudski registar</item>
      <item>e-Oglasna</item>
      <item>Stanislav Sever, OIB 60858131956</item>
      <item>Županijsko državno odvjetništvo u Varaždinu</item>
    </izvorni_sadrzaj>
    <derivirana_varijabla naziv="DomainObject.Predmet.OstaliListFormatedOIB_1">
      <item>Sudski registar</item>
      <item>e-Oglasna</item>
      <item>Stanislav Sever, OIB 60858131956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</item>
      <item>Stanislav Sever, Ulica Kralja Tomislava 1, 40000 Čakovec</item>
      <item>Županijsko državno odvjetništvo u Varaždinu</item>
    </izvorni_sadrzaj>
    <derivirana_varijabla naziv="DomainObject.Predmet.OstaliListFormatedWithAdress_1">
      <item>Sudski registar</item>
      <item>e-Oglasna</item>
      <item>Stanislav Sever, Ulica Kralja Tomislava 1, 40000 Čakovec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</item>
      <item>Stanislav Sever, OIB 60858131956, Ulica Kralja Tomislava 1, 40000 Čakovec</item>
      <item>Županijsko državno odvjetništvo u Varaždinu</item>
    </izvorni_sadrzaj>
    <derivirana_varijabla naziv="DomainObject.Predmet.OstaliListFormatedWithAdressOIB_1">
      <item>Sudski registar</item>
      <item>e-Oglasna</item>
      <item>Stanislav Sever, OIB 60858131956, Ulica Kralja Tomislava 1, 40000 Čakovec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</item>
      <item>Stanislav Sever</item>
      <item>Županijsko državno odvjetništvo u Varaždinu</item>
    </izvorni_sadrzaj>
    <derivirana_varijabla naziv="DomainObject.Predmet.OstaliListNazivFormated_1">
      <item>Sudski registar</item>
      <item>e-Oglasna</item>
      <item>Stanislav Sever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</item>
      <item>Stanislav Sever, OIB 60858131956</item>
      <item>Županijsko državno odvjetništvo u Varaždinu</item>
    </izvorni_sadrzaj>
    <derivirana_varijabla naziv="DomainObject.Predmet.OstaliListNazivFormatedOIB_1">
      <item>Sudski registar</item>
      <item>e-Oglasna</item>
      <item>Stanislav Sever, OIB 60858131956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KOPIRNICA SEVER društvo s ograničenom odgovornošću za tiskanje i umnožavanje snimljenih zapisa</izvorni_sadrzaj>
    <derivirana_varijabla naziv="DomainObject.Predmet.ProtustrankaIDrugi_1">KOPIRNICA SEVER društvo s ograničenom odgovornošću za tiskanje i umnožavanje snimljenih zapisa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KOPIRNICA SEVER društvo s ograničenom odgovornošću za tiskanje i umnožavanje snimljenih zapisa, OIB 93631306512, Park Rudolfa Kropeka 2, 40000 Čakovec</izvorni_sadrzaj>
    <derivirana_varijabla naziv="DomainObject.Predmet.ProtustrankaIDrugiAdressOIB_1">KOPIRNICA SEVER društvo s ograničenom odgovornošću za tiskanje i umnožavanje snimljenih zapisa, OIB 93631306512, Park Rudolfa Kropeka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KOPIRNICA SEVER društvo s ograničenom odgovornošću za tiskanje i umnožavanje snimljenih zapisa</item>
      <item>Sudski registar</item>
      <item>e-Oglasna</item>
      <item>Stanislav Sever</item>
      <item>Županijsko državno odvjetništvo u Varaždinu</item>
    </izvorni_sadrzaj>
    <derivirana_varijabla naziv="DomainObject.Predmet.SudioniciListNaziv_1">
      <item>Financijska agencija</item>
      <item>KOPIRNICA SEVER društvo s ograničenom odgovornošću za tiskanje i umnožavanje snimljenih zapisa</item>
      <item>Sudski registar</item>
      <item>e-Oglasna</item>
      <item>Stanislav Sever</item>
      <item>Županijsko državno odvjetništvo u Varaždinu</item>
    </derivirana_varijabla>
  </DomainObject.Predmet.SudioniciListNaziv>
  <DomainObject.Predmet.SudioniciListAdressOIB>
    <izvorni_sadrzaj>
      <item>Financijska agencija, OIB 85821130368, A.Cesarca 2,42000 Varaždin</item>
      <item>KOPIRNICA SEVER društvo s ograničenom odgovornošću za tiskanje i umnožavanje snimljenih zapisa, OIB 93631306512, Park Rudolfa Kropeka 2,40000 Čakovec</item>
      <item>Sudski registar</item>
      <item>e-Oglasna</item>
      <item>Stanislav Sever, OIB 60858131956, Ulica Kralja Tomislava 1,40000 Čakovec</item>
      <item>Županijsko državno odvjetništvo u Varaždinu</item>
    </izvorni_sadrzaj>
    <derivirana_varijabla naziv="DomainObject.Predmet.SudioniciListAdressOIB_1">
      <item>Financijska agencija, OIB 85821130368, A.Cesarca 2,42000 Varaždin</item>
      <item>KOPIRNICA SEVER društvo s ograničenom odgovornošću za tiskanje i umnožavanje snimljenih zapisa, OIB 93631306512, Park Rudolfa Kropeka 2,40000 Čakovec</item>
      <item>Sudski registar</item>
      <item>e-Oglasna</item>
      <item>Stanislav Sever, OIB 60858131956, Ulica Kralja Tomislava 1,40000 Čakovec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93631306512</item>
      <item>, OIB null</item>
      <item>, OIB null</item>
      <item>, OIB 60858131956</item>
      <item>, OIB null</item>
    </izvorni_sadrzaj>
    <derivirana_varijabla naziv="DomainObject.Predmet.SudioniciListNazivOIB_1">
      <item>, OIB 85821130368</item>
      <item>, OIB 93631306512</item>
      <item>, OIB null</item>
      <item>, OIB null</item>
      <item>, OIB 60858131956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73AEF-4342-4062-B488-80CC0E5AD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906</properties:Words>
  <properties:Characters>4947</properties:Characters>
  <properties:Lines>124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2017-04-26T08:29:00Z</dcterms:created>
  <dc:creator>Tihana Martinez</dc:creator>
  <cp:lastModifiedBy>Tihana Martinez</cp:lastModifiedBy>
  <cp:lastPrinted>2017-03-09T12:12:00Z</cp:lastPrinted>
  <dcterms:modified xmlns:xsi="http://www.w3.org/2001/XMLSchema-instance" xsi:type="dcterms:W3CDTF">2017-04-26T09:42:00Z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