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bc66" w14:paraId="50cbc6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0061D0">
        <w:t>2166</w:t>
      </w:r>
      <w:r w:rsidR="00A52F2A">
        <w:t>/</w:t>
      </w:r>
      <w:r w:rsidR="005F24ED">
        <w:t xml:space="preserve">16-3           </w:t>
      </w:r>
      <w:r w:rsidR="004A57C6">
        <w:t xml:space="preserve"> </w:t>
      </w:r>
      <w:r w:rsidR="00B52D72">
        <w:t xml:space="preserve">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C31CDE">
        <w:t xml:space="preserve"> OIB 85821130368 z</w:t>
      </w:r>
      <w:r>
        <w:t xml:space="preserve">a pokretanje skraćenog stečajnog postupka nad dužnikom </w:t>
      </w:r>
      <w:r w:rsidR="000061D0" w:rsidRPr="000061D0">
        <w:t>Braniteljska zadruga MA-INAT za ugostiteljstvo, proizvodnju hrane i pića i usluge</w:t>
      </w:r>
      <w:r w:rsidR="000061D0">
        <w:t xml:space="preserve">, Osijek, Bračka 138/B, OIB </w:t>
      </w:r>
      <w:r w:rsidR="000061D0" w:rsidRPr="000061D0">
        <w:t>36509270748</w:t>
      </w:r>
      <w:r w:rsidR="000061D0">
        <w:t xml:space="preserve">, MBS </w:t>
      </w:r>
      <w:r w:rsidR="000061D0" w:rsidRPr="000061D0">
        <w:t>030155224</w:t>
      </w:r>
      <w:r w:rsidR="00A52F2A">
        <w:t xml:space="preserve">,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0E5936">
        <w:t>4</w:t>
      </w:r>
      <w:r w:rsidR="00F34D53">
        <w:t>. rujna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>I Utvrđuje se da ukupni iznos evidentiranog duga dužnika</w:t>
      </w:r>
      <w:r w:rsidR="00253FE1">
        <w:rPr>
          <w:bCs/>
        </w:rPr>
        <w:t xml:space="preserve"> </w:t>
      </w:r>
      <w:r w:rsidR="000061D0">
        <w:t>Braniteljska zadruga MA-INAT za ugostiteljstvo, proizvodnju hrane i pića i usluge, Osijek, Bračka 138/B, OIB 36509270748, MBS 030155224</w:t>
      </w:r>
      <w:r w:rsidR="00253FE1">
        <w:t xml:space="preserve">,  </w:t>
      </w:r>
      <w:r>
        <w:t xml:space="preserve">iznosi </w:t>
      </w:r>
      <w:r w:rsidR="009D401A">
        <w:t>7.701,23</w:t>
      </w:r>
      <w:r w:rsidR="00703732">
        <w:t xml:space="preserve">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FD399F">
        <w:t xml:space="preserve"> JOVICA GLUMAC, OIB 09474371418 iz Tenja, Unska 25 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9D401A">
        <w:t>2166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0E5936">
        <w:t xml:space="preserve">4. rujna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376D57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39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61D0"/>
    <w:rsid w:val="0000753E"/>
    <w:rsid w:val="00011C68"/>
    <w:rsid w:val="0001245A"/>
    <w:rsid w:val="00012BB2"/>
    <w:rsid w:val="00012DBD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020"/>
    <w:rsid w:val="000E0EAF"/>
    <w:rsid w:val="000E404A"/>
    <w:rsid w:val="000E4396"/>
    <w:rsid w:val="000E5936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3462"/>
    <w:rsid w:val="002448E7"/>
    <w:rsid w:val="00245C97"/>
    <w:rsid w:val="0025000D"/>
    <w:rsid w:val="002502C4"/>
    <w:rsid w:val="00251053"/>
    <w:rsid w:val="002527B8"/>
    <w:rsid w:val="00252A73"/>
    <w:rsid w:val="00253FE1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97D7A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0F43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76D57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4F3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2D58"/>
    <w:rsid w:val="004A0D7B"/>
    <w:rsid w:val="004A57C6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C7C9A"/>
    <w:rsid w:val="005D2A79"/>
    <w:rsid w:val="005D3A68"/>
    <w:rsid w:val="005D57CB"/>
    <w:rsid w:val="005D7EC1"/>
    <w:rsid w:val="005E0CFB"/>
    <w:rsid w:val="005E1074"/>
    <w:rsid w:val="005E55B1"/>
    <w:rsid w:val="005F1EFD"/>
    <w:rsid w:val="005F24E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3732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0BD3"/>
    <w:rsid w:val="00793C2B"/>
    <w:rsid w:val="00796AED"/>
    <w:rsid w:val="007A421D"/>
    <w:rsid w:val="007A4540"/>
    <w:rsid w:val="007A5699"/>
    <w:rsid w:val="007B015D"/>
    <w:rsid w:val="007B4840"/>
    <w:rsid w:val="007B5F02"/>
    <w:rsid w:val="007C0805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401A"/>
    <w:rsid w:val="009D6EDA"/>
    <w:rsid w:val="009D754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2F2A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01078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686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34D53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925B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399F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St-2166/2016-3</izvorni_sadrzaj>
    <derivirana_varijabla naziv="DomainObject.Oznaka_1">St-2166/2016-3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St-2166/2016</izvorni_sadrzaj>
    <derivirana_varijabla naziv="DomainObject.Predmet.OznakaBroj_1">St-2166/2016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MA-INAT za ugostiteljstvo, proizvodnju hrane i pića i usluge</izvorni_sadrzaj>
    <derivirana_varijabla naziv="DomainObject.Predmet.ProtustrankaFormated_1">  Braniteljska zadruga MA-INAT za ugostiteljstvo, proizvodnju hrane i pića i usluge</derivirana_varijabla>
  </DomainObject.Predmet.ProtustrankaFormated>
  <DomainObject.Predmet.ProtustrankaFormatedOIB>
    <izvorni_sadrzaj>  Braniteljska zadruga MA-INAT za ugostiteljstvo, proizvodnju hrane i pića i usluge, OIB 36509270748</izvorni_sadrzaj>
    <derivirana_varijabla naziv="DomainObject.Predmet.ProtustrankaFormatedOIB_1">  Braniteljska zadruga MA-INAT za ugostiteljstvo, proizvodnju hrane i pića i usluge, OIB 36509270748</derivirana_varijabla>
  </DomainObject.Predmet.ProtustrankaFormatedOIB>
  <DomainObject.Predmet.ProtustrankaFormatedWithAdress>
    <izvorni_sadrzaj> Braniteljska zadruga MA-INAT za ugostiteljstvo, proizvodnju hrane i pića i usluge, Bračka 138/B, 31000 Osijek</izvorni_sadrzaj>
    <derivirana_varijabla naziv="DomainObject.Predmet.ProtustrankaFormatedWithAdress_1"> Braniteljska zadruga MA-INAT za ugostiteljstvo, proizvodnju hrane i pića i usluge, Bračka 138/B, 31000 Osijek</derivirana_varijabla>
  </DomainObject.Predmet.ProtustrankaFormatedWithAdress>
  <DomainObject.Predmet.ProtustrankaFormatedWithAdressOIB>
    <izvorni_sadrzaj> Braniteljska zadruga MA-INAT za ugostiteljstvo, proizvodnju hrane i pića i usluge, OIB 36509270748, Bračka 138/B, 31000 Osijek</izvorni_sadrzaj>
    <derivirana_varijabla naziv="DomainObject.Predmet.ProtustrankaFormatedWithAdressOIB_1"> Braniteljska zadruga MA-INAT za ugostiteljstvo, proizvodnju hrane i pića i usluge, OIB 36509270748, Bračka 138/B, 31000 Osijek</derivirana_varijabla>
  </DomainObject.Predmet.ProtustrankaFormatedWithAdressOIB>
  <DomainObject.Predmet.ProtustrankaWithAdress>
    <izvorni_sadrzaj>Braniteljska zadruga MA-INAT za ugostiteljstvo, proizvodnju hrane i pića i usluge Bračka 138/B, 31000 Osijek</izvorni_sadrzaj>
    <derivirana_varijabla naziv="DomainObject.Predmet.ProtustrankaWithAdress_1">Braniteljska zadruga MA-INAT za ugostiteljstvo, proizvodnju hrane i pića i usluge Bračka 138/B, 31000 Osijek</derivirana_varijabla>
  </DomainObject.Predmet.ProtustrankaWithAdress>
  <DomainObject.Predmet.ProtustrankaWithAdressOIB>
    <izvorni_sadrzaj>Braniteljska zadruga MA-INAT za ugostiteljstvo, proizvodnju hrane i pića i usluge, OIB 36509270748, Bračka 138/B, 31000 Osijek</izvorni_sadrzaj>
    <derivirana_varijabla naziv="DomainObject.Predmet.ProtustrankaWithAdressOIB_1">Braniteljska zadruga MA-INAT za ugostiteljstvo, proizvodnju hrane i pića i usluge, OIB 36509270748, Bračka 138/B, 31000 Osijek</derivirana_varijabla>
  </DomainObject.Predmet.ProtustrankaWithAdressOIB>
  <DomainObject.Predmet.ProtustrankaNazivFormated>
    <izvorni_sadrzaj>Braniteljska zadruga MA-INAT za ugostiteljstvo, proizvodnju hrane i pića i usluge</izvorni_sadrzaj>
    <derivirana_varijabla naziv="DomainObject.Predmet.ProtustrankaNazivFormated_1">Braniteljska zadruga MA-INAT za ugostiteljstvo, proizvodnju hrane i pića i usluge</derivirana_varijabla>
  </DomainObject.Predmet.ProtustrankaNazivFormated>
  <DomainObject.Predmet.ProtustrankaNazivFormatedOIB>
    <izvorni_sadrzaj>Braniteljska zadruga MA-INAT za ugostiteljstvo, proizvodnju hrane i pića i usluge, OIB 36509270748</izvorni_sadrzaj>
    <derivirana_varijabla naziv="DomainObject.Predmet.ProtustrankaNazivFormatedOIB_1">Braniteljska zadruga MA-INAT za ugostiteljstvo, proizvodnju hrane i pića i usluge, OIB 36509270748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 A RC OSIJEK</izvorni_sadrzaj>
    <derivirana_varijabla naziv="DomainObject.Predmet.StrankaFormated_1">  FIN A RC OSIJEK</derivirana_varijabla>
  </DomainObject.Predmet.StrankaFormated>
  <DomainObject.Predmet.StrankaFormatedOIB>
    <izvorni_sadrzaj>  FIN A RC OSIJEK, OIB 85821130368</izvorni_sadrzaj>
    <derivirana_varijabla naziv="DomainObject.Predmet.StrankaFormatedOIB_1">  FIN A RC OSIJEK, OIB 85821130368</derivirana_varijabla>
  </DomainObject.Predmet.StrankaFormatedOIB>
  <DomainObject.Predmet.StrankaFormatedWithAdress>
    <izvorni_sadrzaj> FIN A RC OSIJEK</izvorni_sadrzaj>
    <derivirana_varijabla naziv="DomainObject.Predmet.StrankaFormatedWithAdress_1"> FIN A RC OSIJEK</derivirana_varijabla>
  </DomainObject.Predmet.StrankaFormatedWithAdress>
  <DomainObject.Predmet.StrankaFormatedWithAdressOIB>
    <izvorni_sadrzaj> FIN A RC OSIJEK, OIB 85821130368</izvorni_sadrzaj>
    <derivirana_varijabla naziv="DomainObject.Predmet.StrankaFormatedWithAdressOIB_1"> FIN A RC OSIJEK, OIB 85821130368</derivirana_varijabla>
  </DomainObject.Predmet.StrankaFormatedWithAdressOIB>
  <DomainObject.Predmet.StrankaWithAdress>
    <izvorni_sadrzaj>FIN A RC OSIJEK </izvorni_sadrzaj>
    <derivirana_varijabla naziv="DomainObject.Predmet.StrankaWithAdress_1">FIN A RC OSIJEK </derivirana_varijabla>
  </DomainObject.Predmet.StrankaWithAdress>
  <DomainObject.Predmet.StrankaWithAdressOIB>
    <izvorni_sadrzaj>FIN A RC OSIJEK, OIB 85821130368</izvorni_sadrzaj>
    <derivirana_varijabla naziv="DomainObject.Predmet.StrankaWithAdressOIB_1">FIN A RC OSIJEK, OIB 85821130368</derivirana_varijabla>
  </DomainObject.Predmet.StrankaWithAdressOIB>
  <DomainObject.Predmet.StrankaNazivFormated>
    <izvorni_sadrzaj>FIN A RC OSIJEK</izvorni_sadrzaj>
    <derivirana_varijabla naziv="DomainObject.Predmet.StrankaNazivFormated_1">FIN A RC OSIJEK</derivirana_varijabla>
  </DomainObject.Predmet.StrankaNazivFormated>
  <DomainObject.Predmet.StrankaNazivFormatedOIB>
    <izvorni_sadrzaj>FIN A RC OSIJEK, OIB 85821130368</izvorni_sadrzaj>
    <derivirana_varijabla naziv="DomainObject.Predmet.StrankaNazivFormatedOIB_1">FIN 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 A RC OSIJEK</item>
    </izvorni_sadrzaj>
    <derivirana_varijabla naziv="DomainObject.Predmet.StrankaListFormated_1">
      <item>FIN A RC OSIJEK</item>
    </derivirana_varijabla>
  </DomainObject.Predmet.StrankaListFormated>
  <DomainObject.Predmet.StrankaListFormatedOIB>
    <izvorni_sadrzaj>
      <item>FIN A RC OSIJEK, OIB 85821130368</item>
    </izvorni_sadrzaj>
    <derivirana_varijabla naziv="DomainObject.Predmet.StrankaListFormatedOIB_1">
      <item>FIN A RC OSIJEK, OIB 85821130368</item>
    </derivirana_varijabla>
  </DomainObject.Predmet.StrankaListFormatedOIB>
  <DomainObject.Predmet.StrankaListFormatedWithAdress>
    <izvorni_sadrzaj>
      <item>FIN A RC OSIJEK</item>
    </izvorni_sadrzaj>
    <derivirana_varijabla naziv="DomainObject.Predmet.StrankaListFormatedWithAdress_1">
      <item>FIN A RC OSIJEK</item>
    </derivirana_varijabla>
  </DomainObject.Predmet.StrankaListFormatedWithAdress>
  <DomainObject.Predmet.StrankaListFormatedWithAdressOIB>
    <izvorni_sadrzaj>
      <item>FIN A RC OSIJEK, OIB 85821130368</item>
    </izvorni_sadrzaj>
    <derivirana_varijabla naziv="DomainObject.Predmet.StrankaListFormatedWithAdressOIB_1">
      <item>FIN A RC OSIJEK, OIB 85821130368</item>
    </derivirana_varijabla>
  </DomainObject.Predmet.StrankaListFormatedWithAdressOIB>
  <DomainObject.Predmet.StrankaListNazivFormated>
    <izvorni_sadrzaj>
      <item>FIN A RC OSIJEK</item>
    </izvorni_sadrzaj>
    <derivirana_varijabla naziv="DomainObject.Predmet.StrankaListNazivFormated_1">
      <item>FIN A RC OSIJEK</item>
    </derivirana_varijabla>
  </DomainObject.Predmet.StrankaListNazivFormated>
  <DomainObject.Predmet.StrankaListNazivFormatedOIB>
    <izvorni_sadrzaj>
      <item>FIN A RC OSIJEK, OIB 85821130368</item>
    </izvorni_sadrzaj>
    <derivirana_varijabla naziv="DomainObject.Predmet.StrankaListNazivFormatedOIB_1">
      <item>FIN A RC OSIJEK, OIB 85821130368</item>
    </derivirana_varijabla>
  </DomainObject.Predmet.StrankaListNazivFormatedOIB>
  <DomainObject.Predmet.ProtuStrankaListFormated>
    <izvorni_sadrzaj>
      <item>Braniteljska zadruga MA-INAT za ugostiteljstvo, proizvodnju hrane i pića i usluge</item>
    </izvorni_sadrzaj>
    <derivirana_varijabla naziv="DomainObject.Predmet.ProtuStrankaListFormated_1">
      <item>Braniteljska zadruga MA-INAT za ugostiteljstvo, proizvodnju hrane i pića i usluge</item>
    </derivirana_varijabla>
  </DomainObject.Predmet.ProtuStrankaListFormated>
  <DomainObject.Predmet.ProtuStrankaListFormatedOIB>
    <izvorni_sadrzaj>
      <item>Braniteljska zadruga MA-INAT za ugostiteljstvo, proizvodnju hrane i pića i usluge, OIB 36509270748</item>
    </izvorni_sadrzaj>
    <derivirana_varijabla naziv="DomainObject.Predmet.ProtuStrankaListFormatedOIB_1">
      <item>Braniteljska zadruga MA-INAT za ugostiteljstvo, proizvodnju hrane i pića i usluge, OIB 36509270748</item>
    </derivirana_varijabla>
  </DomainObject.Predmet.ProtuStrankaListFormatedOIB>
  <DomainObject.Predmet.ProtuStrankaListFormatedWithAdress>
    <izvorni_sadrzaj>
      <item>Braniteljska zadruga MA-INAT za ugostiteljstvo, proizvodnju hrane i pića i usluge, Bračka 138/B, 31000 Osijek</item>
    </izvorni_sadrzaj>
    <derivirana_varijabla naziv="DomainObject.Predmet.ProtuStrankaListFormatedWithAdress_1">
      <item>Braniteljska zadruga MA-INAT za ugostiteljstvo, proizvodnju hrane i pića i usluge, Bračka 138/B, 31000 Osijek</item>
    </derivirana_varijabla>
  </DomainObject.Predmet.ProtuStrankaListFormatedWithAdress>
  <DomainObject.Predmet.ProtuStrankaListFormatedWithAdressOIB>
    <izvorni_sadrzaj>
      <item>Braniteljska zadruga MA-INAT za ugostiteljstvo, proizvodnju hrane i pića i usluge, OIB 36509270748, Bračka 138/B, 31000 Osijek</item>
    </izvorni_sadrzaj>
    <derivirana_varijabla naziv="DomainObject.Predmet.ProtuStrankaListFormatedWithAdressOIB_1">
      <item>Braniteljska zadruga MA-INAT za ugostiteljstvo, proizvodnju hrane i pića i usluge, OIB 36509270748, Bračka 138/B, 31000 Osijek</item>
    </derivirana_varijabla>
  </DomainObject.Predmet.ProtuStrankaListFormatedWithAdressOIB>
  <DomainObject.Predmet.ProtuStrankaListNazivFormated>
    <izvorni_sadrzaj>
      <item>Braniteljska zadruga MA-INAT za ugostiteljstvo, proizvodnju hrane i pića i usluge</item>
    </izvorni_sadrzaj>
    <derivirana_varijabla naziv="DomainObject.Predmet.ProtuStrankaListNazivFormated_1">
      <item>Braniteljska zadruga MA-INAT za ugostiteljstvo, proizvodnju hrane i pića i usluge</item>
    </derivirana_varijabla>
  </DomainObject.Predmet.ProtuStrankaListNazivFormated>
  <DomainObject.Predmet.ProtuStrankaListNazivFormatedOIB>
    <izvorni_sadrzaj>
      <item>Braniteljska zadruga MA-INAT za ugostiteljstvo, proizvodnju hrane i pića i usluge, OIB 36509270748</item>
    </izvorni_sadrzaj>
    <derivirana_varijabla naziv="DomainObject.Predmet.ProtuStrankaListNazivFormatedOIB_1">
      <item>Braniteljska zadruga MA-INAT za ugostiteljstvo, proizvodnju hrane i pića i usluge, OIB 36509270748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St-2166/2016-3</izvorni_sadrzaj>
    <derivirana_varijabla naziv="DomainObject.PoslovniBrojDokumenta_1">St-2166/2016-3</derivirana_varijabla>
  </DomainObject.PoslovniBrojDokumenta>
  <DomainObject.Predmet.StrankaIDrugi>
    <izvorni_sadrzaj>FIN A RC OSIJEK</izvorni_sadrzaj>
    <derivirana_varijabla naziv="DomainObject.Predmet.StrankaIDrugi_1">FIN A RC OSIJEK</derivirana_varijabla>
  </DomainObject.Predmet.StrankaIDrugi>
  <DomainObject.Predmet.ProtustrankaIDrugi>
    <izvorni_sadrzaj>Braniteljska zadruga MA-INAT za ugostiteljstvo, proizvodnju hrane i pića i usluge</izvorni_sadrzaj>
    <derivirana_varijabla naziv="DomainObject.Predmet.ProtustrankaIDrugi_1">Braniteljska zadruga MA-INAT za ugostiteljstvo, proizvodnju hrane i pića i usluge</derivirana_varijabla>
  </DomainObject.Predmet.ProtustrankaIDrugi>
  <DomainObject.Predmet.StrankaIDrugiAdressOIB>
    <izvorni_sadrzaj>FIN A RC OSIJEK, OIB 85821130368</izvorni_sadrzaj>
    <derivirana_varijabla naziv="DomainObject.Predmet.StrankaIDrugiAdressOIB_1">FIN A RC OSIJEK, OIB 85821130368</derivirana_varijabla>
  </DomainObject.Predmet.StrankaIDrugiAdressOIB>
  <DomainObject.Predmet.ProtustrankaIDrugiAdressOIB>
    <izvorni_sadrzaj>Braniteljska zadruga MA-INAT za ugostiteljstvo, proizvodnju hrane i pića i usluge, OIB 36509270748, Bračka 138/B, 31000 Osijek</izvorni_sadrzaj>
    <derivirana_varijabla naziv="DomainObject.Predmet.ProtustrankaIDrugiAdressOIB_1">Braniteljska zadruga MA-INAT za ugostiteljstvo, proizvodnju hrane i pića i usluge, OIB 36509270748, Bračka 138/B,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 A RC OSIJEK</item>
      <item>Braniteljska zadruga MA-INAT za ugostiteljstvo, proizvodnju hrane i pića i usluge</item>
    </izvorni_sadrzaj>
    <derivirana_varijabla naziv="DomainObject.Predmet.SudioniciListNaziv_1">
      <item>FIN A RC OSIJEK</item>
      <item>Braniteljska zadruga MA-INAT za ugostiteljstvo, proizvodnju hrane i pića i usluge</item>
    </derivirana_varijabla>
  </DomainObject.Predmet.SudioniciListNaziv>
  <DomainObject.Predmet.SudioniciListAdressOIB>
    <izvorni_sadrzaj>
      <item>FIN A RC OSIJEK, OIB 85821130368</item>
      <item>Braniteljska zadruga MA-INAT za ugostiteljstvo, proizvodnju hrane i pića i usluge, OIB 36509270748, Bračka 138/B,31000 Osijek</item>
    </izvorni_sadrzaj>
    <derivirana_varijabla naziv="DomainObject.Predmet.SudioniciListAdressOIB_1">
      <item>FIN A RC OSIJEK, OIB 85821130368</item>
      <item>Braniteljska zadruga MA-INAT za ugostiteljstvo, proizvodnju hrane i pića i usluge, OIB 36509270748, Bračka 138/B,31000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36509270748</item>
    </izvorni_sadrzaj>
    <derivirana_varijabla naziv="DomainObject.Predmet.SudioniciListNazivOIB_1">
      <item>, OIB 85821130368</item>
      <item>, OIB 36509270748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1997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2016-09-14T06:09:00Z</dcterms:created>
  <dc:creator>Korisnik</dc:creator>
  <cp:lastModifiedBy>Sanja Ban</cp:lastModifiedBy>
  <cp:lastPrinted>2016-09-14T06:53:00Z</cp:lastPrinted>
  <dcterms:modified xmlns:xsi="http://www.w3.org/2001/XMLSchema-instance" xsi:type="dcterms:W3CDTF">2016-09-14T06:54:00Z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St-2166/2016-3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