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6389" w14:paraId="3246389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9279B3">
        <w:t>509</w:t>
      </w:r>
      <w:r w:rsidR="00BE14DE">
        <w:t>/</w:t>
      </w:r>
      <w:r w:rsidR="00245588">
        <w:t>16-</w:t>
      </w:r>
      <w:r w:rsidR="00C125A4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D606F4">
        <w:t>SANJA j.d.o.o. u likvidaciji, Skradin, Bana Pavla Šubića 18,</w:t>
      </w:r>
      <w:r w:rsidR="00D606F4" w:rsidRPr="007A679F">
        <w:t xml:space="preserve"> OIB: </w:t>
      </w:r>
      <w:r w:rsidR="00D606F4">
        <w:t>77972127570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C55D7B">
        <w:t>13. 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D606F4">
        <w:t>SANJA j.d.o.o. u likvidaciji, Skradin, Bana Pavla Šubića 18,</w:t>
      </w:r>
      <w:r w:rsidR="00D606F4" w:rsidRPr="007A679F">
        <w:t xml:space="preserve"> OIB: </w:t>
      </w:r>
      <w:r w:rsidR="00D606F4">
        <w:t>77972127570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C55D7B" w:rsidP="00961D95" w:rsidR="00A70A5D">
      <w:pPr>
        <w:jc w:val="center"/>
      </w:pPr>
      <w:r w:rsidRPr="0009336C">
        <w:t>29</w:t>
      </w:r>
      <w:r w:rsidR="0050074C" w:rsidRPr="0009336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09336C">
        <w:t>11,05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C55D7B" w:rsidP="00A70A5D" w:rsidR="00A70A5D">
      <w:pPr>
        <w:pStyle w:val="Odlomakpopisa"/>
        <w:ind w:left="0"/>
        <w:jc w:val="center"/>
      </w:pPr>
      <w:r w:rsidRPr="0009336C">
        <w:t>29</w:t>
      </w:r>
      <w:r w:rsidR="0050074C" w:rsidRPr="0009336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09336C">
        <w:t>11,07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D606F4">
        <w:t>SANJA j.d.o.o. u likvidaciji, Skradin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A24A8">
        <w:t>1. rujna 2015</w:t>
      </w:r>
      <w:r w:rsidR="00245588" w:rsidRPr="006A6907">
        <w:t xml:space="preserve">. u Očevidniku redoslijeda osnova za plaćanje ima evidentirane neizvršene osnove </w:t>
      </w:r>
      <w:r w:rsidR="00245588" w:rsidRPr="006A6907">
        <w:lastRenderedPageBreak/>
        <w:t xml:space="preserve">za plaćanje u neprekinutom razdoblju od </w:t>
      </w:r>
      <w:r w:rsidR="00D606F4">
        <w:t>630</w:t>
      </w:r>
      <w:r w:rsidR="00245588" w:rsidRPr="006A6907">
        <w:t xml:space="preserve"> dan</w:t>
      </w:r>
      <w:r w:rsidR="00C55D7B">
        <w:t>a</w:t>
      </w:r>
      <w:r w:rsidR="00245588" w:rsidRPr="006A6907">
        <w:t xml:space="preserve"> u iznosu od </w:t>
      </w:r>
      <w:r w:rsidR="00D606F4">
        <w:t xml:space="preserve">6.962,43 </w:t>
      </w:r>
      <w:r w:rsidR="00245588" w:rsidRPr="006A6907">
        <w:t>kun</w:t>
      </w:r>
      <w:r w:rsidR="00C55D7B">
        <w:t>e</w:t>
      </w:r>
      <w:r w:rsidR="00673D65" w:rsidRPr="006A6907">
        <w:t xml:space="preserve">, te da ima </w:t>
      </w:r>
      <w:r w:rsidR="00912BD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C55D7B">
        <w:t xml:space="preserve">13. travnja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D606F4">
        <w:t>SANJA j.d.o.o. u likvidaciji, Skradin</w:t>
      </w:r>
      <w:r w:rsidR="00D606F4" w:rsidRPr="00F60CD9">
        <w:t xml:space="preserve"> </w:t>
      </w:r>
      <w:r w:rsidR="0020610B" w:rsidRPr="00F60CD9">
        <w:t>i za član</w:t>
      </w:r>
      <w:r w:rsidR="00F43B05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D606F4" w:rsidP="000C7F11" w:rsidR="000C7F11" w:rsidRPr="0021114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 xml:space="preserve">SANJA LACKOVIĆ </w:t>
      </w:r>
      <w:r w:rsidRPr="007E5390">
        <w:rPr>
          <w:szCs w:val="24"/>
          <w:shd w:fill="F8F8F8" w:color="auto" w:val="clear"/>
        </w:rPr>
        <w:t xml:space="preserve">iz Skradina, </w:t>
      </w:r>
      <w:r w:rsidRPr="007E5390">
        <w:rPr>
          <w:szCs w:val="24"/>
        </w:rPr>
        <w:t>Bana Pavla Šubića 18</w:t>
      </w:r>
      <w:r w:rsidR="00C55D7B">
        <w:rPr>
          <w:szCs w:val="24"/>
          <w:shd w:fill="F8F8F8" w:color="auto" w:val="clear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79B3" w:rsidR="009279B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79B3" w:rsidR="009279B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79B3" w:rsidR="009279B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79B3" w:rsidR="009279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20B39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C125A4">
      <w:t>-</w:t>
    </w:r>
    <w:r w:rsidR="009279B3">
      <w:t>509</w:t>
    </w:r>
    <w:r w:rsidR="00C125A4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79B3" w:rsidR="009279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36C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0B39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279B3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125A4"/>
    <w:rsid w:val="00C27291"/>
    <w:rsid w:val="00C369BB"/>
    <w:rsid w:val="00C4119C"/>
    <w:rsid w:val="00C42647"/>
    <w:rsid w:val="00C443B6"/>
    <w:rsid w:val="00C506C7"/>
    <w:rsid w:val="00C51610"/>
    <w:rsid w:val="00C554C2"/>
    <w:rsid w:val="00C55D7B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06F4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20B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B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B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B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B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20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B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B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B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B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St-509/2016</izvorni_sadrzaj>
    <derivirana_varijabla naziv="DomainObject.Predmet.OznakaBroj_1">St-509/2016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SANJA j.d.o.o. za usluge u likvidaciji</izvorni_sadrzaj>
    <derivirana_varijabla naziv="DomainObject.Predmet.ProtustrankaFormated_1">  SANJA j.d.o.o. za usluge u likvidaciji</derivirana_varijabla>
  </DomainObject.Predmet.ProtustrankaFormated>
  <DomainObject.Predmet.ProtustrankaFormatedOIB>
    <izvorni_sadrzaj>  SANJA j.d.o.o. za usluge u likvidaciji, OIB 77972127570</izvorni_sadrzaj>
    <derivirana_varijabla naziv="DomainObject.Predmet.ProtustrankaFormatedOIB_1">  SANJA j.d.o.o. za usluge u likvidaciji, OIB 77972127570</derivirana_varijabla>
  </DomainObject.Predmet.ProtustrankaFormatedOIB>
  <DomainObject.Predmet.ProtustrankaFormatedWithAdress>
    <izvorni_sadrzaj> SANJA j.d.o.o. za usluge u likvidaciji, Bana Pavla Šubića 18, 22222 Skradin</izvorni_sadrzaj>
    <derivirana_varijabla naziv="DomainObject.Predmet.ProtustrankaFormatedWithAdress_1"> SANJA j.d.o.o. za usluge u likvidaciji, Bana Pavla Šubića 18, 22222 Skradin</derivirana_varijabla>
  </DomainObject.Predmet.ProtustrankaFormatedWithAdress>
  <DomainObject.Predmet.ProtustrankaFormatedWithAdressOIB>
    <izvorni_sadrzaj> SANJA j.d.o.o. za usluge u likvidaciji, OIB 77972127570, Bana Pavla Šubića 18, 22222 Skradin</izvorni_sadrzaj>
    <derivirana_varijabla naziv="DomainObject.Predmet.ProtustrankaFormatedWithAdressOIB_1"> SANJA j.d.o.o. za usluge u likvidaciji, OIB 77972127570, Bana Pavla Šubića 18, 22222 Skradin</derivirana_varijabla>
  </DomainObject.Predmet.ProtustrankaFormatedWithAdressOIB>
  <DomainObject.Predmet.ProtustrankaWithAdress>
    <izvorni_sadrzaj>SANJA j.d.o.o. za usluge u likvidaciji Bana Pavla Šubića 18, 22222 Skradin</izvorni_sadrzaj>
    <derivirana_varijabla naziv="DomainObject.Predmet.ProtustrankaWithAdress_1">SANJA j.d.o.o. za usluge u likvidaciji Bana Pavla Šubića 18, 22222 Skradin</derivirana_varijabla>
  </DomainObject.Predmet.ProtustrankaWithAdress>
  <DomainObject.Predmet.ProtustrankaWithAdressOIB>
    <izvorni_sadrzaj>SANJA j.d.o.o. za usluge u likvidaciji, OIB 77972127570, Bana Pavla Šubića 18, 22222 Skradin</izvorni_sadrzaj>
    <derivirana_varijabla naziv="DomainObject.Predmet.ProtustrankaWithAdressOIB_1">SANJA j.d.o.o. za usluge u likvidaciji, OIB 77972127570, Bana Pavla Šubića 18, 22222 Skradin</derivirana_varijabla>
  </DomainObject.Predmet.ProtustrankaWithAdressOIB>
  <DomainObject.Predmet.ProtustrankaNazivFormated>
    <izvorni_sadrzaj>SANJA j.d.o.o. za usluge u likvidaciji</izvorni_sadrzaj>
    <derivirana_varijabla naziv="DomainObject.Predmet.ProtustrankaNazivFormated_1">SANJA j.d.o.o. za usluge u likvidaciji</derivirana_varijabla>
  </DomainObject.Predmet.ProtustrankaNazivFormated>
  <DomainObject.Predmet.ProtustrankaNazivFormatedOIB>
    <izvorni_sadrzaj>SANJA j.d.o.o. za usluge u likvidaciji, OIB 77972127570</izvorni_sadrzaj>
    <derivirana_varijabla naziv="DomainObject.Predmet.ProtustrankaNazivFormatedOIB_1">SANJA j.d.o.o. za usluge u likvidaciji, OIB 77972127570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SANJA j.d.o.o. za usluge u likvidaciji</item>
    </izvorni_sadrzaj>
    <derivirana_varijabla naziv="DomainObject.Predmet.ProtuStrankaListFormated_1">
      <item>SANJA j.d.o.o. za usluge u likvidaciji</item>
    </derivirana_varijabla>
  </DomainObject.Predmet.ProtuStrankaListFormated>
  <DomainObject.Predmet.ProtuStrankaListFormatedOIB>
    <izvorni_sadrzaj>
      <item>SANJA j.d.o.o. za usluge u likvidaciji, OIB 77972127570</item>
    </izvorni_sadrzaj>
    <derivirana_varijabla naziv="DomainObject.Predmet.ProtuStrankaListFormatedOIB_1">
      <item>SANJA j.d.o.o. za usluge u likvidaciji, OIB 77972127570</item>
    </derivirana_varijabla>
  </DomainObject.Predmet.ProtuStrankaListFormatedOIB>
  <DomainObject.Predmet.ProtuStrankaListFormatedWithAdress>
    <izvorni_sadrzaj>
      <item>SANJA j.d.o.o. za usluge u likvidaciji, Bana Pavla Šubića 18, 22222 Skradin</item>
    </izvorni_sadrzaj>
    <derivirana_varijabla naziv="DomainObject.Predmet.ProtuStrankaListFormatedWithAdress_1">
      <item>SANJA j.d.o.o. za usluge u likvidaciji, Bana Pavla Šubića 18, 22222 Skradin</item>
    </derivirana_varijabla>
  </DomainObject.Predmet.ProtuStrankaListFormatedWithAdress>
  <DomainObject.Predmet.ProtuStrankaListFormatedWithAdressOIB>
    <izvorni_sadrzaj>
      <item>SANJA j.d.o.o. za usluge u likvidaciji, OIB 77972127570, Bana Pavla Šubića 18, 22222 Skradin</item>
    </izvorni_sadrzaj>
    <derivirana_varijabla naziv="DomainObject.Predmet.ProtuStrankaListFormatedWithAdressOIB_1">
      <item>SANJA j.d.o.o. za usluge u likvidaciji, OIB 77972127570, Bana Pavla Šubića 18, 22222 Skradin</item>
    </derivirana_varijabla>
  </DomainObject.Predmet.ProtuStrankaListFormatedWithAdressOIB>
  <DomainObject.Predmet.ProtuStrankaListNazivFormated>
    <izvorni_sadrzaj>
      <item>SANJA j.d.o.o. za usluge u likvidaciji</item>
    </izvorni_sadrzaj>
    <derivirana_varijabla naziv="DomainObject.Predmet.ProtuStrankaListNazivFormated_1">
      <item>SANJA j.d.o.o. za usluge u likvidaciji</item>
    </derivirana_varijabla>
  </DomainObject.Predmet.ProtuStrankaListNazivFormated>
  <DomainObject.Predmet.ProtuStrankaListNazivFormatedOIB>
    <izvorni_sadrzaj>
      <item>SANJA j.d.o.o. za usluge u likvidaciji, OIB 77972127570</item>
    </izvorni_sadrzaj>
    <derivirana_varijabla naziv="DomainObject.Predmet.ProtuStrankaListNazivFormatedOIB_1">
      <item>SANJA j.d.o.o. za usluge u likvidaciji, OIB 77972127570</item>
    </derivirana_varijabla>
  </DomainObject.Predmet.ProtuStrankaListNazivFormatedOIB>
  <DomainObject.Predmet.OstaliListFormated>
    <izvorni_sadrzaj>
      <item>Sanja Lacković</item>
    </izvorni_sadrzaj>
    <derivirana_varijabla naziv="DomainObject.Predmet.OstaliListFormated_1">
      <item>Sanja Lacković</item>
    </derivirana_varijabla>
  </DomainObject.Predmet.OstaliListFormated>
  <DomainObject.Predmet.OstaliListFormatedOIB>
    <izvorni_sadrzaj>
      <item>Sanja Lacković, OIB 90961103207</item>
    </izvorni_sadrzaj>
    <derivirana_varijabla naziv="DomainObject.Predmet.OstaliListFormatedOIB_1">
      <item>Sanja Lacković, OIB 90961103207</item>
    </derivirana_varijabla>
  </DomainObject.Predmet.OstaliListFormatedOIB>
  <DomainObject.Predmet.OstaliListFormatedWithAdress>
    <izvorni_sadrzaj>
      <item>Sanja Lacković</item>
    </izvorni_sadrzaj>
    <derivirana_varijabla naziv="DomainObject.Predmet.OstaliListFormatedWithAdress_1">
      <item>Sanja Lacković</item>
    </derivirana_varijabla>
  </DomainObject.Predmet.OstaliListFormatedWithAdress>
  <DomainObject.Predmet.OstaliListFormatedWithAdressOIB>
    <izvorni_sadrzaj>
      <item>Sanja Lacković, OIB 90961103207</item>
    </izvorni_sadrzaj>
    <derivirana_varijabla naziv="DomainObject.Predmet.OstaliListFormatedWithAdressOIB_1">
      <item>Sanja Lacković, OIB 90961103207</item>
    </derivirana_varijabla>
  </DomainObject.Predmet.OstaliListFormatedWithAdressOIB>
  <DomainObject.Predmet.OstaliListNazivFormated>
    <izvorni_sadrzaj>
      <item>Sanja Lacković</item>
    </izvorni_sadrzaj>
    <derivirana_varijabla naziv="DomainObject.Predmet.OstaliListNazivFormated_1">
      <item>Sanja Lacković</item>
    </derivirana_varijabla>
  </DomainObject.Predmet.OstaliListNazivFormated>
  <DomainObject.Predmet.OstaliListNazivFormatedOIB>
    <izvorni_sadrzaj>
      <item>Sanja Lacković, OIB 90961103207</item>
    </izvorni_sadrzaj>
    <derivirana_varijabla naziv="DomainObject.Predmet.OstaliListNazivFormatedOIB_1">
      <item>Sanja Lacković, OIB 90961103207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SANJA j.d.o.o. za usluge u likvidaciji</izvorni_sadrzaj>
    <derivirana_varijabla naziv="DomainObject.Predmet.ProtustrankaIDrugi_1">SANJA j.d.o.o. za usluge u likvidaciji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SANJA j.d.o.o. za usluge u likvidaciji, OIB 77972127570, Bana Pavla Šubića 18, 22222 Skradin</izvorni_sadrzaj>
    <derivirana_varijabla naziv="DomainObject.Predmet.ProtustrankaIDrugiAdressOIB_1">SANJA j.d.o.o. za usluge u likvidaciji, OIB 77972127570, Bana Pavla Šubića 18,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SANJA j.d.o.o. za usluge u likvidaciji</item>
      <item>Sanja Lacković</item>
    </izvorni_sadrzaj>
    <derivirana_varijabla naziv="DomainObject.Predmet.SudioniciListNaziv_1">
      <item>FINA - Podružnica Šibenik</item>
      <item>SANJA j.d.o.o. za usluge u likvidaciji</item>
      <item>Sanja Lacković</item>
    </derivirana_varijabla>
  </DomainObject.Predmet.SudioniciListNaziv>
  <DomainObject.Predmet.SudioniciListAdressOIB>
    <izvorni_sadrzaj>
      <item>FINA - Podružnica Šibenik, OIB 85821130368, Perivoj L. Marune 1,22000 Šibenik</item>
      <item>SANJA j.d.o.o. za usluge u likvidaciji, OIB 77972127570, Bana Pavla Šubića 18,22222 Skradin</item>
      <item>Sanja Lacković, OIB 90961103207</item>
    </izvorni_sadrzaj>
    <derivirana_varijabla naziv="DomainObject.Predmet.SudioniciListAdressOIB_1">
      <item>FINA - Podružnica Šibenik, OIB 85821130368, Perivoj L. Marune 1,22000 Šibenik</item>
      <item>SANJA j.d.o.o. za usluge u likvidaciji, OIB 77972127570, Bana Pavla Šubića 18,22222 Skradin</item>
      <item>Sanja Lacković, OIB 90961103207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77972127570</item>
      <item>, OIB 90961103207</item>
    </izvorni_sadrzaj>
    <derivirana_varijabla naziv="DomainObject.Predmet.SudioniciListNazivOIB_1">
      <item>, OIB 85821130368</item>
      <item>, OIB 77972127570</item>
      <item>, OIB 90961103207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F4469B-4E4A-4B3D-B4EE-0DFBFC7D66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383</properties:Words>
  <properties:Characters>2028</properties:Characters>
  <properties:Lines>80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2016-04-12T12:06:00Z</dcterms:created>
  <dc:creator>Administrator</dc:creator>
  <cp:lastModifiedBy>wsadmin</cp:lastModifiedBy>
  <cp:lastPrinted>2016-03-18T09:50:00Z</cp:lastPrinted>
  <dcterms:modified xmlns:xsi="http://www.w3.org/2001/XMLSchema-instance" xsi:type="dcterms:W3CDTF">2016-04-13T11:36:00Z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