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a4b9" w14:paraId="210a4b9" w:rsidRDefault="00167B01" w:rsidP="00167B01" w:rsidR="00167B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B01" w:rsidP="00167B01" w:rsidR="00167B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7B01" w:rsidP="00167B01" w:rsidR="00167B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7B01" w:rsidP="00167B01" w:rsidR="00167B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67B01" w:rsidP="00167B01" w:rsidR="00167B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7B01" w:rsidP="00167B01" w:rsidR="00167B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67B01" w:rsidP="00167B01" w:rsidR="00167B01" w:rsidRPr="005D578C">
      <w:pPr>
        <w:jc w:val="center"/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TAURUS INTERNATIONAL d. o. o. Labin, Rudarska 1, OIB </w:t>
      </w:r>
      <w:r w:rsidRPr="00167B01">
        <w:rPr>
          <w:rFonts w:cs="Times New Roman" w:eastAsia="Times New Roman"/>
          <w:szCs w:val="24"/>
        </w:rPr>
        <w:t>59149513761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7B01">
        <w:rPr>
          <w:rFonts w:cs="Times New Roman" w:eastAsia="Times New Roman"/>
          <w:szCs w:val="24"/>
        </w:rPr>
        <w:t>040285373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BC12EB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TAURUS INTERNATIONAL d. o. o. Labin, Rudarska 1, OIB </w:t>
      </w:r>
      <w:r w:rsidRPr="00167B01">
        <w:rPr>
          <w:rFonts w:cs="Times New Roman" w:eastAsia="Times New Roman"/>
          <w:szCs w:val="24"/>
        </w:rPr>
        <w:t>59149513761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7B01">
        <w:rPr>
          <w:rFonts w:cs="Times New Roman" w:eastAsia="Times New Roman"/>
          <w:szCs w:val="24"/>
        </w:rPr>
        <w:t>040285373</w:t>
      </w:r>
      <w:r>
        <w:rPr>
          <w:rFonts w:cs="Times New Roman" w:eastAsia="Times New Roman"/>
          <w:szCs w:val="24"/>
        </w:rPr>
        <w:t>.</w:t>
      </w: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F924A0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167B01" w:rsidP="00167B01" w:rsidR="00167B01">
      <w:pPr>
        <w:rPr>
          <w:rFonts w:cs="Times New Roman" w:eastAsia="Times New Roman"/>
          <w:szCs w:val="20"/>
        </w:rPr>
      </w:pPr>
    </w:p>
    <w:p w:rsidRDefault="00167B01" w:rsidP="00167B01" w:rsidR="00167B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TAURUS INTERNATIONAL d. o. o. Labin, Rudarska 1, OIB </w:t>
      </w:r>
      <w:r w:rsidRPr="00167B01">
        <w:rPr>
          <w:rFonts w:cs="Times New Roman" w:eastAsia="Times New Roman"/>
          <w:szCs w:val="24"/>
        </w:rPr>
        <w:t>59149513761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7B01">
        <w:rPr>
          <w:rFonts w:cs="Times New Roman" w:eastAsia="Times New Roman"/>
          <w:szCs w:val="24"/>
        </w:rPr>
        <w:t>040285373</w:t>
      </w:r>
      <w:r>
        <w:rPr>
          <w:rFonts w:cs="Times New Roman" w:eastAsia="Times New Roman"/>
          <w:szCs w:val="24"/>
        </w:rPr>
        <w:t>.</w:t>
      </w:r>
    </w:p>
    <w:p w:rsidRDefault="00167B01" w:rsidP="00167B01" w:rsidR="00167B01">
      <w:pPr>
        <w:ind w:firstLine="709"/>
        <w:rPr>
          <w:rFonts w:cs="Times New Roman" w:eastAsia="Times New Roman"/>
          <w:szCs w:val="24"/>
        </w:rPr>
      </w:pPr>
    </w:p>
    <w:p w:rsidRDefault="00167B01" w:rsidP="00167B01" w:rsidR="00167B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TAURUS INTERNATIONAL d. o. o. Labin, Rudarska 1, OIB </w:t>
      </w:r>
      <w:r w:rsidRPr="00167B01">
        <w:rPr>
          <w:rFonts w:cs="Times New Roman" w:eastAsia="Times New Roman"/>
          <w:szCs w:val="24"/>
        </w:rPr>
        <w:t>59149513761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67B01">
        <w:rPr>
          <w:rFonts w:cs="Times New Roman" w:eastAsia="Times New Roman"/>
          <w:szCs w:val="24"/>
        </w:rPr>
        <w:t>040285373</w:t>
      </w:r>
      <w:r>
        <w:rPr>
          <w:rFonts w:cs="Times New Roman" w:eastAsia="Times New Roman"/>
          <w:szCs w:val="24"/>
        </w:rPr>
        <w:t>.</w:t>
      </w:r>
    </w:p>
    <w:p w:rsidRDefault="00167B01" w:rsidP="00167B01" w:rsidR="00167B01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67B01" w:rsidP="00167B01" w:rsidR="00167B01">
      <w:pPr>
        <w:ind w:firstLine="708"/>
        <w:rPr>
          <w:rFonts w:cs="Times New Roman" w:eastAsia="Times New Roman"/>
          <w:szCs w:val="24"/>
        </w:rPr>
      </w:pPr>
    </w:p>
    <w:p w:rsidRDefault="00167B01" w:rsidP="00167B01" w:rsidR="00167B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 w:rsidR="00571D37">
        <w:rPr>
          <w:rFonts w:cs="Times New Roman" w:eastAsia="Times New Roman"/>
          <w:szCs w:val="24"/>
        </w:rPr>
        <w:t>TAURUS INTERNATIONAL d. o. o. Labin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>Kako su za to bile ispunjene pretpostavke predviđene čl. 428. Stečajnog zakona, sud je 10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571D37">
        <w:rPr>
          <w:rFonts w:cs="Times New Roman" w:eastAsia="Times New Roman"/>
          <w:szCs w:val="24"/>
        </w:rPr>
        <w:t>253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67B01" w:rsidP="00167B01" w:rsidR="00167B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C12EB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67B01" w:rsidP="00167B01" w:rsidR="00167B01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67B01" w:rsidP="00167B01" w:rsidR="00167B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71D37">
        <w:rPr>
          <w:rFonts w:cs="Times New Roman" w:eastAsia="Times New Roman"/>
          <w:szCs w:val="24"/>
        </w:rPr>
        <w:t xml:space="preserve">, v. r. </w:t>
      </w:r>
    </w:p>
    <w:p w:rsidRDefault="00167B01" w:rsidP="00167B01" w:rsidR="00167B01">
      <w:pPr>
        <w:jc w:val="left"/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left"/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67B01" w:rsidP="00167B01" w:rsidR="00167B01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67B01" w:rsidP="00167B01" w:rsidR="00167B01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rPr>
          <w:rFonts w:cs="Times New Roman" w:eastAsia="Times New Roman"/>
          <w:szCs w:val="24"/>
        </w:rPr>
      </w:pPr>
    </w:p>
    <w:p w:rsidRDefault="00167B01" w:rsidP="00167B01" w:rsidR="00167B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71D37">
        <w:rPr>
          <w:rFonts w:cs="Times New Roman" w:eastAsia="Times New Roman"/>
          <w:szCs w:val="24"/>
        </w:rPr>
        <w:t>TAURUS INTERNATIONAL d. o. o. Labin, Rudarska 1</w:t>
      </w:r>
      <w:r>
        <w:rPr>
          <w:rFonts w:cs="Times New Roman" w:eastAsia="Times New Roman"/>
          <w:szCs w:val="24"/>
        </w:rPr>
        <w:t>,</w:t>
      </w:r>
    </w:p>
    <w:p w:rsidRDefault="00167B01" w:rsidP="00167B01" w:rsidR="00167B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571D37">
        <w:rPr>
          <w:rFonts w:cs="Times New Roman" w:eastAsia="Times New Roman"/>
          <w:szCs w:val="20"/>
        </w:rPr>
        <w:t>Pazin, Pazin, M. B. Rašana 2/4,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67B01" w:rsidP="00167B01" w:rsidR="00167B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71D37"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0"/>
        </w:rPr>
        <w:t xml:space="preserve">, </w:t>
      </w:r>
    </w:p>
    <w:p w:rsidRDefault="00167B01" w:rsidP="00167B01" w:rsidR="00167B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67B01" w:rsidP="00167B01" w:rsidR="00167B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67B01" w:rsidP="00167B01" w:rsidR="00167B01"/>
    <w:p w:rsidRDefault="00167B01" w:rsidP="00167B01" w:rsidR="00167B01"/>
    <w:p w:rsidRDefault="002700B8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B01" w:rsidP="00167B01" w:rsidR="00167B01">
      <w:r>
        <w:separator/>
      </w:r>
    </w:p>
  </w:endnote>
  <w:endnote w:id="0" w:type="continuationSeparator">
    <w:p w:rsidRDefault="00167B01" w:rsidP="00167B01" w:rsidR="00167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B01" w:rsidP="00167B01" w:rsidR="00167B01">
      <w:r>
        <w:separator/>
      </w:r>
    </w:p>
  </w:footnote>
  <w:footnote w:id="0" w:type="continuationSeparator">
    <w:p w:rsidRDefault="00167B01" w:rsidP="00167B01" w:rsidR="00167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B01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700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St-253/2016-5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B01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3 St-253/2016-5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BA8"/>
    <w:rsid w:val="00167B01"/>
    <w:rsid w:val="002700B8"/>
    <w:rsid w:val="00571D37"/>
    <w:rsid w:val="0075528E"/>
    <w:rsid w:val="0079403F"/>
    <w:rsid w:val="00BC12EB"/>
    <w:rsid w:val="00C80A16"/>
    <w:rsid w:val="00D73BA8"/>
    <w:rsid w:val="00F9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B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B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67B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B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B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7B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7B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0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00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0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00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B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7B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67B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B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B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7B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7B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0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00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0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00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INTERNATIONAL d.o.o. LABIN</izvorni_sadrzaj>
    <derivirana_varijabla naziv="DomainObject.Predmet.ProtustrankaFormated_1">  TAURUS INTERNATIONAL d.o.o. LABIN</derivirana_varijabla>
  </DomainObject.Predmet.ProtustrankaFormated>
  <DomainObject.Predmet.ProtustrankaFormatedOIB>
    <izvorni_sadrzaj>  TAURUS INTERNATIONAL d.o.o. LABIN, OIB 59149513761</izvorni_sadrzaj>
    <derivirana_varijabla naziv="DomainObject.Predmet.ProtustrankaFormatedOIB_1">  TAURUS INTERNATIONAL d.o.o. LABIN, OIB 59149513761</derivirana_varijabla>
  </DomainObject.Predmet.ProtustrankaFormatedOIB>
  <DomainObject.Predmet.ProtustrankaFormatedWithAdress>
    <izvorni_sadrzaj> TAURUS INTERNATIONAL d.o.o. LABIN, Rudarska 1, 52220 Labin</izvorni_sadrzaj>
    <derivirana_varijabla naziv="DomainObject.Predmet.ProtustrankaFormatedWithAdress_1"> TAURUS INTERNATIONAL d.o.o. LABIN, Rudarska 1, 52220 Labin</derivirana_varijabla>
  </DomainObject.Predmet.ProtustrankaFormatedWithAdress>
  <DomainObject.Predmet.ProtustrankaFormatedWithAdressOIB>
    <izvorni_sadrzaj> TAURUS INTERNATIONAL d.o.o. LABIN, OIB 59149513761, Rudarska 1, 52220 Labin</izvorni_sadrzaj>
    <derivirana_varijabla naziv="DomainObject.Predmet.ProtustrankaFormatedWithAdressOIB_1"> TAURUS INTERNATIONAL d.o.o. LABIN, OIB 59149513761, Rudarska 1, 52220 Labin</derivirana_varijabla>
  </DomainObject.Predmet.ProtustrankaFormatedWithAdressOIB>
  <DomainObject.Predmet.ProtustrankaWithAdress>
    <izvorni_sadrzaj>TAURUS INTERNATIONAL d.o.o. LABIN Rudarska 1, 52220 Labin</izvorni_sadrzaj>
    <derivirana_varijabla naziv="DomainObject.Predmet.ProtustrankaWithAdress_1">TAURUS INTERNATIONAL d.o.o. LABIN Rudarska 1, 52220 Labin</derivirana_varijabla>
  </DomainObject.Predmet.ProtustrankaWithAdress>
  <DomainObject.Predmet.ProtustrankaWithAdressOIB>
    <izvorni_sadrzaj>TAURUS INTERNATIONAL d.o.o. LABIN, OIB 59149513761, Rudarska 1, 52220 Labin</izvorni_sadrzaj>
    <derivirana_varijabla naziv="DomainObject.Predmet.ProtustrankaWithAdressOIB_1">TAURUS INTERNATIONAL d.o.o. LABIN, OIB 59149513761, Rudarska 1, 52220 Labin</derivirana_varijabla>
  </DomainObject.Predmet.ProtustrankaWithAdressOIB>
  <DomainObject.Predmet.ProtustrankaNazivFormated>
    <izvorni_sadrzaj>TAURUS INTERNATIONAL d.o.o. LABIN</izvorni_sadrzaj>
    <derivirana_varijabla naziv="DomainObject.Predmet.ProtustrankaNazivFormated_1">TAURUS INTERNATIONAL d.o.o. LABIN</derivirana_varijabla>
  </DomainObject.Predmet.ProtustrankaNazivFormated>
  <DomainObject.Predmet.ProtustrankaNazivFormatedOIB>
    <izvorni_sadrzaj>TAURUS INTERNATIONAL d.o.o. LABIN, OIB 59149513761</izvorni_sadrzaj>
    <derivirana_varijabla naziv="DomainObject.Predmet.ProtustrankaNazivFormatedOIB_1">TAURUS INTERNATIONAL d.o.o. LABIN, OIB 59149513761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33607.28</izvorni_sadrzaj>
    <derivirana_varijabla naziv="DomainObject.Predmet.TrenutnaVrijednost_1">33607.28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TAURUS INTERNATIONAL d.o.o. LABIN</item>
    </izvorni_sadrzaj>
    <derivirana_varijabla naziv="DomainObject.Predmet.ProtuStrankaListFormated_1">
      <item>TAURUS INTERNATIONAL d.o.o. LABIN</item>
    </derivirana_varijabla>
  </DomainObject.Predmet.ProtuStrankaListFormated>
  <DomainObject.Predmet.ProtuStrankaListFormatedOIB>
    <izvorni_sadrzaj>
      <item>TAURUS INTERNATIONAL d.o.o. LABIN, OIB 59149513761</item>
    </izvorni_sadrzaj>
    <derivirana_varijabla naziv="DomainObject.Predmet.ProtuStrankaListFormatedOIB_1">
      <item>TAURUS INTERNATIONAL d.o.o. LABIN, OIB 59149513761</item>
    </derivirana_varijabla>
  </DomainObject.Predmet.ProtuStrankaListFormatedOIB>
  <DomainObject.Predmet.ProtuStrankaListFormatedWithAdress>
    <izvorni_sadrzaj>
      <item>TAURUS INTERNATIONAL d.o.o. LABIN, Rudarska 1, 52220 Labin</item>
    </izvorni_sadrzaj>
    <derivirana_varijabla naziv="DomainObject.Predmet.ProtuStrankaListFormatedWithAdress_1">
      <item>TAURUS INTERNATIONAL d.o.o. LABIN, Rudarska 1, 52220 Labin</item>
    </derivirana_varijabla>
  </DomainObject.Predmet.ProtuStrankaListFormatedWithAdress>
  <DomainObject.Predmet.ProtuStrankaListFormatedWithAdressOIB>
    <izvorni_sadrzaj>
      <item>TAURUS INTERNATIONAL d.o.o. LABIN, OIB 59149513761, Rudarska 1, 52220 Labin</item>
    </izvorni_sadrzaj>
    <derivirana_varijabla naziv="DomainObject.Predmet.ProtuStrankaListFormatedWithAdressOIB_1">
      <item>TAURUS INTERNATIONAL d.o.o. LABIN, OIB 59149513761, Rudarska 1, 52220 Labin</item>
    </derivirana_varijabla>
  </DomainObject.Predmet.ProtuStrankaListFormatedWithAdressOIB>
  <DomainObject.Predmet.ProtuStrankaListNazivFormated>
    <izvorni_sadrzaj>
      <item>TAURUS INTERNATIONAL d.o.o. LABIN</item>
    </izvorni_sadrzaj>
    <derivirana_varijabla naziv="DomainObject.Predmet.ProtuStrankaListNazivFormated_1">
      <item>TAURUS INTERNATIONAL d.o.o. LABIN</item>
    </derivirana_varijabla>
  </DomainObject.Predmet.ProtuStrankaListNazivFormated>
  <DomainObject.Predmet.ProtuStrankaListNazivFormatedOIB>
    <izvorni_sadrzaj>
      <item>TAURUS INTERNATIONAL d.o.o. LABIN, OIB 59149513761</item>
    </izvorni_sadrzaj>
    <derivirana_varijabla naziv="DomainObject.Predmet.ProtuStrankaListNazivFormatedOIB_1">
      <item>TAURUS INTERNATIONAL d.o.o. LABIN, OIB 59149513761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TAURUS INTERNATIONAL d.o.o. LABIN</izvorni_sadrzaj>
    <derivirana_varijabla naziv="DomainObject.Predmet.ProtustrankaIDrugi_1">TAURUS INTERNATIONAL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TAURUS INTERNATIONAL d.o.o. LABIN, OIB 59149513761, Rudarska 1, 52220 Labin</izvorni_sadrzaj>
    <derivirana_varijabla naziv="DomainObject.Predmet.ProtustrankaIDrugiAdressOIB_1">TAURUS INTERNATIONAL d.o.o. LABIN, OIB 59149513761, Rudarska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TAURUS INTERNATIONAL d.o.o. LABIN</item>
    </izvorni_sadrzaj>
    <derivirana_varijabla naziv="DomainObject.Predmet.SudioniciListNaziv_1">
      <item>FINANCIJSKA AGENCIJA, RC RIJEKA, PODRUŽNICA PULA, PULA</item>
      <item>TAURUS INTERNATIONAL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TAURUS INTERNATIONAL d.o.o. LABIN, OIB 59149513761, Rudarska 1,52220 Labin</item>
    </izvorni_sadrzaj>
    <derivirana_varijabla naziv="DomainObject.Predmet.SudioniciListAdressOIB_1">
      <item>FINANCIJSKA AGENCIJA, RC RIJEKA, PODRUŽNICA PULA, PULA, OIB 85821130368, Ulica grada Vukovara 70,10000 Zagreb</item>
      <item>TAURUS INTERNATIONAL d.o.o. LABIN, OIB 59149513761,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59149513761</item>
    </izvorni_sadrzaj>
    <derivirana_varijabla naziv="DomainObject.Predmet.SudioniciListNazivOIB_1">
      <item>, OIB 85821130368</item>
      <item>, OIB 59149513761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2995</properties:Characters>
  <properties:Lines>77</properties:Lines>
  <properties:Paragraphs>29</properties:Paragraphs>
  <properties:TotalTime>12</properties:TotalTime>
  <properties:ScaleCrop>false</properties:ScaleCrop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2016-04-15T11:54:00Z</dcterms:created>
  <dc:creator>Mihaela Kaligari</dc:creator>
  <dc:description/>
  <cp:keywords/>
  <cp:lastModifiedBy>Mihaela Kaligari</cp:lastModifiedBy>
  <cp:lastPrinted>2016-04-20T08:00:00Z</cp:lastPrinted>
  <dcterms:modified xmlns:xsi="http://www.w3.org/2001/XMLSchema-instance" xsi:type="dcterms:W3CDTF">2016-04-20T08:24:00Z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