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d228" w14:paraId="7d2d228" w:rsidRDefault="00C74CB4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7D4457">
        <w:t>FRESH jednostavno društvo s ograničenom odgovornošću za trgovinu, proizvodnju i usluge, skraćena tvrtka: FRESH j.d.o.o., Stara Gradiška, Kralja Tomislava 1, OIB 27018624348</w:t>
      </w:r>
      <w:r w:rsidR="00123855">
        <w:t xml:space="preserve">, dana </w:t>
      </w:r>
      <w:r w:rsidR="005B6CB6">
        <w:t>2</w:t>
      </w:r>
      <w:r w:rsidR="007D4457">
        <w:t>9</w:t>
      </w:r>
      <w:r w:rsidR="005A58B0">
        <w:t>. svibnja</w:t>
      </w:r>
      <w:r w:rsidR="00FE6696">
        <w:t xml:space="preserve"> </w:t>
      </w:r>
      <w:r w:rsidR="00AF73E0" w:rsidRPr="00AF73E0">
        <w:t>201</w:t>
      </w:r>
      <w:r w:rsidR="007820CB">
        <w:t>8</w:t>
      </w:r>
      <w:r w:rsidR="00AF73E0" w:rsidRPr="00AF73E0">
        <w:t>. godine</w:t>
      </w:r>
    </w:p>
    <w:p w:rsidRDefault="00123855" w:rsidP="00132969" w:rsidR="00123855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7D4457">
        <w:t>FRESH jednostavno društvo s ograničenom odgovornošću za trgovinu, proizvodnju i usluge, skraćena tvrtka: FRESH j.d.o.o., Stara Gradiška, Kralja Tomislava 1, OIB 27018624348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374CF" w:rsidRPr="00E35473">
      <w:pPr>
        <w:ind w:firstLine="1440"/>
        <w:jc w:val="both"/>
      </w:pPr>
      <w:r>
        <w:t>2.Za s</w:t>
      </w:r>
      <w:r w:rsidR="0068262A">
        <w:t>tečajnog upravitelja imenuje se</w:t>
      </w:r>
      <w:r w:rsidR="00702567">
        <w:t xml:space="preserve"> </w:t>
      </w:r>
      <w:r w:rsidR="00800F3B">
        <w:t>Damir Cincar</w:t>
      </w:r>
      <w:r w:rsidR="00E35473" w:rsidRPr="00E35473">
        <w:t xml:space="preserve"> iz </w:t>
      </w:r>
      <w:r w:rsidR="00800F3B">
        <w:t>Osijeka</w:t>
      </w:r>
      <w:r w:rsidR="00C36715" w:rsidRPr="00E35473">
        <w:t xml:space="preserve">, </w:t>
      </w:r>
      <w:r w:rsidR="00800F3B">
        <w:t>Svete Ane 15 b</w:t>
      </w:r>
      <w:r w:rsidR="00C36715" w:rsidRPr="00E35473">
        <w:t xml:space="preserve">, OIB </w:t>
      </w:r>
      <w:r w:rsidR="00800F3B">
        <w:t>60464850994</w:t>
      </w:r>
      <w:r w:rsidR="00C36715" w:rsidRPr="00E35473">
        <w:t>.</w:t>
      </w:r>
    </w:p>
    <w:p w:rsidRDefault="007820CB" w:rsidP="00AF73E0" w:rsidR="007820CB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7D4457">
        <w:t>FRESH jednostavno društvo s ograničenom odgovornošću za trgovinu, proizvodnju i usluge, skraćena tvrtka: FRESH j.d.o.o., Stara Gradiška, Kralja Tomislava 1, OIB 27018624348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8610C5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511E5" w:rsidP="00AA7765" w:rsidR="000511E5">
      <w:pPr>
        <w:ind w:firstLine="1440"/>
        <w:jc w:val="both"/>
      </w:pPr>
    </w:p>
    <w:p w:rsidRDefault="00963F18" w:rsidP="00B172CD" w:rsidR="00963F18">
      <w:pPr>
        <w:jc w:val="both"/>
      </w:pPr>
    </w:p>
    <w:p w:rsidRDefault="00963F18" w:rsidP="00963F18" w:rsidR="00963F18">
      <w:pPr>
        <w:jc w:val="right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7D4457">
        <w:t>FRESH jednostavno društvo s ograničenom odgovornošću za trgovinu, proizvodnju i usluge, skraćena tvrtka: FRESH j.d.o.o., Stara Gradiška, Kralja Tomislava 1, OIB 27018624348</w:t>
      </w:r>
      <w:r w:rsidR="00556FED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</w:t>
      </w:r>
      <w:r w:rsidR="00442FDD">
        <w:t xml:space="preserve"> neizvršene osnove za plaćanje u </w:t>
      </w:r>
      <w:r>
        <w:t xml:space="preserve"> neprekinutom razdoblju od </w:t>
      </w:r>
      <w:r w:rsidR="00423E79">
        <w:t>120</w:t>
      </w:r>
      <w:r>
        <w:t xml:space="preserve"> dana.</w:t>
      </w:r>
      <w:r w:rsidR="00F04ADE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E35473">
        <w:t>22. ožujka</w:t>
      </w:r>
      <w:r w:rsidR="00B33430">
        <w:t xml:space="preserve"> </w:t>
      </w:r>
      <w:r w:rsidR="002833E0">
        <w:t>201</w:t>
      </w:r>
      <w:r w:rsidR="00556FED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</w:t>
      </w:r>
      <w:r w:rsidR="00C35F6A">
        <w:t>,</w:t>
      </w:r>
      <w:r>
        <w:t xml:space="preserve">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 w:rsidRPr="00C35F6A">
        <w:t xml:space="preserve">Nadalje, </w:t>
      </w:r>
      <w:r w:rsidR="00993DC7" w:rsidRPr="00C35F6A">
        <w:t>službenom provjero</w:t>
      </w:r>
      <w:r w:rsidR="007820CB" w:rsidRPr="00C35F6A">
        <w:t xml:space="preserve">m utvrđeno je da dužnik na dan </w:t>
      </w:r>
      <w:r w:rsidR="00E35473">
        <w:t>2</w:t>
      </w:r>
      <w:r w:rsidR="007D4457">
        <w:t>9</w:t>
      </w:r>
      <w:r w:rsidR="005E3B84">
        <w:t>. svibnja 2018</w:t>
      </w:r>
      <w:r w:rsidR="00993DC7" w:rsidRPr="00C35F6A">
        <w:t>.</w:t>
      </w:r>
      <w:r w:rsidR="006A74A3">
        <w:t xml:space="preserve"> </w:t>
      </w:r>
      <w:r w:rsidR="00993DC7" w:rsidRPr="00C35F6A">
        <w:t>godin</w:t>
      </w:r>
      <w:r w:rsidR="00F34569" w:rsidRPr="00C35F6A">
        <w:t>e</w:t>
      </w:r>
      <w:r w:rsidR="00993DC7" w:rsidRPr="00C35F6A">
        <w:t xml:space="preserve"> </w:t>
      </w:r>
      <w:r w:rsidR="005E1C86" w:rsidRPr="00C35F6A">
        <w:t>u Očevidniku redoslijeda osnova za plaćanje</w:t>
      </w:r>
      <w:r w:rsidR="00993DC7" w:rsidRPr="00C35F6A">
        <w:t xml:space="preserve"> i nadalje</w:t>
      </w:r>
      <w:r w:rsidR="005E1C86" w:rsidRPr="00C35F6A">
        <w:t xml:space="preserve"> ima neizvršene osnove z</w:t>
      </w:r>
      <w:r w:rsidR="008A681F" w:rsidRPr="00C35F6A">
        <w:t>a plaćanje</w:t>
      </w:r>
      <w:r w:rsidR="00442FDD">
        <w:t xml:space="preserve"> u iznosu od </w:t>
      </w:r>
      <w:r w:rsidR="00422A1C">
        <w:t>42.423,66</w:t>
      </w:r>
      <w:r w:rsidR="001062A6">
        <w:t xml:space="preserve"> </w:t>
      </w:r>
      <w:r w:rsidR="00442FDD">
        <w:t>Kn</w:t>
      </w:r>
      <w:r w:rsidR="00993DC7" w:rsidRPr="00C35F6A">
        <w:t xml:space="preserve"> te da se nije deblokirao.</w:t>
      </w:r>
      <w:r w:rsidR="005E1C86">
        <w:t xml:space="preserve">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D84433">
      <w:pPr>
        <w:jc w:val="center"/>
      </w:pPr>
      <w:r>
        <w:t>U S</w:t>
      </w:r>
      <w:r w:rsidR="00703938">
        <w:t xml:space="preserve">lavonskom Brodu, </w:t>
      </w:r>
      <w:r w:rsidR="00E35473">
        <w:t>2</w:t>
      </w:r>
      <w:r w:rsidR="007D4457">
        <w:t>9</w:t>
      </w:r>
      <w:r w:rsidR="00E35473">
        <w:t>.</w:t>
      </w:r>
      <w:r w:rsidR="008D2527">
        <w:t xml:space="preserve"> svibnja</w:t>
      </w:r>
      <w:r w:rsidR="00D66FB6">
        <w:t xml:space="preserve"> 201</w:t>
      </w:r>
      <w:r w:rsidR="007820CB">
        <w:t>8</w:t>
      </w:r>
      <w:r>
        <w:t>. godine</w:t>
      </w: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B10653">
        <w:t xml:space="preserve">  </w:t>
      </w:r>
      <w:r w:rsidR="00F00402">
        <w:t>Stečajna sutkinja</w:t>
      </w:r>
    </w:p>
    <w:p w:rsidRDefault="00F00402" w:rsidP="007D4457" w:rsidR="007D4457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</w:t>
      </w:r>
      <w:r w:rsidR="00F45A4F">
        <w:t xml:space="preserve"> </w:t>
      </w:r>
      <w:r w:rsidR="00FE6696">
        <w:t xml:space="preserve">  </w:t>
      </w:r>
      <w:r w:rsidR="00F34B8E">
        <w:t xml:space="preserve">  </w:t>
      </w:r>
      <w:r>
        <w:t>Mirna Vujčić</w:t>
      </w:r>
    </w:p>
    <w:p w:rsidRDefault="005904DA" w:rsidP="000D10D8" w:rsidR="00D84433">
      <w:pPr>
        <w:ind w:firstLine="708" w:left="5664"/>
      </w:pPr>
      <w:r>
        <w:tab/>
      </w:r>
      <w:r w:rsidR="00D84433">
        <w:tab/>
      </w:r>
      <w:r w:rsidR="00D84433">
        <w:tab/>
      </w:r>
      <w:r w:rsidR="00D84433"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8C042B" w:rsidP="00A374CF" w:rsidR="008C042B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C50" w:rsidR="00292C50">
      <w:r>
        <w:separator/>
      </w:r>
    </w:p>
  </w:endnote>
  <w:endnote w:id="0" w:type="continuationSeparator">
    <w:p w:rsidRDefault="00292C50" w:rsidR="00292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C50" w:rsidR="00292C50">
      <w:r>
        <w:separator/>
      </w:r>
    </w:p>
  </w:footnote>
  <w:footnote w:id="0" w:type="continuationSeparator">
    <w:p w:rsidRDefault="00292C50" w:rsidR="00292C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0F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696" w:rsidP="00FE6696" w:rsidR="001926DB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3921C0">
      <w:rPr>
        <w:b/>
      </w:rPr>
      <w:t>250</w:t>
    </w:r>
    <w:r w:rsidR="008274CB">
      <w:rPr>
        <w:b/>
      </w:rPr>
      <w:t>/2018-</w:t>
    </w:r>
    <w:r w:rsidR="003921C0">
      <w:rPr>
        <w:b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696" w:rsidP="00FE6696" w:rsidR="00FE6696">
    <w:pPr>
      <w:pStyle w:val="Zaglavlje"/>
      <w:jc w:val="right"/>
    </w:pPr>
    <w:r>
      <w:rPr>
        <w:b/>
      </w:rPr>
      <w:t xml:space="preserve">  </w:t>
    </w:r>
    <w:r w:rsidRPr="00DB52D3">
      <w:rPr>
        <w:b/>
      </w:rPr>
      <w:t>Broj: 7/St-</w:t>
    </w:r>
    <w:r w:rsidR="003921C0">
      <w:rPr>
        <w:b/>
      </w:rPr>
      <w:t>250</w:t>
    </w:r>
    <w:r w:rsidRPr="00DB52D3">
      <w:rPr>
        <w:b/>
      </w:rPr>
      <w:t>/201</w:t>
    </w:r>
    <w:r>
      <w:rPr>
        <w:b/>
      </w:rPr>
      <w:t>8</w:t>
    </w:r>
    <w:r w:rsidRPr="00DB52D3">
      <w:rPr>
        <w:b/>
      </w:rPr>
      <w:t>-</w:t>
    </w:r>
    <w:r w:rsidR="003921C0">
      <w:rPr>
        <w:b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1913"/>
    <w:rsid w:val="00020417"/>
    <w:rsid w:val="00022715"/>
    <w:rsid w:val="00035806"/>
    <w:rsid w:val="00047527"/>
    <w:rsid w:val="0005088D"/>
    <w:rsid w:val="000511E5"/>
    <w:rsid w:val="00056D37"/>
    <w:rsid w:val="00062CDF"/>
    <w:rsid w:val="000635CA"/>
    <w:rsid w:val="00064300"/>
    <w:rsid w:val="00065140"/>
    <w:rsid w:val="00084766"/>
    <w:rsid w:val="00085579"/>
    <w:rsid w:val="00093EF9"/>
    <w:rsid w:val="000A180E"/>
    <w:rsid w:val="000B4504"/>
    <w:rsid w:val="000C7AD2"/>
    <w:rsid w:val="000D10D8"/>
    <w:rsid w:val="000D206B"/>
    <w:rsid w:val="000D3627"/>
    <w:rsid w:val="000D4D93"/>
    <w:rsid w:val="000E35BA"/>
    <w:rsid w:val="000E74BD"/>
    <w:rsid w:val="000F6BFE"/>
    <w:rsid w:val="000F7750"/>
    <w:rsid w:val="000F7A45"/>
    <w:rsid w:val="00103E6A"/>
    <w:rsid w:val="001062A6"/>
    <w:rsid w:val="00111FB5"/>
    <w:rsid w:val="0011294B"/>
    <w:rsid w:val="00114D37"/>
    <w:rsid w:val="00123855"/>
    <w:rsid w:val="00132969"/>
    <w:rsid w:val="00134C6C"/>
    <w:rsid w:val="00152E0E"/>
    <w:rsid w:val="0016405B"/>
    <w:rsid w:val="00174C7D"/>
    <w:rsid w:val="001926DB"/>
    <w:rsid w:val="001A2C07"/>
    <w:rsid w:val="001B37AE"/>
    <w:rsid w:val="001B61FF"/>
    <w:rsid w:val="001B6A5B"/>
    <w:rsid w:val="001C0B9D"/>
    <w:rsid w:val="001C3662"/>
    <w:rsid w:val="001C5CF7"/>
    <w:rsid w:val="001D2B3A"/>
    <w:rsid w:val="001D75CC"/>
    <w:rsid w:val="001E20A3"/>
    <w:rsid w:val="00202563"/>
    <w:rsid w:val="0021016C"/>
    <w:rsid w:val="0021269A"/>
    <w:rsid w:val="00235849"/>
    <w:rsid w:val="00243DD4"/>
    <w:rsid w:val="00245270"/>
    <w:rsid w:val="00282A5D"/>
    <w:rsid w:val="002833E0"/>
    <w:rsid w:val="00292C50"/>
    <w:rsid w:val="002B2084"/>
    <w:rsid w:val="002B488F"/>
    <w:rsid w:val="002B54A6"/>
    <w:rsid w:val="002C3DC3"/>
    <w:rsid w:val="002E0CFA"/>
    <w:rsid w:val="002E7797"/>
    <w:rsid w:val="002F214A"/>
    <w:rsid w:val="002F5765"/>
    <w:rsid w:val="002F62F6"/>
    <w:rsid w:val="00303630"/>
    <w:rsid w:val="00314599"/>
    <w:rsid w:val="00315A80"/>
    <w:rsid w:val="00327888"/>
    <w:rsid w:val="0033069D"/>
    <w:rsid w:val="003357C9"/>
    <w:rsid w:val="00337924"/>
    <w:rsid w:val="00346CC3"/>
    <w:rsid w:val="0035583B"/>
    <w:rsid w:val="00363213"/>
    <w:rsid w:val="003659C6"/>
    <w:rsid w:val="00380DEF"/>
    <w:rsid w:val="00383D6C"/>
    <w:rsid w:val="0038421B"/>
    <w:rsid w:val="00384C84"/>
    <w:rsid w:val="003921C0"/>
    <w:rsid w:val="00396144"/>
    <w:rsid w:val="003A0F64"/>
    <w:rsid w:val="003A4E77"/>
    <w:rsid w:val="003A56A2"/>
    <w:rsid w:val="003B4028"/>
    <w:rsid w:val="003C2107"/>
    <w:rsid w:val="003D057F"/>
    <w:rsid w:val="003D23F0"/>
    <w:rsid w:val="003D4BB5"/>
    <w:rsid w:val="003E5DDA"/>
    <w:rsid w:val="003F7BA1"/>
    <w:rsid w:val="0040294C"/>
    <w:rsid w:val="00422A1C"/>
    <w:rsid w:val="00423E79"/>
    <w:rsid w:val="00435AC3"/>
    <w:rsid w:val="00442FDD"/>
    <w:rsid w:val="00443163"/>
    <w:rsid w:val="00463FBA"/>
    <w:rsid w:val="004641A6"/>
    <w:rsid w:val="004678D6"/>
    <w:rsid w:val="00470A88"/>
    <w:rsid w:val="00483D15"/>
    <w:rsid w:val="0048761C"/>
    <w:rsid w:val="00491E6A"/>
    <w:rsid w:val="004A58F2"/>
    <w:rsid w:val="004B2CB7"/>
    <w:rsid w:val="004D3668"/>
    <w:rsid w:val="004D4D5D"/>
    <w:rsid w:val="004D6764"/>
    <w:rsid w:val="004E72B6"/>
    <w:rsid w:val="004F6924"/>
    <w:rsid w:val="005001E0"/>
    <w:rsid w:val="00504CE4"/>
    <w:rsid w:val="005120E7"/>
    <w:rsid w:val="005131D4"/>
    <w:rsid w:val="00525191"/>
    <w:rsid w:val="00533CCE"/>
    <w:rsid w:val="005346F5"/>
    <w:rsid w:val="00536102"/>
    <w:rsid w:val="00543251"/>
    <w:rsid w:val="00545E87"/>
    <w:rsid w:val="00547F1F"/>
    <w:rsid w:val="00556FED"/>
    <w:rsid w:val="005573EF"/>
    <w:rsid w:val="00561DFC"/>
    <w:rsid w:val="00570FD7"/>
    <w:rsid w:val="0057502A"/>
    <w:rsid w:val="005802B5"/>
    <w:rsid w:val="0058189F"/>
    <w:rsid w:val="00587D6B"/>
    <w:rsid w:val="00587DF3"/>
    <w:rsid w:val="005904DA"/>
    <w:rsid w:val="00592DE1"/>
    <w:rsid w:val="005A3845"/>
    <w:rsid w:val="005A58B0"/>
    <w:rsid w:val="005B6CB6"/>
    <w:rsid w:val="005E1C86"/>
    <w:rsid w:val="005E3B84"/>
    <w:rsid w:val="005F74A0"/>
    <w:rsid w:val="006036A1"/>
    <w:rsid w:val="00613350"/>
    <w:rsid w:val="0061775B"/>
    <w:rsid w:val="00617E44"/>
    <w:rsid w:val="006224BC"/>
    <w:rsid w:val="00624F1B"/>
    <w:rsid w:val="00626013"/>
    <w:rsid w:val="00630C78"/>
    <w:rsid w:val="00633D84"/>
    <w:rsid w:val="00633EC0"/>
    <w:rsid w:val="006369D9"/>
    <w:rsid w:val="00636BA7"/>
    <w:rsid w:val="006511D3"/>
    <w:rsid w:val="006577B4"/>
    <w:rsid w:val="00662FC1"/>
    <w:rsid w:val="0068262A"/>
    <w:rsid w:val="00683CAE"/>
    <w:rsid w:val="00685E7E"/>
    <w:rsid w:val="006A74A3"/>
    <w:rsid w:val="006C429E"/>
    <w:rsid w:val="006F388C"/>
    <w:rsid w:val="006F4EFF"/>
    <w:rsid w:val="00701827"/>
    <w:rsid w:val="0070256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820CB"/>
    <w:rsid w:val="0079485C"/>
    <w:rsid w:val="007A4D10"/>
    <w:rsid w:val="007A6587"/>
    <w:rsid w:val="007B5490"/>
    <w:rsid w:val="007C464A"/>
    <w:rsid w:val="007C4E4B"/>
    <w:rsid w:val="007C7141"/>
    <w:rsid w:val="007C7835"/>
    <w:rsid w:val="007D4457"/>
    <w:rsid w:val="007F7BE4"/>
    <w:rsid w:val="00800F3B"/>
    <w:rsid w:val="0080307F"/>
    <w:rsid w:val="008062E9"/>
    <w:rsid w:val="00816600"/>
    <w:rsid w:val="008274CB"/>
    <w:rsid w:val="00832536"/>
    <w:rsid w:val="008353BC"/>
    <w:rsid w:val="00841F8D"/>
    <w:rsid w:val="00843DEC"/>
    <w:rsid w:val="00846CEC"/>
    <w:rsid w:val="008610C5"/>
    <w:rsid w:val="00863A5B"/>
    <w:rsid w:val="00873A1A"/>
    <w:rsid w:val="00896044"/>
    <w:rsid w:val="0089623C"/>
    <w:rsid w:val="008A4B1F"/>
    <w:rsid w:val="008A681F"/>
    <w:rsid w:val="008C042B"/>
    <w:rsid w:val="008D2527"/>
    <w:rsid w:val="00905C45"/>
    <w:rsid w:val="009135EF"/>
    <w:rsid w:val="00917A95"/>
    <w:rsid w:val="00921726"/>
    <w:rsid w:val="00942E1D"/>
    <w:rsid w:val="009458D8"/>
    <w:rsid w:val="00961BE6"/>
    <w:rsid w:val="00962A87"/>
    <w:rsid w:val="00963F18"/>
    <w:rsid w:val="0096689E"/>
    <w:rsid w:val="00983065"/>
    <w:rsid w:val="00993DC7"/>
    <w:rsid w:val="009A2710"/>
    <w:rsid w:val="009A34A3"/>
    <w:rsid w:val="009A37D8"/>
    <w:rsid w:val="009A4537"/>
    <w:rsid w:val="009B282F"/>
    <w:rsid w:val="009C0DD6"/>
    <w:rsid w:val="00A12410"/>
    <w:rsid w:val="00A14DF8"/>
    <w:rsid w:val="00A30584"/>
    <w:rsid w:val="00A326A6"/>
    <w:rsid w:val="00A35289"/>
    <w:rsid w:val="00A374CF"/>
    <w:rsid w:val="00A41904"/>
    <w:rsid w:val="00A44FC2"/>
    <w:rsid w:val="00A53366"/>
    <w:rsid w:val="00A562F5"/>
    <w:rsid w:val="00A56478"/>
    <w:rsid w:val="00A57AD9"/>
    <w:rsid w:val="00A72799"/>
    <w:rsid w:val="00A832A5"/>
    <w:rsid w:val="00AA0D20"/>
    <w:rsid w:val="00AA7765"/>
    <w:rsid w:val="00AB1F3A"/>
    <w:rsid w:val="00AC5BA2"/>
    <w:rsid w:val="00AF3DC0"/>
    <w:rsid w:val="00AF73E0"/>
    <w:rsid w:val="00B0142A"/>
    <w:rsid w:val="00B10653"/>
    <w:rsid w:val="00B16504"/>
    <w:rsid w:val="00B172CD"/>
    <w:rsid w:val="00B20A93"/>
    <w:rsid w:val="00B22E4E"/>
    <w:rsid w:val="00B22FD8"/>
    <w:rsid w:val="00B2385E"/>
    <w:rsid w:val="00B33430"/>
    <w:rsid w:val="00B503D6"/>
    <w:rsid w:val="00B559C6"/>
    <w:rsid w:val="00B64979"/>
    <w:rsid w:val="00B75477"/>
    <w:rsid w:val="00B77829"/>
    <w:rsid w:val="00B81E41"/>
    <w:rsid w:val="00B908A3"/>
    <w:rsid w:val="00B91C92"/>
    <w:rsid w:val="00BC62D8"/>
    <w:rsid w:val="00BC6FC5"/>
    <w:rsid w:val="00BD0EB6"/>
    <w:rsid w:val="00C14D24"/>
    <w:rsid w:val="00C22A84"/>
    <w:rsid w:val="00C32C54"/>
    <w:rsid w:val="00C35F6A"/>
    <w:rsid w:val="00C36715"/>
    <w:rsid w:val="00C53A06"/>
    <w:rsid w:val="00C5449D"/>
    <w:rsid w:val="00C63D01"/>
    <w:rsid w:val="00C661D9"/>
    <w:rsid w:val="00C74CB4"/>
    <w:rsid w:val="00C834D3"/>
    <w:rsid w:val="00C868CA"/>
    <w:rsid w:val="00C910A7"/>
    <w:rsid w:val="00C92D33"/>
    <w:rsid w:val="00CB077F"/>
    <w:rsid w:val="00CB3C50"/>
    <w:rsid w:val="00CB5495"/>
    <w:rsid w:val="00CC5C59"/>
    <w:rsid w:val="00CD466F"/>
    <w:rsid w:val="00D03C88"/>
    <w:rsid w:val="00D22AF4"/>
    <w:rsid w:val="00D23860"/>
    <w:rsid w:val="00D24F05"/>
    <w:rsid w:val="00D25655"/>
    <w:rsid w:val="00D26487"/>
    <w:rsid w:val="00D35A6A"/>
    <w:rsid w:val="00D61145"/>
    <w:rsid w:val="00D66FB6"/>
    <w:rsid w:val="00D80405"/>
    <w:rsid w:val="00D84433"/>
    <w:rsid w:val="00DA7B24"/>
    <w:rsid w:val="00DB3A66"/>
    <w:rsid w:val="00DB52D3"/>
    <w:rsid w:val="00DC4AFF"/>
    <w:rsid w:val="00DC7E31"/>
    <w:rsid w:val="00DF26AE"/>
    <w:rsid w:val="00E1784E"/>
    <w:rsid w:val="00E32656"/>
    <w:rsid w:val="00E35473"/>
    <w:rsid w:val="00E41859"/>
    <w:rsid w:val="00E57783"/>
    <w:rsid w:val="00E57E6D"/>
    <w:rsid w:val="00E72C9F"/>
    <w:rsid w:val="00E82FB3"/>
    <w:rsid w:val="00E857C7"/>
    <w:rsid w:val="00E9327B"/>
    <w:rsid w:val="00EC0616"/>
    <w:rsid w:val="00EC3055"/>
    <w:rsid w:val="00EC6FC9"/>
    <w:rsid w:val="00ED1A01"/>
    <w:rsid w:val="00EE60A1"/>
    <w:rsid w:val="00EF41AB"/>
    <w:rsid w:val="00EF4D33"/>
    <w:rsid w:val="00F00402"/>
    <w:rsid w:val="00F04ADE"/>
    <w:rsid w:val="00F05697"/>
    <w:rsid w:val="00F113C6"/>
    <w:rsid w:val="00F17E9C"/>
    <w:rsid w:val="00F24A25"/>
    <w:rsid w:val="00F30326"/>
    <w:rsid w:val="00F328FA"/>
    <w:rsid w:val="00F34569"/>
    <w:rsid w:val="00F34B8E"/>
    <w:rsid w:val="00F45A4F"/>
    <w:rsid w:val="00F80FA2"/>
    <w:rsid w:val="00F91028"/>
    <w:rsid w:val="00F911E6"/>
    <w:rsid w:val="00FA0053"/>
    <w:rsid w:val="00FB3B83"/>
    <w:rsid w:val="00FD0829"/>
    <w:rsid w:val="00FE6696"/>
    <w:rsid w:val="00FF15F9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0F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F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F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F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F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E6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6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0F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F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F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F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F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41926.18</izvorni_sadrzaj>
    <derivirana_varijabla naziv="DomainObject.Predmet.InicijalnaVrijednost_1">41926.18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St-250/2018</izvorni_sadrzaj>
    <derivirana_varijabla naziv="DomainObject.Predmet.OznakaBroj_1">St-250/2018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FRESH jednostavno društvo s ograničenom odgovornošću za trgovinu, proizvodnju i usluge</izvorni_sadrzaj>
    <derivirana_varijabla naziv="DomainObject.Predmet.ProtustrankaFormated_1">  FRESH jednostavno društvo s ograničenom odgovornošću za trgovinu, proizvodnju i usluge</derivirana_varijabla>
  </DomainObject.Predmet.ProtustrankaFormated>
  <DomainObject.Predmet.ProtustrankaFormatedOIB>
    <izvorni_sadrzaj>  FRESH jednostavno društvo s ograničenom odgovornošću za trgovinu, proizvodnju i usluge, OIB 27018624348</izvorni_sadrzaj>
    <derivirana_varijabla naziv="DomainObject.Predmet.ProtustrankaFormatedOIB_1">  FRESH jednostavno društvo s ograničenom odgovornošću za trgovinu, proizvodnju i usluge, OIB 27018624348</derivirana_varijabla>
  </DomainObject.Predmet.ProtustrankaFormatedOIB>
  <DomainObject.Predmet.ProtustrankaFormatedWithAdress>
    <izvorni_sadrzaj> FRESH jednostavno društvo s ograničenom odgovornošću za trgovinu, proizvodnju i usluge, Kralja Tomislava 1, 35435 Stara Gradiška</izvorni_sadrzaj>
    <derivirana_varijabla naziv="DomainObject.Predmet.ProtustrankaFormatedWithAdress_1"> FRESH jednostavno društvo s ograničenom odgovornošću za trgovinu, proizvodnju i usluge, Kralja Tomislava 1, 35435 Stara Gradiška</derivirana_varijabla>
  </DomainObject.Predmet.ProtustrankaFormatedWithAdress>
  <DomainObject.Predmet.ProtustrankaFormatedWithAdressOIB>
    <izvorni_sadrzaj> FRESH jednostavno društvo s ograničenom odgovornošću za trgovinu, proizvodnju i usluge, OIB 27018624348, Kralja Tomislava 1, 35435 Stara Gradiška</izvorni_sadrzaj>
    <derivirana_varijabla naziv="DomainObject.Predmet.ProtustrankaFormatedWithAdressOIB_1"> FRESH jednostavno društvo s ograničenom odgovornošću za trgovinu, proizvodnju i usluge, OIB 27018624348, Kralja Tomislava 1, 35435 Stara Gradiška</derivirana_varijabla>
  </DomainObject.Predmet.ProtustrankaFormatedWithAdressOIB>
  <DomainObject.Predmet.ProtustrankaWithAdress>
    <izvorni_sadrzaj>FRESH jednostavno društvo s ograničenom odgovornošću za trgovinu, proizvodnju i usluge Kralja Tomislava 1, 35435 Stara Gradiška</izvorni_sadrzaj>
    <derivirana_varijabla naziv="DomainObject.Predmet.ProtustrankaWithAdress_1">FRESH jednostavno društvo s ograničenom odgovornošću za trgovinu, proizvodnju i usluge Kralja Tomislava 1, 35435 Stara Gradiška</derivirana_varijabla>
  </DomainObject.Predmet.ProtustrankaWithAdress>
  <DomainObject.Predmet.ProtustrankaWithAdressOIB>
    <izvorni_sadrzaj>FRESH jednostavno društvo s ograničenom odgovornošću za trgovinu, proizvodnju i usluge, OIB 27018624348, Kralja Tomislava 1, 35435 Stara Gradiška</izvorni_sadrzaj>
    <derivirana_varijabla naziv="DomainObject.Predmet.ProtustrankaWithAdressOIB_1">FRESH jednostavno društvo s ograničenom odgovornošću za trgovinu, proizvodnju i usluge, OIB 27018624348, Kralja Tomislava 1, 35435 Stara Gradiška</derivirana_varijabla>
  </DomainObject.Predmet.ProtustrankaWithAdressOIB>
  <DomainObject.Predmet.ProtustrankaNazivFormated>
    <izvorni_sadrzaj>FRESH jednostavno društvo s ograničenom odgovornošću za trgovinu, proizvodnju i usluge</izvorni_sadrzaj>
    <derivirana_varijabla naziv="DomainObject.Predmet.ProtustrankaNazivFormated_1">FRESH jednostavno društvo s ograničenom odgovornošću za trgovinu, proizvodnju i usluge</derivirana_varijabla>
  </DomainObject.Predmet.ProtustrankaNazivFormated>
  <DomainObject.Predmet.ProtustrankaNazivFormatedOIB>
    <izvorni_sadrzaj>FRESH jednostavno društvo s ograničenom odgovornošću za trgovinu, proizvodnju i usluge, OIB 27018624348</izvorni_sadrzaj>
    <derivirana_varijabla naziv="DomainObject.Predmet.ProtustrankaNazivFormatedOIB_1">FRESH jednostavno društvo s ograničenom odgovornošću za trgovinu, proizvodnju i usluge, OIB 27018624348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FRESH jednostavno društvo s ograničenom odgovornošću za trgovinu, proizvodnju i usluge</item>
    </izvorni_sadrzaj>
    <derivirana_varijabla naziv="DomainObject.Predmet.ProtuStrankaListFormated_1">
      <item>FRESH jednostavno društvo s ograničenom odgovornošću za trgovinu, proizvodnju i usluge</item>
    </derivirana_varijabla>
  </DomainObject.Predmet.ProtuStrankaListFormated>
  <DomainObject.Predmet.ProtuStrankaListFormatedOIB>
    <izvorni_sadrzaj>
      <item>FRESH jednostavno društvo s ograničenom odgovornošću za trgovinu, proizvodnju i usluge, OIB 27018624348</item>
    </izvorni_sadrzaj>
    <derivirana_varijabla naziv="DomainObject.Predmet.ProtuStrankaListFormatedOIB_1">
      <item>FRESH jednostavno društvo s ograničenom odgovornošću za trgovinu, proizvodnju i usluge, OIB 27018624348</item>
    </derivirana_varijabla>
  </DomainObject.Predmet.ProtuStrankaListFormatedOIB>
  <DomainObject.Predmet.ProtuStrankaListFormatedWithAdress>
    <izvorni_sadrzaj>
      <item>FRESH jednostavno društvo s ograničenom odgovornošću za trgovinu, proizvodnju i usluge, Kralja Tomislava 1, 35435 Stara Gradiška</item>
    </izvorni_sadrzaj>
    <derivirana_varijabla naziv="DomainObject.Predmet.ProtuStrankaListFormatedWithAdress_1">
      <item>FRESH jednostavno društvo s ograničenom odgovornošću za trgovinu, proizvodnju i usluge, Kralja Tomislava 1, 35435 Stara Gradiška</item>
    </derivirana_varijabla>
  </DomainObject.Predmet.ProtuStrankaListFormatedWithAdress>
  <DomainObject.Predmet.ProtuStrankaListFormatedWithAdressOIB>
    <izvorni_sadrzaj>
      <item>FRESH jednostavno društvo s ograničenom odgovornošću za trgovinu, proizvodnju i usluge, OIB 27018624348, Kralja Tomislava 1, 35435 Stara Gradiška</item>
    </izvorni_sadrzaj>
    <derivirana_varijabla naziv="DomainObject.Predmet.ProtuStrankaListFormatedWithAdressOIB_1">
      <item>FRESH jednostavno društvo s ograničenom odgovornošću za trgovinu, proizvodnju i usluge, OIB 27018624348, Kralja Tomislava 1, 35435 Stara Gradiška</item>
    </derivirana_varijabla>
  </DomainObject.Predmet.ProtuStrankaListFormatedWithAdressOIB>
  <DomainObject.Predmet.ProtuStrankaListNazivFormated>
    <izvorni_sadrzaj>
      <item>FRESH jednostavno društvo s ograničenom odgovornošću za trgovinu, proizvodnju i usluge</item>
    </izvorni_sadrzaj>
    <derivirana_varijabla naziv="DomainObject.Predmet.ProtuStrankaListNazivFormated_1">
      <item>FRESH jednostavno društvo s ograničenom odgovornošću za trgovinu, proizvodnju i usluge</item>
    </derivirana_varijabla>
  </DomainObject.Predmet.ProtuStrankaListNazivFormated>
  <DomainObject.Predmet.ProtuStrankaListNazivFormatedOIB>
    <izvorni_sadrzaj>
      <item>FRESH jednostavno društvo s ograničenom odgovornošću za trgovinu, proizvodnju i usluge, OIB 27018624348</item>
    </izvorni_sadrzaj>
    <derivirana_varijabla naziv="DomainObject.Predmet.ProtuStrankaListNazivFormatedOIB_1">
      <item>FRESH jednostavno društvo s ograničenom odgovornošću za trgovinu, proizvodnju i usluge, OIB 27018624348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FRESH jednostavno društvo s ograničenom odgovornošću za trgovinu, proizvodnju i usluge</izvorni_sadrzaj>
    <derivirana_varijabla naziv="DomainObject.Predmet.ProtustrankaIDrugi_1">FRESH jednostavno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FRESH jednostavno društvo s ograničenom odgovornošću za trgovinu, proizvodnju i usluge, OIB 27018624348, Kralja Tomislava 1, 35435 Stara Gradiška</izvorni_sadrzaj>
    <derivirana_varijabla naziv="DomainObject.Predmet.ProtustrankaIDrugiAdressOIB_1">FRESH jednostavno društvo s ograničenom odgovornošću za trgovinu, proizvodnju i usluge, OIB 27018624348, Kralja Tomislava 1, 35435 Stara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FRESH jednostavno društvo s ograničenom odgovornošću za trgovinu, proizvodnju i usluge</item>
    </izvorni_sadrzaj>
    <derivirana_varijabla naziv="DomainObject.Predmet.SudioniciListNaziv_1">
      <item>Financijska agencija</item>
      <item>FRESH jednostavno društvo s ograničenom odgovornošću za trgovinu, proizvodnju i usluge</item>
    </derivirana_varijabla>
  </DomainObject.Predmet.SudioniciListNaziv>
  <DomainObject.Predmet.SudioniciListAdressOIB>
    <izvorni_sadrzaj>
      <item>Financijska agencija, OIB 85821130368, Ulica grada Vukovara 70,10000 Zagreb</item>
      <item>FRESH jednostavno društvo s ograničenom odgovornošću za trgovinu, proizvodnju i usluge, OIB 27018624348, Kralja Tomislava 1,35435 Stara Gradiška</item>
    </izvorni_sadrzaj>
    <derivirana_varijabla naziv="DomainObject.Predmet.SudioniciListAdressOIB_1">
      <item>Financijska agencija, OIB 85821130368, Ulica grada Vukovara 70,10000 Zagreb</item>
      <item>FRESH jednostavno društvo s ograničenom odgovornošću za trgovinu, proizvodnju i usluge, OIB 27018624348, Kralja Tomislava 1,35435 Stara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27018624348</item>
    </izvorni_sadrzaj>
    <derivirana_varijabla naziv="DomainObject.Predmet.SudioniciListNazivOIB_1">
      <item>, OIB 85821130368</item>
      <item>, OIB 27018624348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C4706-3373-4150-9612-FCDE8F1ABC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828</properties:Words>
  <properties:Characters>4671</properties:Characters>
  <properties:Lines>111</properties:Lines>
  <properties:Paragraphs>40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2018-05-29T07:15:00Z</dcterms:created>
  <dc:creator>alet</dc:creator>
  <cp:lastModifiedBy>wsadmin</cp:lastModifiedBy>
  <cp:lastPrinted>2018-05-25T11:48:00Z</cp:lastPrinted>
  <dcterms:modified xmlns:xsi="http://www.w3.org/2001/XMLSchema-instance" xsi:type="dcterms:W3CDTF">2018-05-29T07:41:00Z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(St-250-2018 -29.5.2018.OTVARANJE - ZATVARANJE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