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96fe" w14:paraId="5d796fe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>predlagatelja FINA RC Osijek Podružnica Osijek za otvaranje stečajnog postupka nad dužnikom</w:t>
      </w:r>
      <w:r w:rsidRPr="009C396C">
        <w:rPr>
          <w:sz w:val="24"/>
        </w:rPr>
        <w:t xml:space="preserve"> </w:t>
      </w:r>
      <w:r w:rsidR="00440A6B" w:rsidRPr="00440A6B">
        <w:rPr>
          <w:b/>
          <w:sz w:val="24"/>
        </w:rPr>
        <w:t>PRIMUS d.o.o.</w:t>
      </w:r>
      <w:r>
        <w:rPr>
          <w:b/>
          <w:sz w:val="24"/>
        </w:rPr>
        <w:t xml:space="preserve">, </w:t>
      </w:r>
      <w:proofErr w:type="spellStart"/>
      <w:r w:rsidR="00440A6B">
        <w:rPr>
          <w:b/>
          <w:sz w:val="24"/>
        </w:rPr>
        <w:t>Tordinci</w:t>
      </w:r>
      <w:proofErr w:type="spellEnd"/>
      <w:r w:rsidRPr="0027788F">
        <w:rPr>
          <w:b/>
          <w:sz w:val="24"/>
        </w:rPr>
        <w:t xml:space="preserve">, </w:t>
      </w:r>
      <w:r w:rsidR="00440A6B">
        <w:rPr>
          <w:b/>
          <w:sz w:val="24"/>
        </w:rPr>
        <w:t>Ante Starčevića 40</w:t>
      </w:r>
      <w:r w:rsidRPr="009C396C">
        <w:rPr>
          <w:b/>
          <w:sz w:val="24"/>
        </w:rPr>
        <w:t xml:space="preserve">, OIB: </w:t>
      </w:r>
      <w:r w:rsidR="00440A6B" w:rsidRPr="00440A6B">
        <w:rPr>
          <w:b/>
          <w:sz w:val="24"/>
        </w:rPr>
        <w:t>49788114472</w:t>
      </w:r>
      <w:r w:rsidRPr="009C396C">
        <w:rPr>
          <w:b/>
          <w:sz w:val="24"/>
        </w:rPr>
        <w:t xml:space="preserve">, MBS: </w:t>
      </w:r>
      <w:r w:rsidR="00440A6B">
        <w:rPr>
          <w:b/>
          <w:sz w:val="24"/>
        </w:rPr>
        <w:t>030105125</w:t>
      </w:r>
      <w:r w:rsidRPr="009C396C">
        <w:rPr>
          <w:sz w:val="24"/>
        </w:rPr>
        <w:t xml:space="preserve">, dana </w:t>
      </w:r>
      <w:r w:rsidR="00440A6B">
        <w:rPr>
          <w:sz w:val="24"/>
        </w:rPr>
        <w:t>7. studenog</w:t>
      </w:r>
      <w:r w:rsidRPr="009C396C">
        <w:rPr>
          <w:sz w:val="24"/>
        </w:rPr>
        <w:t xml:space="preserve"> 2016. g.,  </w:t>
      </w:r>
    </w:p>
    <w:p w:rsidRDefault="008A6DA0" w:rsidP="008A6DA0" w:rsidR="008A6DA0" w:rsidRPr="009C396C">
      <w:pPr>
        <w:pStyle w:val="Tijeloteksta"/>
        <w:rPr>
          <w:sz w:val="24"/>
        </w:rPr>
      </w:pPr>
    </w:p>
    <w:p w:rsidRDefault="008A6DA0" w:rsidP="008A6DA0" w:rsidR="008A6DA0" w:rsidRPr="009C396C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DD2EE2">
        <w:rPr>
          <w:b/>
        </w:rPr>
        <w:t>Robert Parlov</w:t>
      </w:r>
      <w:r w:rsidRPr="00754992">
        <w:rPr>
          <w:b/>
        </w:rPr>
        <w:t xml:space="preserve">, OIB: </w:t>
      </w:r>
      <w:r w:rsidR="00DD2EE2">
        <w:rPr>
          <w:b/>
        </w:rPr>
        <w:t>07633993198</w:t>
      </w:r>
      <w:r w:rsidRPr="00754992">
        <w:rPr>
          <w:b/>
        </w:rPr>
        <w:t xml:space="preserve">, </w:t>
      </w:r>
      <w:proofErr w:type="spellStart"/>
      <w:r w:rsidR="00DD2EE2">
        <w:rPr>
          <w:b/>
        </w:rPr>
        <w:t>Tordinci</w:t>
      </w:r>
      <w:proofErr w:type="spellEnd"/>
      <w:r w:rsidR="00DD2EE2">
        <w:rPr>
          <w:b/>
        </w:rPr>
        <w:t>, Ante Starčevića 40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1E19A3">
        <w:rPr>
          <w:b/>
        </w:rPr>
        <w:t xml:space="preserve">PRIMUS d.o.o., </w:t>
      </w:r>
      <w:proofErr w:type="spellStart"/>
      <w:r w:rsidR="001E19A3">
        <w:rPr>
          <w:b/>
        </w:rPr>
        <w:t>Tordinci</w:t>
      </w:r>
      <w:proofErr w:type="spellEnd"/>
      <w:r w:rsidR="001E19A3">
        <w:rPr>
          <w:b/>
        </w:rPr>
        <w:t>, Ante Starčevića 40, OIB: 49788114472, MBS: 030105125</w:t>
      </w:r>
      <w:r w:rsidRPr="009C396C">
        <w:t xml:space="preserve"> 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1E19A3">
        <w:rPr>
          <w:b/>
        </w:rPr>
        <w:t xml:space="preserve">Robert Parlov, </w:t>
      </w:r>
      <w:proofErr w:type="spellStart"/>
      <w:r w:rsidR="001E19A3">
        <w:rPr>
          <w:b/>
        </w:rPr>
        <w:t>Tordinci</w:t>
      </w:r>
      <w:proofErr w:type="spellEnd"/>
      <w:r w:rsidR="001E19A3">
        <w:rPr>
          <w:b/>
        </w:rPr>
        <w:t>, Ante Starčevića 40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8A6DA0" w:rsidP="008A6DA0" w:rsidR="008A6DA0" w:rsidRPr="009C396C">
      <w:pPr>
        <w:ind w:firstLine="720"/>
        <w:jc w:val="both"/>
      </w:pPr>
      <w:r w:rsidRPr="009C396C">
        <w:t xml:space="preserve">3.       Poziva se zakonski zastupnik dužnika </w:t>
      </w:r>
      <w:r w:rsidR="001E19A3">
        <w:rPr>
          <w:b/>
        </w:rPr>
        <w:t xml:space="preserve">Robert Parlov, </w:t>
      </w:r>
      <w:proofErr w:type="spellStart"/>
      <w:r w:rsidR="001E19A3">
        <w:rPr>
          <w:b/>
        </w:rPr>
        <w:t>Tordinci</w:t>
      </w:r>
      <w:proofErr w:type="spellEnd"/>
      <w:r w:rsidR="001E19A3">
        <w:rPr>
          <w:b/>
        </w:rPr>
        <w:t>, Ante Starčevića 40</w:t>
      </w:r>
      <w:r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Pr="00D84C2B">
        <w:t>,</w:t>
      </w:r>
      <w:r>
        <w:rPr>
          <w:b/>
        </w:rPr>
        <w:t xml:space="preserve"> </w:t>
      </w:r>
      <w:r w:rsidRPr="009C396C">
        <w:t>u 2 primjerka.</w:t>
      </w:r>
    </w:p>
    <w:p w:rsidRDefault="008A6DA0" w:rsidP="008A6DA0" w:rsidR="008A6DA0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1E19A3">
        <w:rPr>
          <w:b/>
        </w:rPr>
        <w:t xml:space="preserve">Robert Parlov, </w:t>
      </w:r>
      <w:proofErr w:type="spellStart"/>
      <w:r w:rsidR="001E19A3">
        <w:rPr>
          <w:b/>
        </w:rPr>
        <w:t>Tordinci</w:t>
      </w:r>
      <w:proofErr w:type="spellEnd"/>
      <w:r w:rsidR="001E19A3">
        <w:rPr>
          <w:b/>
        </w:rPr>
        <w:t>, Ante Starčevića 40</w:t>
      </w:r>
      <w:r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>
        <w:t>.</w:t>
      </w:r>
      <w:r w:rsidRPr="009C396C">
        <w:t xml:space="preserve"> i 2</w:t>
      </w:r>
      <w:r>
        <w:t>.</w:t>
      </w:r>
      <w:r w:rsidRPr="009C396C">
        <w:t xml:space="preserve"> čl. 117</w:t>
      </w:r>
      <w:r>
        <w:t>.</w:t>
      </w:r>
      <w:r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1E19A3">
        <w:rPr>
          <w:b/>
        </w:rPr>
        <w:t xml:space="preserve">Robert Parlov, </w:t>
      </w:r>
      <w:proofErr w:type="spellStart"/>
      <w:r w:rsidR="001E19A3">
        <w:rPr>
          <w:b/>
        </w:rPr>
        <w:t>Tordinci</w:t>
      </w:r>
      <w:proofErr w:type="spellEnd"/>
      <w:r w:rsidR="001E19A3">
        <w:rPr>
          <w:b/>
        </w:rPr>
        <w:t>, Ante Starčevića 40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</w:p>
    <w:p w:rsidRDefault="008A6DA0" w:rsidP="008A6DA0" w:rsidR="008A6DA0">
      <w:pPr>
        <w:ind w:firstLine="720"/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B12CEE">
        <w:rPr>
          <w:sz w:val="24"/>
        </w:rPr>
        <w:t>7.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1E19A3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1E19A3" w:rsidRPr="001E19A3">
        <w:t xml:space="preserve">Robert Parlov, </w:t>
      </w:r>
      <w:proofErr w:type="spellStart"/>
      <w:r w:rsidR="001E19A3" w:rsidRPr="001E19A3">
        <w:t>Tordinci</w:t>
      </w:r>
      <w:proofErr w:type="spellEnd"/>
      <w:r w:rsidR="001E19A3" w:rsidRPr="001E19A3">
        <w:t>, Ante Starčevića 40</w:t>
      </w:r>
      <w:r w:rsidRPr="001E19A3">
        <w:t xml:space="preserve">, 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1E19A3">
        <w:t>7.12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049" w:rsidR="00AF0049">
      <w:r>
        <w:separator/>
      </w:r>
    </w:p>
  </w:endnote>
  <w:endnote w:id="0" w:type="continuationSeparator">
    <w:p w:rsidRDefault="00AF0049" w:rsidR="00AF0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049" w:rsidR="00AF0049">
      <w:r>
        <w:separator/>
      </w:r>
    </w:p>
  </w:footnote>
  <w:footnote w:id="0" w:type="continuationSeparator">
    <w:p w:rsidRDefault="00AF0049" w:rsidR="00AF0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004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0FE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E0EB3">
      <w:t>6 St-1747/16-3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St-17</w:t>
    </w:r>
    <w:r w:rsidR="00AE0EB3">
      <w:t>47</w:t>
    </w:r>
    <w:r>
      <w:t>/16-3</w:t>
    </w:r>
  </w:p>
  <w:p w:rsidRDefault="00AF0049" w:rsidP="00546D11" w:rsidR="00546D11">
    <w:pPr>
      <w:jc w:val="right"/>
    </w:pPr>
  </w:p>
  <w:p w:rsidRDefault="00AF004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7F2"/>
    <w:rsid w:val="00077852"/>
    <w:rsid w:val="001607D2"/>
    <w:rsid w:val="001633A9"/>
    <w:rsid w:val="001C635E"/>
    <w:rsid w:val="001E19A3"/>
    <w:rsid w:val="002010CC"/>
    <w:rsid w:val="00207758"/>
    <w:rsid w:val="002B6C5B"/>
    <w:rsid w:val="002E191A"/>
    <w:rsid w:val="002E2A89"/>
    <w:rsid w:val="00331FC0"/>
    <w:rsid w:val="00425C43"/>
    <w:rsid w:val="00437E25"/>
    <w:rsid w:val="00440A6B"/>
    <w:rsid w:val="004445B5"/>
    <w:rsid w:val="004627C0"/>
    <w:rsid w:val="004C1965"/>
    <w:rsid w:val="004E1613"/>
    <w:rsid w:val="00531D16"/>
    <w:rsid w:val="005E147B"/>
    <w:rsid w:val="00630962"/>
    <w:rsid w:val="006F19F3"/>
    <w:rsid w:val="00754992"/>
    <w:rsid w:val="00784800"/>
    <w:rsid w:val="007E05E0"/>
    <w:rsid w:val="00850AF8"/>
    <w:rsid w:val="008A6DA0"/>
    <w:rsid w:val="008A7573"/>
    <w:rsid w:val="008F70F4"/>
    <w:rsid w:val="00924C72"/>
    <w:rsid w:val="009A0D2F"/>
    <w:rsid w:val="009F16FF"/>
    <w:rsid w:val="00A81A23"/>
    <w:rsid w:val="00AE0EB3"/>
    <w:rsid w:val="00AF0049"/>
    <w:rsid w:val="00B12CEE"/>
    <w:rsid w:val="00B54901"/>
    <w:rsid w:val="00BC1AD9"/>
    <w:rsid w:val="00C82903"/>
    <w:rsid w:val="00DB04C4"/>
    <w:rsid w:val="00DD2EE2"/>
    <w:rsid w:val="00DE4E72"/>
    <w:rsid w:val="00DF587A"/>
    <w:rsid w:val="00E31AEE"/>
    <w:rsid w:val="00E50FE4"/>
    <w:rsid w:val="00E914A6"/>
    <w:rsid w:val="00F52FC6"/>
    <w:rsid w:val="00F6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6DA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0F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50FE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50FE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FE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FE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6DA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0F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50FE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50FE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FE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FE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St-1747/2016</izvorni_sadrzaj>
    <derivirana_varijabla naziv="DomainObject.Predmet.OznakaBroj_1">St-1747/2016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d.o.o. za zastupanje i trgovinu</izvorni_sadrzaj>
    <derivirana_varijabla naziv="DomainObject.Predmet.ProtustrankaFormated_1">  PRIMUS d.o.o. za zastupanje i trgovinu</derivirana_varijabla>
  </DomainObject.Predmet.ProtustrankaFormated>
  <DomainObject.Predmet.ProtustrankaFormatedOIB>
    <izvorni_sadrzaj>  PRIMUS d.o.o. za zastupanje i trgovinu, OIB 49788114472</izvorni_sadrzaj>
    <derivirana_varijabla naziv="DomainObject.Predmet.ProtustrankaFormatedOIB_1">  PRIMUS d.o.o. za zastupanje i trgovinu, OIB 49788114472</derivirana_varijabla>
  </DomainObject.Predmet.ProtustrankaFormatedOIB>
  <DomainObject.Predmet.ProtustrankaFormatedWithAdress>
    <izvorni_sadrzaj> PRIMUS d.o.o. za zastupanje i trgovinu, Ante Starčevića 40, 32213 Tordinci</izvorni_sadrzaj>
    <derivirana_varijabla naziv="DomainObject.Predmet.ProtustrankaFormatedWithAdress_1"> PRIMUS d.o.o. za zastupanje i trgovinu, Ante Starčevića 40, 32213 Tordinci</derivirana_varijabla>
  </DomainObject.Predmet.ProtustrankaFormatedWithAdress>
  <DomainObject.Predmet.ProtustrankaFormatedWithAdressOIB>
    <izvorni_sadrzaj> PRIMUS d.o.o. za zastupanje i trgovinu, OIB 49788114472, Ante Starčevića 40, 32213 Tordinci</izvorni_sadrzaj>
    <derivirana_varijabla naziv="DomainObject.Predmet.ProtustrankaFormatedWithAdressOIB_1"> PRIMUS d.o.o. za zastupanje i trgovinu, OIB 49788114472, Ante Starčevića 40, 32213 Tordinci</derivirana_varijabla>
  </DomainObject.Predmet.ProtustrankaFormatedWithAdressOIB>
  <DomainObject.Predmet.ProtustrankaWithAdress>
    <izvorni_sadrzaj>PRIMUS d.o.o. za zastupanje i trgovinu Ante Starčevića 40, 32213 Tordinci</izvorni_sadrzaj>
    <derivirana_varijabla naziv="DomainObject.Predmet.ProtustrankaWithAdress_1">PRIMUS d.o.o. za zastupanje i trgovinu Ante Starčevića 40, 32213 Tordinci</derivirana_varijabla>
  </DomainObject.Predmet.ProtustrankaWithAdress>
  <DomainObject.Predmet.ProtustrankaWithAdressOIB>
    <izvorni_sadrzaj>PRIMUS d.o.o. za zastupanje i trgovinu, OIB 49788114472, Ante Starčevića 40, 32213 Tordinci</izvorni_sadrzaj>
    <derivirana_varijabla naziv="DomainObject.Predmet.ProtustrankaWithAdressOIB_1">PRIMUS d.o.o. za zastupanje i trgovinu, OIB 49788114472, Ante Starčevića 40, 32213 Tordinci</derivirana_varijabla>
  </DomainObject.Predmet.ProtustrankaWithAdressOIB>
  <DomainObject.Predmet.ProtustrankaNazivFormated>
    <izvorni_sadrzaj>PRIMUS d.o.o. za zastupanje i trgovinu</izvorni_sadrzaj>
    <derivirana_varijabla naziv="DomainObject.Predmet.ProtustrankaNazivFormated_1">PRIMUS d.o.o. za zastupanje i trgovinu</derivirana_varijabla>
  </DomainObject.Predmet.ProtustrankaNazivFormated>
  <DomainObject.Predmet.ProtustrankaNazivFormatedOIB>
    <izvorni_sadrzaj>PRIMUS d.o.o. za zastupanje i trgovinu, OIB 49788114472</izvorni_sadrzaj>
    <derivirana_varijabla naziv="DomainObject.Predmet.ProtustrankaNazivFormatedOIB_1">PRIMUS d.o.o. za zastupanje i trgovinu, OIB 49788114472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PRIMUS d.o.o. za zastupanje i trgovinu</item>
    </izvorni_sadrzaj>
    <derivirana_varijabla naziv="DomainObject.Predmet.ProtuStrankaListFormated_1">
      <item>PRIMUS d.o.o. za zastupanje i trgovinu</item>
    </derivirana_varijabla>
  </DomainObject.Predmet.ProtuStrankaListFormated>
  <DomainObject.Predmet.ProtuStrankaListFormatedOIB>
    <izvorni_sadrzaj>
      <item>PRIMUS d.o.o. za zastupanje i trgovinu, OIB 49788114472</item>
    </izvorni_sadrzaj>
    <derivirana_varijabla naziv="DomainObject.Predmet.ProtuStrankaListFormatedOIB_1">
      <item>PRIMUS d.o.o. za zastupanje i trgovinu, OIB 49788114472</item>
    </derivirana_varijabla>
  </DomainObject.Predmet.ProtuStrankaListFormatedOIB>
  <DomainObject.Predmet.ProtuStrankaListFormatedWithAdress>
    <izvorni_sadrzaj>
      <item>PRIMUS d.o.o. za zastupanje i trgovinu, Ante Starčevića 40, 32213 Tordinci</item>
    </izvorni_sadrzaj>
    <derivirana_varijabla naziv="DomainObject.Predmet.ProtuStrankaListFormatedWithAdress_1">
      <item>PRIMUS d.o.o. za zastupanje i trgovinu, Ante Starčevića 40, 32213 Tordinci</item>
    </derivirana_varijabla>
  </DomainObject.Predmet.ProtuStrankaListFormatedWithAdress>
  <DomainObject.Predmet.ProtuStrankaListFormatedWithAdressOIB>
    <izvorni_sadrzaj>
      <item>PRIMUS d.o.o. za zastupanje i trgovinu, OIB 49788114472, Ante Starčevića 40, 32213 Tordinci</item>
    </izvorni_sadrzaj>
    <derivirana_varijabla naziv="DomainObject.Predmet.ProtuStrankaListFormatedWithAdressOIB_1">
      <item>PRIMUS d.o.o. za zastupanje i trgovinu, OIB 49788114472, Ante Starčevića 40, 32213 Tordinci</item>
    </derivirana_varijabla>
  </DomainObject.Predmet.ProtuStrankaListFormatedWithAdressOIB>
  <DomainObject.Predmet.ProtuStrankaListNazivFormated>
    <izvorni_sadrzaj>
      <item>PRIMUS d.o.o. za zastupanje i trgovinu</item>
    </izvorni_sadrzaj>
    <derivirana_varijabla naziv="DomainObject.Predmet.ProtuStrankaListNazivFormated_1">
      <item>PRIMUS d.o.o. za zastupanje i trgovinu</item>
    </derivirana_varijabla>
  </DomainObject.Predmet.ProtuStrankaListNazivFormated>
  <DomainObject.Predmet.ProtuStrankaListNazivFormatedOIB>
    <izvorni_sadrzaj>
      <item>PRIMUS d.o.o. za zastupanje i trgovinu, OIB 49788114472</item>
    </izvorni_sadrzaj>
    <derivirana_varijabla naziv="DomainObject.Predmet.ProtuStrankaListNazivFormatedOIB_1">
      <item>PRIMUS d.o.o. za zastupanje i trgovinu, OIB 49788114472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PRIMUS d.o.o. za zastupanje i trgovinu</izvorni_sadrzaj>
    <derivirana_varijabla naziv="DomainObject.Predmet.ProtustrankaIDrugi_1">PRIMUS d.o.o. za zastupanje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PRIMUS d.o.o. za zastupanje i trgovinu, OIB 49788114472, Ante Starčevića 40, 32213 Tordinci</izvorni_sadrzaj>
    <derivirana_varijabla naziv="DomainObject.Predmet.ProtustrankaIDrugiAdressOIB_1">PRIMUS d.o.o. za zastupanje i trgovinu, OIB 49788114472, Ante Starčevića 40,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PRIMUS d.o.o. za zastupanje i trgovinu</item>
    </izvorni_sadrzaj>
    <derivirana_varijabla naziv="DomainObject.Predmet.SudioniciListNaziv_1">
      <item>FINA RC OSIJEK</item>
      <item>PRIMUS d.o.o. za zastupanje i trgovinu</item>
    </derivirana_varijabla>
  </DomainObject.Predmet.SudioniciListNaziv>
  <DomainObject.Predmet.SudioniciListAdressOIB>
    <izvorni_sadrzaj>
      <item>FINA RC OSIJEK, OIB 85821130368</item>
      <item>PRIMUS d.o.o. za zastupanje i trgovinu, OIB 49788114472, Ante Starčevića 40,32213 Tordinci</item>
    </izvorni_sadrzaj>
    <derivirana_varijabla naziv="DomainObject.Predmet.SudioniciListAdressOIB_1">
      <item>FINA RC OSIJEK, OIB 85821130368</item>
      <item>PRIMUS d.o.o. za zastupanje i trgovinu, OIB 49788114472, Ante Starčevića 40,32213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49788114472</item>
    </izvorni_sadrzaj>
    <derivirana_varijabla naziv="DomainObject.Predmet.SudioniciListNazivOIB_1">
      <item>, OIB 85821130368</item>
      <item>, OIB 49788114472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488</properties:Words>
  <properties:Characters>2459</properties:Characters>
  <properties:Lines>111</properties:Lines>
  <properties:Paragraphs>24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2016-11-08T07:01:00Z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