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344a" w14:paraId="913344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742DA9">
        <w:t xml:space="preserve"> A.B.M. d.o.o., Florijanski trg 8, Koprivnica, OIB: 01709786550</w:t>
      </w:r>
      <w:r w:rsidR="0079114C">
        <w:rPr>
          <w:rFonts w:cs="Times New Roman"/>
        </w:rPr>
        <w:t xml:space="preserve">, </w:t>
      </w:r>
      <w:r w:rsidR="00742DA9">
        <w:rPr>
          <w:rFonts w:cs="Times New Roman"/>
        </w:rPr>
        <w:t>27</w:t>
      </w:r>
      <w:r w:rsidR="00C461DF">
        <w:rPr>
          <w:rFonts w:cs="Times New Roman"/>
        </w:rPr>
        <w:t>. siječnja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0B2748" w:rsidP="005F7221" w:rsidR="005F7221" w:rsidRPr="00412CB1">
      <w:pPr>
        <w:jc w:val="center"/>
        <w:rPr>
          <w:b/>
        </w:rPr>
      </w:pPr>
      <w:r>
        <w:rPr>
          <w:b/>
        </w:rPr>
        <w:t>18.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742DA9">
        <w:rPr>
          <w:b/>
        </w:rPr>
        <w:t>08,00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742DA9">
        <w:t>Vladimir Talan, Koprivnica, Dravska 2</w:t>
      </w:r>
      <w:r w:rsidR="00EA46C0">
        <w:t>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742DA9">
        <w:t>A.B.M. d.o.o., Florijanski trg 8, Koprivnica</w:t>
      </w:r>
      <w:r w:rsidR="00EA46C0">
        <w:t>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Podružnica Varaždin, A. Cesarca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742DA9">
        <w:t xml:space="preserve"> Vladimiru Talan, Koprivnica, Dravska 2</w:t>
      </w:r>
      <w:r>
        <w:t>,</w:t>
      </w:r>
      <w:r w:rsidR="00742DA9">
        <w:t xml:space="preserve"> OIB: 53617476334,</w:t>
      </w:r>
      <w:r>
        <w:t xml:space="preserve"> </w:t>
      </w:r>
      <w:r w:rsidRPr="00412CB1">
        <w:t xml:space="preserve">da na zakazano ročište kod ovoga suda, </w:t>
      </w:r>
      <w:r w:rsidR="000B2748">
        <w:t>18. veljače</w:t>
      </w:r>
      <w:r>
        <w:t xml:space="preserve"> 2016. u </w:t>
      </w:r>
      <w:r w:rsidR="00742DA9">
        <w:t>08,00</w:t>
      </w:r>
      <w:r w:rsidRPr="00412CB1">
        <w:t xml:space="preserve"> sati, dostavi javnobilježnički ovjerovljen prokazni popis imovine za dužnika</w:t>
      </w:r>
      <w:r w:rsidR="00742DA9">
        <w:t xml:space="preserve"> A.B.M. d.o.o., Florijanski trg 8, Koprivnica, OIB: 01709786550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</w:t>
      </w:r>
      <w:r w:rsidR="00742DA9">
        <w:t xml:space="preserve">mirenje nema novčanih sredstava te izvješće o solventnosti za dužnika A.B.M. d.o.o., Florijanski trg 8, Koprivnica, OIB: 01709786550. 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42DA9">
        <w:rPr>
          <w:rFonts w:cs="Times New Roman"/>
        </w:rPr>
        <w:t>27</w:t>
      </w:r>
      <w:r w:rsidR="00C461DF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742DA9" w:rsidR="00742DA9" w:rsidRPr="00742DA9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742DA9">
        <w:t>A.B.M. d.o.o., Florijanski trg 8, Koprivnica,</w:t>
      </w:r>
    </w:p>
    <w:p w:rsidRDefault="00D27615" w:rsidP="00742DA9" w:rsidR="00742DA9" w:rsidRPr="00742DA9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742DA9">
        <w:t>Vladimir Talan, Koprivnica, Dravska 2,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CE7" w:rsidP="00BA0147" w:rsidR="00135CE7">
      <w:r>
        <w:separator/>
      </w:r>
    </w:p>
  </w:endnote>
  <w:endnote w:id="0" w:type="continuationSeparator">
    <w:p w:rsidRDefault="00135CE7" w:rsidP="00BA0147" w:rsidR="0013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CE7" w:rsidP="00BA0147" w:rsidR="00135CE7">
      <w:r>
        <w:separator/>
      </w:r>
    </w:p>
  </w:footnote>
  <w:footnote w:id="0" w:type="continuationSeparator">
    <w:p w:rsidRDefault="00135CE7" w:rsidP="00BA0147" w:rsidR="00135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4E4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742DA9">
      <w:t>76/16-4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742DA9">
      <w:t>76/16-4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35CE7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42DA9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24E4A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</izvorni_sadrzaj>
    <derivirana_varijabla naziv="DomainObject.Predmet.ProtustrankaFormated_1">  A.B.M. društvo s ograničenom odgovornošću za proizvodnju, trgovinu i usluge</derivirana_varijabla>
  </DomainObject.Predmet.ProtustrankaFormated>
  <DomainObject.Predmet.ProtustrankaFormatedOIB>
    <izvorni_sadrzaj>  A.B.M. društvo s ograničenom odgovornošću za proizvodnju, trgovinu i usluge, OIB 01709786550</izvorni_sadrzaj>
    <derivirana_varijabla naziv="DomainObject.Predmet.ProtustrankaFormatedOIB_1">  A.B.M. društvo s ograničenom odgovornošću za proizvodnju, trgovinu i usluge, OIB 01709786550</derivirana_varijabla>
  </DomainObject.Predmet.ProtustrankaFormatedOIB>
  <DomainObject.Predmet.ProtustrankaFormatedWithAdress>
    <izvorni_sadrzaj> A.B.M. društvo s ograničenom odgovornošću za proizvodnju, trgovinu i usluge, Florijanski Trg 8, 48000 Koprivnica</izvorni_sadrzaj>
    <derivirana_varijabla naziv="DomainObject.Predmet.ProtustrankaFormatedWithAdress_1"> A.B.M. društvo s ograničenom odgovornošću za proizvodnju, trgovinu i usluge, Florijanski Trg 8, 48000 Koprivnica</derivirana_varijabla>
  </DomainObject.Predmet.ProtustrankaFormatedWithAdress>
  <DomainObject.Predmet.ProtustrankaFormatedWithAdressOIB>
    <izvorni_sadrzaj> A.B.M. društvo s ograničenom odgovornošću za proizvodnju, trgovinu i usluge, OIB 01709786550, Florijanski Trg 8, 48000 Koprivnica</izvorni_sadrzaj>
    <derivirana_varijabla naziv="DomainObject.Predmet.ProtustrankaFormatedWithAdressOIB_1"> A.B.M. društvo s ograničenom odgovornošću za proizvodnju, trgovinu i usluge,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Florijanski Trg 8, 48000 Koprivnica</izvorni_sadrzaj>
    <derivirana_varijabla naziv="DomainObject.Predmet.ProtustrankaWithAdress_1">A.B.M. društvo s ograničenom odgovornošću za proizvodnju, trgovinu i usluge Florijanski Trg 8, 48000 Koprivnica</derivirana_varijabla>
  </DomainObject.Predmet.ProtustrankaWithAdress>
  <DomainObject.Predmet.ProtustrankaWithAdressOIB>
    <izvorni_sadrzaj>A.B.M. društvo s ograničenom odgovornošću za proizvodnju, trgovinu i usluge, OIB 01709786550, Florijanski Trg 8, 48000 Koprivnica</izvorni_sadrzaj>
    <derivirana_varijabla naziv="DomainObject.Predmet.ProtustrankaWithAdressOIB_1">A.B.M. društvo s ograničenom odgovornošću za proizvodnju, trgovinu i usluge,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</izvorni_sadrzaj>
    <derivirana_varijabla naziv="DomainObject.Predmet.ProtustrankaNazivFormated_1">A.B.M. društvo s ograničenom odgovornošću za proizvodnju, trgovinu i usluge</derivirana_varijabla>
  </DomainObject.Predmet.ProtustrankaNazivFormated>
  <DomainObject.Predmet.ProtustrankaNazivFormatedOIB>
    <izvorni_sadrzaj>A.B.M. društvo s ograničenom odgovornošću za proizvodnju, trgovinu i usluge, OIB 01709786550</izvorni_sadrzaj>
    <derivirana_varijabla naziv="DomainObject.Predmet.ProtustrankaNazivFormatedOIB_1">A.B.M. društvo s ograničenom odgovornošću za proizvodnju, trgovinu i usluge,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</item>
    </izvorni_sadrzaj>
    <derivirana_varijabla naziv="DomainObject.Predmet.ProtuStrankaListFormated_1">
      <item>A.B.M. društvo s ograničenom odgovornošću za proizvodnju, trgovinu i usluge</item>
    </derivirana_varijabla>
  </DomainObject.Predmet.ProtuStrankaListFormated>
  <DomainObject.Predmet.ProtuStrankaListFormatedOIB>
    <izvorni_sadrzaj>
      <item>A.B.M. društvo s ograničenom odgovornošću za proizvodnju, trgovinu i usluge, OIB 01709786550</item>
    </izvorni_sadrzaj>
    <derivirana_varijabla naziv="DomainObject.Predmet.ProtuStrankaListFormatedOIB_1">
      <item>A.B.M. društvo s ograničenom odgovornošću za proizvodnju, trgovinu i usluge,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usluge, Florijanski Trg 8, 48000 Koprivnica</item>
    </izvorni_sadrzaj>
    <derivirana_varijabla naziv="DomainObject.Predmet.ProtuStrankaListFormatedWithAdress_1">
      <item>A.B.M. društvo s ograničenom odgovornošću za proizvodnju, trgovinu i usluge,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usluge, OIB 01709786550, Florijanski Trg 8, 48000 Koprivnica</item>
    </izvorni_sadrzaj>
    <derivirana_varijabla naziv="DomainObject.Predmet.ProtuStrankaListFormatedWithAdressOIB_1">
      <item>A.B.M. društvo s ograničenom odgovornošću za proizvodnju, trgovinu i usluge,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</item>
    </izvorni_sadrzaj>
    <derivirana_varijabla naziv="DomainObject.Predmet.ProtuStrankaListNazivFormated_1">
      <item>A.B.M. društvo s ograničenom odgovornošću za proizvodnju, trgovinu i usluge</item>
    </derivirana_varijabla>
  </DomainObject.Predmet.ProtuStrankaListNazivFormated>
  <DomainObject.Predmet.ProtuStrankaListNazivFormatedOIB>
    <izvorni_sadrzaj>
      <item>A.B.M. društvo s ograničenom odgovornošću za proizvodnju, trgovinu i usluge, OIB 01709786550</item>
    </izvorni_sadrzaj>
    <derivirana_varijabla naziv="DomainObject.Predmet.ProtuStrankaListNazivFormatedOIB_1">
      <item>A.B.M. društvo s ograničenom odgovornošću za proizvodnju, trgovinu i usluge, OIB 01709786550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</izvorni_sadrzaj>
    <derivirana_varijabla naziv="DomainObject.Predmet.ProtustrankaIDrugi_1">A.B.M.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usluge, OIB 01709786550, Florijanski Trg 8, 48000 Koprivnica</izvorni_sadrzaj>
    <derivirana_varijabla naziv="DomainObject.Predmet.ProtustrankaIDrugiAdressOIB_1">A.B.M. društvo s ograničenom odgovornošću za proizvodnju, trgovinu i usluge,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</item>
      <item>Sudski registar, Trgovački sud u Varaždinu</item>
    </izvorni_sadrzaj>
    <derivirana_varijabla naziv="DomainObject.Predmet.SudioniciListNaziv_1">
      <item>Financijska agencija</item>
      <item>A.B.M. društvo s ograničenom odgovornošću za proizvodnju,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</izvorni_sadrzaj>
    <derivirana_varijabla naziv="DomainObject.Predmet.SudioniciListNazivOIB_1">
      <item>, OIB 85821130368</item>
      <item>, OIB 01709786550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EA6F8-05D7-48A7-BF17-AB8A1AA6C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1902</properties:Characters>
  <properties:Lines>63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2016-01-27T09:34:00Z</cp:lastPrinted>
  <dcterms:modified xmlns:xsi="http://www.w3.org/2001/XMLSchema-instance" xsi:type="dcterms:W3CDTF">2016-01-27T09:34:00Z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