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9e05c73" w14:textId="9e05c73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 xml:space="preserve">Zagreb, </w:t>
      </w:r>
      <w:proofErr w:type="spellStart"/>
      <w:r w:rsidRPr="009C5689" w:rsidR="00325398">
        <w:t>Amruševa</w:t>
      </w:r>
      <w:proofErr w:type="spellEnd"/>
      <w:r w:rsidRPr="009C5689" w:rsidR="00325398">
        <w:t xml:space="preserve">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5A5896">
        <w:t>1962/2019-3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5A5896">
        <w:t>1962</w:t>
      </w:r>
      <w:r w:rsidR="00126E59">
        <w:t>/201</w:t>
      </w:r>
      <w:r w:rsidR="005A5896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D80802">
        <w:t>2</w:t>
      </w:r>
      <w:r w:rsidR="000F48FA">
        <w:t>9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5A5896">
        <w:t>B.O.D. TRGOVAČKI CENTAR d.o.o.</w:t>
      </w:r>
      <w:r w:rsidR="001656E3">
        <w:t xml:space="preserve">, </w:t>
      </w:r>
      <w:r w:rsidR="006E6B54">
        <w:t xml:space="preserve">OIB: </w:t>
      </w:r>
      <w:r w:rsidR="000F48FA">
        <w:t>76308709641</w:t>
      </w:r>
      <w:r w:rsidR="00015352">
        <w:t xml:space="preserve"> sa sjedištem u </w:t>
      </w:r>
      <w:r w:rsidR="000F48FA">
        <w:t>Ilica 36, 10000 Zagreb</w:t>
      </w:r>
      <w:r w:rsidR="00D80802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0F48FA">
        <w:t>370.995,18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1656E3">
        <w:t>2</w:t>
      </w:r>
      <w:r w:rsidR="000F48FA">
        <w:t>9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E2725D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E2725D">
        <w:t>, v.r.</w:t>
      </w:r>
    </w:p>
    <w:p w:rsidR="00E2725D" w:rsidP="00572798" w:rsidRDefault="00E2725D">
      <w:pPr>
        <w:jc w:val="right"/>
      </w:pPr>
    </w:p>
    <w:p w:rsidRPr="00B8772A" w:rsidR="00E2725D" w:rsidP="00B33209" w:rsidRDefault="00E2725D">
      <w:pPr>
        <w:jc w:val="right"/>
      </w:pPr>
      <w:r w:rsidRPr="00B8772A">
        <w:t xml:space="preserve">Za točnost </w:t>
      </w:r>
      <w:proofErr w:type="spellStart"/>
      <w:r w:rsidRPr="00B8772A">
        <w:t>otpravka</w:t>
      </w:r>
      <w:proofErr w:type="spellEnd"/>
      <w:r w:rsidRPr="00B8772A">
        <w:t xml:space="preserve"> – ovlašteni službenik</w:t>
      </w:r>
    </w:p>
    <w:p w:rsidRPr="00B8772A" w:rsidR="00E2725D" w:rsidP="000B65C0" w:rsidRDefault="00E2725D">
      <w:pPr>
        <w:jc w:val="right"/>
      </w:pPr>
      <w:r>
        <w:t>Sara Draganjac</w:t>
      </w:r>
    </w:p>
    <w:p w:rsidRPr="009C5689" w:rsidR="00E2725D" w:rsidP="00572798" w:rsidRDefault="00E2725D">
      <w:pPr>
        <w:jc w:val="right"/>
      </w:pPr>
    </w:p>
    <w:p w:rsidRPr="009C5689" w:rsidR="00F8310C" w:rsidP="00572798" w:rsidRDefault="00F8310C">
      <w:pPr>
        <w:jc w:val="right"/>
      </w:pPr>
    </w:p>
    <w:p w:rsidRPr="009C5689" w:rsidR="00572798" w:rsidP="00F8310C" w:rsidRDefault="00F8310C">
      <w:r w:rsidRPr="009C5689">
        <w:t>DNA:</w:t>
      </w:r>
      <w:r w:rsidRPr="009C5689" w:rsidR="00572798">
        <w:t xml:space="preserve"> </w:t>
      </w:r>
    </w:p>
    <w:p w:rsidRPr="009C5689" w:rsidR="00F8310C" w:rsidP="00F8310C" w:rsidRDefault="00D50705">
      <w:r>
        <w:t>e- oglasna ploč</w:t>
      </w:r>
      <w:r w:rsidRPr="009C5689" w:rsidR="00F8310C">
        <w:t>a 45 dana</w:t>
      </w:r>
    </w:p>
    <w:sectPr w:rsidRPr="009C5689" w:rsidR="00F8310C" w:rsidSect="00E2725D">
      <w:headerReference w:type="even" r:id="rId11"/>
      <w:headerReference w:type="default" r:id="rId12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725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0F48FA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B337A"/>
    <w:rsid w:val="004C3A11"/>
    <w:rsid w:val="004F3962"/>
    <w:rsid w:val="0051490E"/>
    <w:rsid w:val="0053446F"/>
    <w:rsid w:val="00572798"/>
    <w:rsid w:val="00590AEF"/>
    <w:rsid w:val="00591994"/>
    <w:rsid w:val="00595F5C"/>
    <w:rsid w:val="005A0039"/>
    <w:rsid w:val="005A5896"/>
    <w:rsid w:val="005D476D"/>
    <w:rsid w:val="005E4AB8"/>
    <w:rsid w:val="005F0073"/>
    <w:rsid w:val="005F4627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80802"/>
    <w:rsid w:val="00DF1230"/>
    <w:rsid w:val="00E2725D"/>
    <w:rsid w:val="00E407FB"/>
    <w:rsid w:val="00E7728A"/>
    <w:rsid w:val="00E7781B"/>
    <w:rsid w:val="00EC3302"/>
    <w:rsid w:val="00ED6AA8"/>
    <w:rsid w:val="00EF30E9"/>
    <w:rsid w:val="00F034D3"/>
    <w:rsid w:val="00F74FD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272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725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725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725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725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7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listopada 2019.</izvorni_sadrzaj>
    <derivirana_varijabla naziv="DomainObject.DatumDonosenjaOdluke_1">29.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2019.</izvorni_sadrzaj>
    <derivirana_varijabla naziv="DomainObject.Predmet.DatumIzradeOptuznogAkta_1">8. kolovoza 2019.</derivirana_varijabla>
  </DomainObject.Predmet.DatumIzradeOptuznogAkta>
  <DomainObject.Predmet.DatumIzradeOptuznogAktaFormated>
    <izvorni_sadrzaj>8.8.2019.</izvorni_sadrzaj>
    <derivirana_varijabla naziv="DomainObject.Predmet.DatumIzradeOptuznogAktaFormated_1">8.8.2019.</derivirana_varijabla>
  </DomainObject.Predmet.DatumIzradeOptuznogAktaFormated>
  <DomainObject.Predmet.DatumOsnivanja>
    <izvorni_sadrzaj>8. kolovoza 2019.</izvorni_sadrzaj>
    <derivirana_varijabla naziv="DomainObject.Predmet.DatumOsnivanja_1">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2019.</izvorni_sadrzaj>
    <derivirana_varijabla naziv="DomainObject.Predmet.DatumPrimitkaOptuznogAkta_1">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St-1962/2019</izvorni_sadrzaj>
    <derivirana_varijabla naziv="DomainObject.Predmet.OznakaBroj_1">St-1962/2019</derivirana_varijabla>
  </DomainObject.Predmet.OznakaBroj>
  <DomainObject.Predmet.OznakaBrojOptuznogAkta>
    <izvorni_sadrzaj>04-06-19-3406</izvorni_sadrzaj>
    <derivirana_varijabla naziv="DomainObject.Predmet.OznakaBrojOptuznogAkta_1">04-06-19-3406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B.O.D. TRGOVAČKI CENTAR društvo s ograničenom odgovornošću za upravljanje nekretninama</izvorni_sadrzaj>
    <derivirana_varijabla naziv="DomainObject.Predmet.ProtustrankaFormated_1">  B.O.D. TRGOVAČKI CENTAR društvo s ograničenom odgovornošću za upravljanje nekretninama</derivirana_varijabla>
  </DomainObject.Predmet.ProtustrankaFormated>
  <DomainObject.Predmet.ProtustrankaFormatedOIB>
    <izvorni_sadrzaj>  B.O.D. TRGOVAČKI CENTAR društvo s ograničenom odgovornošću za upravljanje nekretninama, OIB 76308709641</izvorni_sadrzaj>
    <derivirana_varijabla naziv="DomainObject.Predmet.ProtustrankaFormatedOIB_1">  B.O.D. TRGOVAČKI CENTAR društvo s ograničenom odgovornošću za upravljanje nekretninama, OIB 76308709641</derivirana_varijabla>
  </DomainObject.Predmet.ProtustrankaFormatedOIB>
  <DomainObject.Predmet.ProtustrankaFormatedWithAdress>
    <izvorni_sadrzaj> B.O.D. TRGOVAČKI CENTAR društvo s ograničenom odgovornošću za upravljanje nekretninama, Ilica 36, 10000 Zagreb</izvorni_sadrzaj>
    <derivirana_varijabla naziv="DomainObject.Predmet.ProtustrankaFormatedWithAdress_1"> B.O.D. TRGOVAČKI CENTAR društvo s ograničenom odgovornošću za upravljanje nekretninama, Ilica 36, 10000 Zagreb</derivirana_varijabla>
  </DomainObject.Predmet.ProtustrankaFormatedWithAdress>
  <DomainObject.Predmet.ProtustrankaFormatedWithAdressOIB>
    <izvorni_sadrzaj> B.O.D. TRGOVAČKI CENTAR društvo s ograničenom odgovornošću za upravljanje nekretninama, OIB 76308709641, Ilica 36, 10000 Zagreb</izvorni_sadrzaj>
    <derivirana_varijabla naziv="DomainObject.Predmet.ProtustrankaFormatedWithAdressOIB_1"> B.O.D. TRGOVAČKI CENTAR društvo s ograničenom odgovornošću za upravljanje nekretninama, OIB 76308709641, Ilica 36, 10000 Zagreb</derivirana_varijabla>
  </DomainObject.Predmet.ProtustrankaFormatedWithAdressOIB>
  <DomainObject.Predmet.ProtustrankaWithAdress>
    <izvorni_sadrzaj>B.O.D. TRGOVAČKI CENTAR društvo s ograničenom odgovornošću za upravljanje nekretninama Ilica 36, 10000 Zagreb</izvorni_sadrzaj>
    <derivirana_varijabla naziv="DomainObject.Predmet.ProtustrankaWithAdress_1">B.O.D. TRGOVAČKI CENTAR društvo s ograničenom odgovornošću za upravljanje nekretninama Ilica 36, 10000 Zagreb</derivirana_varijabla>
  </DomainObject.Predmet.ProtustrankaWithAdress>
  <DomainObject.Predmet.ProtustrankaWithAdressOIB>
    <izvorni_sadrzaj>B.O.D. TRGOVAČKI CENTAR društvo s ograničenom odgovornošću za upravljanje nekretninama, OIB 76308709641, Ilica 36, 10000 Zagreb</izvorni_sadrzaj>
    <derivirana_varijabla naziv="DomainObject.Predmet.ProtustrankaWithAdressOIB_1">B.O.D. TRGOVAČKI CENTAR društvo s ograničenom odgovornošću za upravljanje nekretninama, OIB 76308709641, Ilica 36, 10000 Zagreb</derivirana_varijabla>
  </DomainObject.Predmet.ProtustrankaWithAdressOIB>
  <DomainObject.Predmet.ProtustrankaNazivFormated>
    <izvorni_sadrzaj>B.O.D. TRGOVAČKI CENTAR društvo s ograničenom odgovornošću za upravljanje nekretninama</izvorni_sadrzaj>
    <derivirana_varijabla naziv="DomainObject.Predmet.ProtustrankaNazivFormated_1">B.O.D. TRGOVAČKI CENTAR društvo s ograničenom odgovornošću za upravljanje nekretninama</derivirana_varijabla>
  </DomainObject.Predmet.ProtustrankaNazivFormated>
  <DomainObject.Predmet.ProtustrankaNazivFormatedOIB>
    <izvorni_sadrzaj>B.O.D. TRGOVAČKI CENTAR društvo s ograničenom odgovornošću za upravljanje nekretninama, OIB 76308709641</izvorni_sadrzaj>
    <derivirana_varijabla naziv="DomainObject.Predmet.ProtustrankaNazivFormatedOIB_1">B.O.D. TRGOVAČKI CENTAR društvo s ograničenom odgovornošću za upravljanje nekretninama, OIB 76308709641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B.O.D. TRGOVAČKI CENTAR društvo s ograničenom odgovornošću za upravljanje nekretninama</item>
    </izvorni_sadrzaj>
    <derivirana_varijabla naziv="DomainObject.Predmet.ProtuStrankaListFormated_1">
      <item>B.O.D. TRGOVAČKI CENTAR društvo s ograničenom odgovornošću za upravljanje nekretninama</item>
    </derivirana_varijabla>
  </DomainObject.Predmet.ProtuStrankaListFormated>
  <DomainObject.Predmet.ProtuStrankaListFormatedOIB>
    <izvorni_sadrzaj>
      <item>B.O.D. TRGOVAČKI CENTAR društvo s ograničenom odgovornošću za upravljanje nekretninama, OIB 76308709641</item>
    </izvorni_sadrzaj>
    <derivirana_varijabla naziv="DomainObject.Predmet.ProtuStrankaListFormatedOIB_1">
      <item>B.O.D. TRGOVAČKI CENTAR društvo s ograničenom odgovornošću za upravljanje nekretninama, OIB 76308709641</item>
    </derivirana_varijabla>
  </DomainObject.Predmet.ProtuStrankaListFormatedOIB>
  <DomainObject.Predmet.ProtuStrankaListFormatedWithAdress>
    <izvorni_sadrzaj>
      <item>B.O.D. TRGOVAČKI CENTAR društvo s ograničenom odgovornošću za upravljanje nekretninama, Ilica 36, 10000 Zagreb</item>
    </izvorni_sadrzaj>
    <derivirana_varijabla naziv="DomainObject.Predmet.ProtuStrankaListFormatedWithAdress_1">
      <item>B.O.D. TRGOVAČKI CENTAR društvo s ograničenom odgovornošću za upravljanje nekretninama, Ilica 36, 10000 Zagreb</item>
    </derivirana_varijabla>
  </DomainObject.Predmet.ProtuStrankaListFormatedWithAdress>
  <DomainObject.Predmet.ProtuStrankaListFormatedWithAdressOIB>
    <izvorni_sadrzaj>
      <item>B.O.D. TRGOVAČKI CENTAR društvo s ograničenom odgovornošću za upravljanje nekretninama, OIB 76308709641, Ilica 36, 10000 Zagreb</item>
    </izvorni_sadrzaj>
    <derivirana_varijabla naziv="DomainObject.Predmet.ProtuStrankaListFormatedWithAdressOIB_1">
      <item>B.O.D. TRGOVAČKI CENTAR društvo s ograničenom odgovornošću za upravljanje nekretninama, OIB 76308709641, Ilica 36, 10000 Zagreb</item>
    </derivirana_varijabla>
  </DomainObject.Predmet.ProtuStrankaListFormatedWithAdressOIB>
  <DomainObject.Predmet.ProtuStrankaListNazivFormated>
    <izvorni_sadrzaj>
      <item>B.O.D. TRGOVAČKI CENTAR društvo s ograničenom odgovornošću za upravljanje nekretninama</item>
    </izvorni_sadrzaj>
    <derivirana_varijabla naziv="DomainObject.Predmet.ProtuStrankaListNazivFormated_1">
      <item>B.O.D. TRGOVAČKI CENTAR društvo s ograničenom odgovornošću za upravljanje nekretninama</item>
    </derivirana_varijabla>
  </DomainObject.Predmet.ProtuStrankaListNazivFormated>
  <DomainObject.Predmet.ProtuStrankaListNazivFormatedOIB>
    <izvorni_sadrzaj>
      <item>B.O.D. TRGOVAČKI CENTAR društvo s ograničenom odgovornošću za upravljanje nekretninama, OIB 76308709641</item>
    </izvorni_sadrzaj>
    <derivirana_varijabla naziv="DomainObject.Predmet.ProtuStrankaListNazivFormatedOIB_1">
      <item>B.O.D. TRGOVAČKI CENTAR društvo s ograničenom odgovornošću za upravljanje nekretninama, OIB 76308709641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listopada 2019.</izvorni_sadrzaj>
    <derivirana_varijabla naziv="DomainObject.Datum_1">29.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B.O.D. TRGOVAČKI CENTAR društvo s ograničenom odgovornošću za upravljanje nekretninama</izvorni_sadrzaj>
    <derivirana_varijabla naziv="DomainObject.Predmet.ProtustrankaIDrugi_1">B.O.D. TRGOVAČKI CENTAR društvo s ograničenom odgovornošću za upravljanje nekretninama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B.O.D. TRGOVAČKI CENTAR društvo s ograničenom odgovornošću za upravljanje nekretninama, OIB 76308709641, Ilica 36, 10000 Zagreb</izvorni_sadrzaj>
    <derivirana_varijabla naziv="DomainObject.Predmet.ProtustrankaIDrugiAdressOIB_1">B.O.D. TRGOVAČKI CENTAR društvo s ograničenom odgovornošću za upravljanje nekretninama, OIB 76308709641, Ilica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B.O.D. TRGOVAČKI CENTAR društvo s ograničenom odgovornošću za upravljanje nekretninama</item>
      <item>Financijska agencija</item>
    </izvorni_sadrzaj>
    <derivirana_varijabla naziv="DomainObject.Predmet.SudioniciListNaziv_1">
      <item>B.O.D. TRGOVAČKI CENTAR društvo s ograničenom odgovornošću za upravljanje nekretninama</item>
      <item>Financijska agencija</item>
    </derivirana_varijabla>
  </DomainObject.Predmet.SudioniciListNaziv>
  <DomainObject.Predmet.SudioniciListAdressOIB>
    <izvorni_sadrzaj>
      <item>B.O.D. TRGOVAČKI CENTAR društvo s ograničenom odgovornošću za upravljanje nekretninama, OIB 76308709641, Ilica 36,10000 Zagreb</item>
      <item>Financijska agencija, OIB 85821130368, TRG SVIBANJSKIH ŽRTAVA 1995. 1,10000 Zagreb</item>
    </izvorni_sadrzaj>
    <derivirana_varijabla naziv="DomainObject.Predmet.SudioniciListAdressOIB_1">
      <item>B.O.D. TRGOVAČKI CENTAR društvo s ograničenom odgovornošću za upravljanje nekretninama, OIB 76308709641, Ilica 36,10000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76308709641</item>
      <item>, OIB 85821130368</item>
    </izvorni_sadrzaj>
    <derivirana_varijabla naziv="DomainObject.Predmet.SudioniciListNazivOIB_1">
      <item>, OIB 76308709641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5161A-423B-458C-A7C6-69B8C9F106B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254</properties:Words>
  <properties:Characters>1406</properties:Characters>
  <properties:Lines>49</properties:Lines>
  <properties:Paragraphs>20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2019-10-29T12:44:00Z</dcterms:created>
  <dc:creator>ilukac</dc:creator>
  <cp:lastModifiedBy>Sara Draganjac</cp:lastModifiedBy>
  <cp:lastPrinted>2019-10-29T12:44:00Z</cp:lastPrinted>
  <dcterms:modified xmlns:xsi="http://www.w3.org/2001/XMLSchema-instance" xsi:type="dcterms:W3CDTF">2019-10-29T12:46:00Z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(St-1962-2019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