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fc39" w14:paraId="55cfc39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EE426C" w:rsidP="00EE426C" w:rsidR="00EE426C" w:rsidRPr="009E14B3">
      <w:r w:rsidRPr="009E14B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26C" w:rsidP="00EE426C" w:rsidR="00EE426C" w:rsidRPr="009E14B3">
      <w:pPr>
        <w:pStyle w:val="Tijeloteksta"/>
        <w:outlineLvl w:val="0"/>
      </w:pPr>
    </w:p>
    <w:p w:rsidRDefault="00EE426C" w:rsidP="00EE426C" w:rsidR="00EE426C" w:rsidRPr="009E14B3">
      <w:r w:rsidRPr="009E14B3">
        <w:t>REPUBLIKA HRVATSKA</w:t>
      </w:r>
    </w:p>
    <w:p w:rsidRDefault="00EE426C" w:rsidP="00EE426C" w:rsidR="00EE426C" w:rsidRPr="009E14B3">
      <w:r w:rsidRPr="009E14B3">
        <w:t xml:space="preserve">TRGOVAČKI SUD U ZAGREBU                    </w:t>
      </w:r>
      <w: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>
        <w:t>602/2016</w:t>
      </w:r>
      <w:r w:rsidR="00B6528F">
        <w:t>-35</w:t>
      </w:r>
    </w:p>
    <w:p w:rsidRDefault="00EE426C" w:rsidP="00EE426C" w:rsidR="00EE426C" w:rsidRPr="009E14B3">
      <w:r w:rsidRPr="009E14B3">
        <w:t>Amruševa 2/II</w:t>
      </w:r>
    </w:p>
    <w:p w:rsidRDefault="00EE426C" w:rsidP="00EE426C" w:rsidR="00EE426C" w:rsidRPr="009E14B3">
      <w:pPr>
        <w:jc w:val="center"/>
      </w:pPr>
      <w:r w:rsidRPr="009E14B3">
        <w:t>REPUBLIKA HRVATSKA</w:t>
      </w:r>
    </w:p>
    <w:p w:rsidRDefault="00EE426C" w:rsidP="00EE426C" w:rsidR="00EE426C">
      <w:pPr>
        <w:jc w:val="center"/>
      </w:pPr>
      <w:r w:rsidRPr="009E14B3">
        <w:t>ZAKLJUČAK</w:t>
      </w:r>
    </w:p>
    <w:p w:rsidRDefault="00EE426C" w:rsidP="00EE426C" w:rsidR="00EE426C" w:rsidRPr="009E14B3">
      <w:pPr>
        <w:jc w:val="center"/>
      </w:pPr>
    </w:p>
    <w:p w:rsidRDefault="00EE426C" w:rsidP="00EE426C" w:rsidR="00EE426C">
      <w:pPr>
        <w:jc w:val="both"/>
      </w:pPr>
      <w:r w:rsidRPr="002831EE">
        <w:t>Trgovački sud u Zagrebu, po sucu Nikoli Ribariću, u stečajnom predmetu u povodu zahtjeva FINANCIJSKE AGENCIJE, za provedbu stečajnog postupka nad dužnikom IMELA PROJEKT j.d.o.o., Zagreb (Grad Zagreb), Pešćans</w:t>
      </w:r>
      <w:r>
        <w:t>ka 133, OIB: 32853615136, dana 15</w:t>
      </w:r>
      <w:r w:rsidRPr="002831EE">
        <w:t xml:space="preserve">. </w:t>
      </w:r>
      <w:r>
        <w:t xml:space="preserve"> veljače</w:t>
      </w:r>
      <w:r w:rsidRPr="002831EE">
        <w:t xml:space="preserve"> 201</w:t>
      </w:r>
      <w:r>
        <w:t>8</w:t>
      </w:r>
      <w:r w:rsidRPr="002831EE">
        <w:t>.,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A917BD" w:rsidP="003812A3" w:rsidR="003812A3">
      <w:pPr>
        <w:jc w:val="center"/>
      </w:pPr>
      <w:r>
        <w:t xml:space="preserve">U Zagrebu </w:t>
      </w:r>
      <w:r w:rsidR="00EE426C">
        <w:t>1</w:t>
      </w:r>
      <w:r w:rsidR="00B6528F">
        <w:t>5</w:t>
      </w:r>
      <w:r w:rsidR="003812A3">
        <w:t>.</w:t>
      </w:r>
      <w:r w:rsidR="00EE426C">
        <w:t xml:space="preserve"> veljače</w:t>
      </w:r>
      <w:r w:rsidR="003812A3">
        <w:t xml:space="preserve"> 201</w:t>
      </w:r>
      <w:r w:rsidR="00EE426C">
        <w:t>8</w:t>
      </w:r>
      <w:r w:rsidR="003812A3">
        <w:t>.</w:t>
      </w:r>
    </w:p>
    <w:p w:rsidRDefault="006D44F4" w:rsidP="00B6528F" w:rsidR="00B6528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B6528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528F" w:rsidP="00E91121" w:rsidR="00B65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528F" w:rsidP="00E91121" w:rsidR="00B6528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528F" w:rsidP="00E91121" w:rsidR="00B6528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528F" w:rsidP="00E91121" w:rsidR="00B6528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B6528F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p w:rsidRDefault="00B6528F" w:rsidP="003812A3" w:rsidR="00B6528F"/>
    <w:sectPr w:rsidR="00B652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184CD6"/>
    <w:rsid w:val="003812A3"/>
    <w:rsid w:val="00470CCD"/>
    <w:rsid w:val="004719E0"/>
    <w:rsid w:val="00523F73"/>
    <w:rsid w:val="006B6778"/>
    <w:rsid w:val="006D44F4"/>
    <w:rsid w:val="00866CC1"/>
    <w:rsid w:val="00A721FA"/>
    <w:rsid w:val="00A917BD"/>
    <w:rsid w:val="00A93ED3"/>
    <w:rsid w:val="00B6528F"/>
    <w:rsid w:val="00D05CE0"/>
    <w:rsid w:val="00E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E426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EE426C"/>
    <w:rPr>
      <w:rFonts w:cs="Arial" w:eastAsia="Times New Roman" w:hAnsi="Arial" w:asci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C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CD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CD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CD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E426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EE426C"/>
    <w:rPr>
      <w:rFonts w:ascii="Arial" w:cs="Arial" w:eastAsia="Times New Roman" w:hAns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C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CD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CD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CD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120</properties:Words>
  <properties:Characters>663</properties:Characters>
  <properties:Lines>53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2018-02-15T10:38:00Z</dcterms:created>
  <dc:creator>Nikola Ribarić</dc:creator>
  <cp:lastModifiedBy>Jadranka Zelić</cp:lastModifiedBy>
  <cp:lastPrinted>2018-02-15T10:38:00Z</cp:lastPrinted>
  <dcterms:modified xmlns:xsi="http://www.w3.org/2001/XMLSchema-instance" xsi:type="dcterms:W3CDTF">2018-02-15T10:39:00Z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