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2250" w14:paraId="a692250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F134CD" w:rsidRPr="00F134CD">
        <w:t>MRIŽA RIBARSKA d.o.o., OIB: 95866467543, Split, Trumbićeva obala 13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="007F6FFF">
        <w:t xml:space="preserve">. godine sa početkom u </w:t>
      </w:r>
      <w:r w:rsidR="00F134CD">
        <w:t>11:40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mrežna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F134CD">
      <w:t>11</w:t>
    </w:r>
    <w:r w:rsidR="00800025">
      <w:t>6</w:t>
    </w:r>
    <w:r w:rsidR="00F134CD">
      <w:t>9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5E3E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MRIŽA RIBARSKA d.o.o. za trgovinu, ugostiteljstvo, turizam i proizvodnju ribolovnih alata i opreme</izvorni_sadrzaj>
    <derivirana_varijabla naziv="DomainObject.Predmet.ProtustrankaFormated_1">  MRIŽA RIBARSKA d.o.o. za trgovinu, ugostiteljstvo, turizam i proizvodnju ribolovnih alata i opreme</derivirana_varijabla>
  </DomainObject.Predmet.ProtustrankaFormated>
  <DomainObject.Predmet.ProtustrankaFormatedOIB>
    <izvorni_sadrzaj>  MRIŽA RIBARSKA d.o.o. za trgovinu, ugostiteljstvo, turizam i proizvodnju ribolovnih alata i opreme, OIB 95866467543</izvorni_sadrzaj>
    <derivirana_varijabla naziv="DomainObject.Predmet.ProtustrankaFormatedOIB_1">  MRIŽA RIBARSKA d.o.o. za trgovinu, ugostiteljstvo, turizam i proizvodnju ribolovnih alata i opreme, OIB 95866467543</derivirana_varijabla>
  </DomainObject.Predmet.ProtustrankaFormatedOIB>
  <DomainObject.Predmet.ProtustrankaFormatedWithAdress>
    <izvorni_sadrzaj> MRIŽA RIBARSKA d.o.o. za trgovinu, ugostiteljstvo, turizam i proizvodnju ribolovnih alata i opreme, Trumbićeva obala 13, 21000 Split</izvorni_sadrzaj>
    <derivirana_varijabla naziv="DomainObject.Predmet.ProtustrankaFormatedWithAdress_1"> MRIŽA RIBARSKA d.o.o. za trgovinu, ugostiteljstvo, turizam i proizvodnju ribolovnih alata i opreme, Trumbićeva obala 13, 21000 Split</derivirana_varijabla>
  </DomainObject.Predmet.ProtustrankaFormatedWithAdress>
  <DomainObject.Predmet.ProtustrankaFormatedWithAdressOIB>
    <izvorni_sadrzaj> MRIŽA RIBARSKA d.o.o. za trgovinu, ugostiteljstvo, turizam i proizvodnju ribolovnih alata i opreme, OIB 95866467543, Trumbićeva obala 13, 21000 Split</izvorni_sadrzaj>
    <derivirana_varijabla naziv="DomainObject.Predmet.ProtustrankaFormatedWithAdressOIB_1"> MRIŽA RIBARSKA d.o.o. za trgovinu, ugostiteljstvo, turizam i proizvodnju ribolovnih alata i opreme, OIB 95866467543, Trumbićeva obala 13, 21000 Split</derivirana_varijabla>
  </DomainObject.Predmet.ProtustrankaFormatedWithAdressOIB>
  <DomainObject.Predmet.ProtustrankaWithAdress>
    <izvorni_sadrzaj>MRIŽA RIBARSKA d.o.o. za trgovinu, ugostiteljstvo, turizam i proizvodnju ribolovnih alata i opreme Trumbićeva obala 13, 21000 Split</izvorni_sadrzaj>
    <derivirana_varijabla naziv="DomainObject.Predmet.ProtustrankaWithAdress_1">MRIŽA RIBARSKA d.o.o. za trgovinu, ugostiteljstvo, turizam i proizvodnju ribolovnih alata i opreme Trumbićeva obala 13, 21000 Split</derivirana_varijabla>
  </DomainObject.Predmet.ProtustrankaWithAdress>
  <DomainObject.Predmet.ProtustrankaWithAdressOIB>
    <izvorni_sadrzaj>MRIŽA RIBARSKA d.o.o. za trgovinu, ugostiteljstvo, turizam i proizvodnju ribolovnih alata i opreme, OIB 95866467543, Trumbićeva obala 13, 21000 Split</izvorni_sadrzaj>
    <derivirana_varijabla naziv="DomainObject.Predmet.ProtustrankaWithAdressOIB_1">MRIŽA RIBARSKA d.o.o. za trgovinu, ugostiteljstvo, turizam i proizvodnju ribolovnih alata i opreme, OIB 95866467543, Trumbićeva obala 13, 21000 Split</derivirana_varijabla>
  </DomainObject.Predmet.ProtustrankaWithAdressOIB>
  <DomainObject.Predmet.ProtustrankaNazivFormated>
    <izvorni_sadrzaj>MRIŽA RIBARSKA d.o.o. za trgovinu, ugostiteljstvo, turizam i proizvodnju ribolovnih alata i opreme</izvorni_sadrzaj>
    <derivirana_varijabla naziv="DomainObject.Predmet.ProtustrankaNazivFormated_1">MRIŽA RIBARSKA d.o.o. za trgovinu, ugostiteljstvo, turizam i proizvodnju ribolovnih alata i opreme</derivirana_varijabla>
  </DomainObject.Predmet.ProtustrankaNazivFormated>
  <DomainObject.Predmet.ProtustrankaNazivFormatedOIB>
    <izvorni_sadrzaj>MRIŽA RIBARSKA d.o.o. za trgovinu, ugostiteljstvo, turizam i proizvodnju ribolovnih alata i opreme, OIB 95866467543</izvorni_sadrzaj>
    <derivirana_varijabla naziv="DomainObject.Predmet.ProtustrankaNazivFormatedOIB_1">MRIŽA RIBARSKA d.o.o. za trgovinu, ugostiteljstvo, turizam i proizvodnju ribolovnih alata i opreme, OIB 95866467543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94337.74</izvorni_sadrzaj>
    <derivirana_varijabla naziv="DomainObject.Predmet.TrenutnaVrijednost_1">94337.74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MRIŽA RIBARSKA d.o.o. za trgovinu, ugostiteljstvo, turizam i proizvodnju ribolovnih alata i opreme</item>
    </izvorni_sadrzaj>
    <derivirana_varijabla naziv="DomainObject.Predmet.ProtuStrankaListFormated_1">
      <item>MRIŽA RIBARSKA d.o.o. za trgovinu, ugostiteljstvo, turizam i proizvodnju ribolovnih alata i opreme</item>
    </derivirana_varijabla>
  </DomainObject.Predmet.ProtuStrankaListFormated>
  <DomainObject.Predmet.ProtuStrankaListFormatedOIB>
    <izvorni_sadrzaj>
      <item>MRIŽA RIBARSKA d.o.o. za trgovinu, ugostiteljstvo, turizam i proizvodnju ribolovnih alata i opreme, OIB 95866467543</item>
    </izvorni_sadrzaj>
    <derivirana_varijabla naziv="DomainObject.Predmet.ProtuStrankaListFormatedOIB_1">
      <item>MRIŽA RIBARSKA d.o.o. za trgovinu, ugostiteljstvo, turizam i proizvodnju ribolovnih alata i opreme, OIB 95866467543</item>
    </derivirana_varijabla>
  </DomainObject.Predmet.ProtuStrankaListFormatedOIB>
  <DomainObject.Predmet.ProtuStrankaListFormatedWithAdress>
    <izvorni_sadrzaj>
      <item>MRIŽA RIBARSKA d.o.o. za trgovinu, ugostiteljstvo, turizam i proizvodnju ribolovnih alata i opreme, Trumbićeva obala 13, 21000 Split</item>
    </izvorni_sadrzaj>
    <derivirana_varijabla naziv="DomainObject.Predmet.ProtuStrankaListFormatedWithAdress_1">
      <item>MRIŽA RIBARSKA d.o.o. za trgovinu, ugostiteljstvo, turizam i proizvodnju ribolovnih alata i opreme, Trumbićeva obala 13, 21000 Split</item>
    </derivirana_varijabla>
  </DomainObject.Predmet.ProtuStrankaListFormatedWithAdress>
  <DomainObject.Predmet.ProtuStrankaListFormatedWithAdressOIB>
    <izvorni_sadrzaj>
      <item>MRIŽA RIBARSKA d.o.o. za trgovinu, ugostiteljstvo, turizam i proizvodnju ribolovnih alata i opreme, OIB 95866467543, Trumbićeva obala 13, 21000 Split</item>
    </izvorni_sadrzaj>
    <derivirana_varijabla naziv="DomainObject.Predmet.ProtuStrankaListFormatedWithAdressOIB_1">
      <item>MRIŽA RIBARSKA d.o.o. za trgovinu, ugostiteljstvo, turizam i proizvodnju ribolovnih alata i opreme, OIB 95866467543, Trumbićeva obala 13, 21000 Split</item>
    </derivirana_varijabla>
  </DomainObject.Predmet.ProtuStrankaListFormatedWithAdressOIB>
  <DomainObject.Predmet.ProtuStrankaListNazivFormated>
    <izvorni_sadrzaj>
      <item>MRIŽA RIBARSKA d.o.o. za trgovinu, ugostiteljstvo, turizam i proizvodnju ribolovnih alata i opreme</item>
    </izvorni_sadrzaj>
    <derivirana_varijabla naziv="DomainObject.Predmet.ProtuStrankaListNazivFormated_1">
      <item>MRIŽA RIBARSKA d.o.o. za trgovinu, ugostiteljstvo, turizam i proizvodnju ribolovnih alata i opreme</item>
    </derivirana_varijabla>
  </DomainObject.Predmet.ProtuStrankaListNazivFormated>
  <DomainObject.Predmet.ProtuStrankaListNazivFormatedOIB>
    <izvorni_sadrzaj>
      <item>MRIŽA RIBARSKA d.o.o. za trgovinu, ugostiteljstvo, turizam i proizvodnju ribolovnih alata i opreme, OIB 95866467543</item>
    </izvorni_sadrzaj>
    <derivirana_varijabla naziv="DomainObject.Predmet.ProtuStrankaListNazivFormatedOIB_1">
      <item>MRIŽA RIBARSKA d.o.o. za trgovinu, ugostiteljstvo, turizam i proizvodnju ribolovnih alata i opreme, OIB 95866467543</item>
    </derivirana_varijabla>
  </DomainObject.Predmet.ProtuStrankaListNazivFormatedOIB>
  <DomainObject.Predmet.OstaliListFormated>
    <izvorni_sadrzaj>
      <item>Damir Vuković</item>
    </izvorni_sadrzaj>
    <derivirana_varijabla naziv="DomainObject.Predmet.OstaliListFormated_1">
      <item>Damir Vuković</item>
    </derivirana_varijabla>
  </DomainObject.Predmet.OstaliListFormated>
  <DomainObject.Predmet.OstaliListFormatedOIB>
    <izvorni_sadrzaj>
      <item>Damir Vuković, OIB 52672625584</item>
    </izvorni_sadrzaj>
    <derivirana_varijabla naziv="DomainObject.Predmet.OstaliListFormatedOIB_1">
      <item>Damir Vuković, OIB 52672625584</item>
    </derivirana_varijabla>
  </DomainObject.Predmet.OstaliListFormatedOIB>
  <DomainObject.Predmet.OstaliListFormatedWithAdress>
    <izvorni_sadrzaj>
      <item>Damir Vuković, Vrh Kmana 6, 21000 Split</item>
    </izvorni_sadrzaj>
    <derivirana_varijabla naziv="DomainObject.Predmet.OstaliListFormatedWithAdress_1">
      <item>Damir Vuković, Vrh Kmana 6, 21000 Split</item>
    </derivirana_varijabla>
  </DomainObject.Predmet.OstaliListFormatedWithAdress>
  <DomainObject.Predmet.OstaliListFormatedWithAdressOIB>
    <izvorni_sadrzaj>
      <item>Damir Vuković, OIB 52672625584, Vrh Kmana 6, 21000 Split</item>
    </izvorni_sadrzaj>
    <derivirana_varijabla naziv="DomainObject.Predmet.OstaliListFormatedWithAdressOIB_1">
      <item>Damir Vuković, OIB 52672625584, Vrh Kmana 6, 21000 Split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52672625584</item>
    </izvorni_sadrzaj>
    <derivirana_varijabla naziv="DomainObject.Predmet.OstaliListNazivFormatedOIB_1">
      <item>Damir Vuković, OIB 52672625584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MRIŽA RIBARSKA d.o.o. za trgovinu, ugostiteljstvo, turizam i proizvodnju ribolovnih alata i opreme</izvorni_sadrzaj>
    <derivirana_varijabla naziv="DomainObject.Predmet.ProtustrankaIDrugi_1">MRIŽA RIBARSKA d.o.o. za trgovinu, ugostiteljstvo, turizam i proizvodnju ribolovnih alata i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MRIŽA RIBARSKA d.o.o. za trgovinu, ugostiteljstvo, turizam i proizvodnju ribolovnih alata i opreme, OIB 95866467543, Trumbićeva obala 13, 21000 Split</izvorni_sadrzaj>
    <derivirana_varijabla naziv="DomainObject.Predmet.ProtustrankaIDrugiAdressOIB_1">MRIŽA RIBARSKA d.o.o. za trgovinu, ugostiteljstvo, turizam i proizvodnju ribolovnih alata i opreme, OIB 95866467543, Trumbićeva obala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MRIŽA RIBARSKA d.o.o. za trgovinu, ugostiteljstvo, turizam i proizvodnju ribolovnih alata i opreme</item>
      <item>FINANCIJSKA AGENCIJA, RC SPLIT</item>
      <item>Damir Vuković</item>
    </izvorni_sadrzaj>
    <derivirana_varijabla naziv="DomainObject.Predmet.SudioniciListNaziv_1">
      <item>MRIŽA RIBARSKA d.o.o. za trgovinu, ugostiteljstvo, turizam i proizvodnju ribolovnih alata i opreme</item>
      <item>FINANCIJSKA AGENCIJA, RC SPLIT</item>
      <item>Damir Vuković</item>
    </derivirana_varijabla>
  </DomainObject.Predmet.SudioniciListNaziv>
  <DomainObject.Predmet.SudioniciListAdressOIB>
    <izvorni_sadrzaj>
      <item>MRIŽA RIBARSKA d.o.o. za trgovinu, ugostiteljstvo, turizam i proizvodnju ribolovnih alata i opreme, OIB 95866467543, Trumbićeva obala 13,21000 Split</item>
      <item>FINANCIJSKA AGENCIJA, RC SPLIT, OIB 85821130368, Mažuranićevo šetalište 24 b,21000 Split</item>
      <item>Damir Vuković, OIB 52672625584, Vrh Kmana 6,21000 Split</item>
    </izvorni_sadrzaj>
    <derivirana_varijabla naziv="DomainObject.Predmet.SudioniciListAdressOIB_1">
      <item>MRIŽA RIBARSKA d.o.o. za trgovinu, ugostiteljstvo, turizam i proizvodnju ribolovnih alata i opreme, OIB 95866467543, Trumbićeva obala 13,21000 Split</item>
      <item>FINANCIJSKA AGENCIJA, RC SPLIT, OIB 85821130368, Mažuranićevo šetalište 24 b,21000 Split</item>
      <item>Damir Vuković, OIB 52672625584, Vrh Kmana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95866467543</item>
      <item>, OIB 85821130368</item>
      <item>, OIB 52672625584</item>
    </izvorni_sadrzaj>
    <derivirana_varijabla naziv="DomainObject.Predmet.SudioniciListNazivOIB_1">
      <item>, OIB 95866467543</item>
      <item>, OIB 85821130368</item>
      <item>, OIB 52672625584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690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2017-05-09T06:16:00Z</dcterms:created>
  <dc:creator>nmarunica</dc:creator>
  <cp:lastModifiedBy>Ana Golub Gruić</cp:lastModifiedBy>
  <cp:lastPrinted>2017-05-09T06:16:00Z</cp:lastPrinted>
  <dcterms:modified xmlns:xsi="http://www.w3.org/2001/XMLSchema-instance" xsi:type="dcterms:W3CDTF">2017-05-09T07:39:00Z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