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7466" w14:paraId="a417466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035C80">
        <w:t>13. srpnja</w:t>
      </w:r>
      <w:r w:rsidR="00A979A1">
        <w:t xml:space="preserve"> 2018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035C80">
        <w:rPr>
          <w:b/>
        </w:rPr>
        <w:t>četrnaesto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035C80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13. rujna</w:t>
      </w:r>
      <w:r w:rsidR="005618F9">
        <w:rPr>
          <w:b/>
          <w:u w:val="single"/>
        </w:rPr>
        <w:t xml:space="preserve"> 2018</w:t>
      </w:r>
      <w:r w:rsidR="00A23501" w:rsidRPr="002F7C35">
        <w:rPr>
          <w:b/>
          <w:u w:val="single"/>
        </w:rPr>
        <w:t xml:space="preserve">. godine u </w:t>
      </w:r>
      <w:r>
        <w:rPr>
          <w:b/>
          <w:u w:val="single"/>
        </w:rPr>
        <w:t>09,30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793A15">
        <w:rPr>
          <w:b/>
          <w:u w:val="single"/>
        </w:rPr>
        <w:t>4</w:t>
      </w:r>
      <w:r w:rsidR="00CD3580">
        <w:rPr>
          <w:b/>
          <w:u w:val="single"/>
        </w:rPr>
        <w:t>0</w:t>
      </w:r>
      <w:r w:rsidR="00A979A1">
        <w:rPr>
          <w:b/>
          <w:u w:val="single"/>
        </w:rPr>
        <w:t xml:space="preserve">0.000,00 </w:t>
      </w:r>
      <w:r w:rsidR="00831A03" w:rsidRPr="00F24692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793A15">
        <w:t>13. srpnja</w:t>
      </w:r>
      <w:r w:rsidR="00B92473">
        <w:t xml:space="preserve"> </w:t>
      </w:r>
      <w:r w:rsidR="00A979A1">
        <w:t xml:space="preserve"> 2018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4A60DD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4A60DD" w:rsidR="004A60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A60DD" w:rsidP="004A60DD" w:rsidR="004A60DD">
      <w:pPr>
        <w:ind w:firstLine="708" w:left="5664"/>
      </w:pPr>
      <w:r>
        <w:t>Vinka Mihalinčić</w:t>
      </w:r>
    </w:p>
    <w:p w:rsidRDefault="00622282" w:rsidP="004A60DD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60DD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BF53FB">
      <w:t>451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BF53FB">
      <w:t>451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5C80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A60DD"/>
    <w:rsid w:val="004B0809"/>
    <w:rsid w:val="004B13B6"/>
    <w:rsid w:val="004D6AD2"/>
    <w:rsid w:val="004E3573"/>
    <w:rsid w:val="004F59FE"/>
    <w:rsid w:val="00516D2E"/>
    <w:rsid w:val="00541E38"/>
    <w:rsid w:val="005618F9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3A1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2B05"/>
    <w:rsid w:val="00BE3191"/>
    <w:rsid w:val="00BF53FB"/>
    <w:rsid w:val="00C14DEC"/>
    <w:rsid w:val="00C31D53"/>
    <w:rsid w:val="00C34893"/>
    <w:rsid w:val="00C37DAC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B087E"/>
    <w:rsid w:val="00CB452B"/>
    <w:rsid w:val="00CC13F8"/>
    <w:rsid w:val="00CC1A08"/>
    <w:rsid w:val="00CD3580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60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0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0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0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0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60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0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0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0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0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956</properties:Words>
  <properties:Characters>5128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2018-07-13T08:22:00Z</dcterms:created>
  <dc:creator>BISERKA CALIC</dc:creator>
  <cp:lastModifiedBy>Vinka Mihalinčić</cp:lastModifiedBy>
  <cp:lastPrinted>2018-07-13T08:21:00Z</cp:lastPrinted>
  <dcterms:modified xmlns:xsi="http://www.w3.org/2001/XMLSchema-instance" xsi:type="dcterms:W3CDTF">2018-07-13T08:46:00Z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