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ea2d" w14:paraId="3cfea2d" w:rsidRDefault="006F4D67" w:rsidP="00443475" w:rsidR="00703041">
      <w:pPr>
        <w:tabs>
          <w:tab w:pos="7245" w:val="left"/>
        </w:tabs>
        <w:jc w:val="right"/>
        <w15:collapsed w:val="false"/>
      </w:pPr>
      <w:r>
        <w:t xml:space="preserve">Poslovni broj: </w:t>
      </w:r>
      <w:r w:rsidR="000C3465">
        <w:t>6</w:t>
      </w:r>
      <w:r w:rsidR="00117977">
        <w:t xml:space="preserve"> St-</w:t>
      </w:r>
      <w:r>
        <w:t>7/18-21</w:t>
      </w:r>
    </w:p>
    <w:p w:rsidRDefault="006F4D67" w:rsidP="006F4D67" w:rsidR="006F4D67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4D67" w:rsidP="006F4D67" w:rsidR="006F4D67" w:rsidRPr="00D21A2C">
      <w:pPr>
        <w:jc w:val="both"/>
      </w:pPr>
    </w:p>
    <w:p w:rsidRDefault="006F4D67" w:rsidP="006F4D67" w:rsidR="006F4D67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6F4D67" w:rsidP="006F4D67" w:rsidR="006F4D6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6F4D67" w:rsidP="006F4D67" w:rsidR="006F4D67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9307E3" w:rsidP="005E0C19" w:rsidR="009307E3">
      <w:pPr>
        <w:ind w:hanging="720" w:left="360"/>
        <w:rPr>
          <w:sz w:val="22"/>
          <w:szCs w:val="22"/>
        </w:rPr>
      </w:pPr>
    </w:p>
    <w:p w:rsidRDefault="006F4D67" w:rsidP="005E0C19" w:rsidR="006F4D67">
      <w:pPr>
        <w:ind w:hanging="720" w:left="360"/>
        <w:rPr>
          <w:sz w:val="22"/>
          <w:szCs w:val="22"/>
        </w:rPr>
      </w:pPr>
    </w:p>
    <w:p w:rsidRDefault="006F4D67" w:rsidP="006F4D67" w:rsidR="00912573">
      <w:pPr>
        <w:tabs>
          <w:tab w:pos="7245" w:val="left"/>
        </w:tabs>
        <w:jc w:val="center"/>
      </w:pPr>
      <w:r>
        <w:t>R E P U L I K A  H R V A T S K A</w:t>
      </w:r>
    </w:p>
    <w:p w:rsidRDefault="006F4D67" w:rsidP="006F4D67" w:rsidR="006F4D67">
      <w:pPr>
        <w:tabs>
          <w:tab w:pos="7245" w:val="left"/>
        </w:tabs>
        <w:jc w:val="center"/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9307E3" w:rsidP="00703041" w:rsidR="009307E3"/>
    <w:p w:rsidRDefault="00F40360" w:rsidP="0071436D" w:rsidR="00443475">
      <w:pPr>
        <w:ind w:firstLine="720"/>
        <w:jc w:val="both"/>
      </w:pPr>
      <w:r w:rsidRPr="00D877F2">
        <w:t xml:space="preserve">Trgovački sud u Osijeku, </w:t>
      </w:r>
      <w:r w:rsidR="000C3465">
        <w:t>po stečajnoj sutkinji Nadi Roso</w:t>
      </w:r>
      <w:r w:rsidRPr="00D877F2">
        <w:t xml:space="preserve">, u stečajnom postupku nad stečajnim dužnikom: </w:t>
      </w:r>
      <w:r w:rsidR="006F4D67" w:rsidRPr="006F4D67">
        <w:rPr>
          <w:b/>
        </w:rPr>
        <w:t>AGROPLUS d.o.o. „u stečaju“, Donji Miholjac, Industrijska zona Janjevci 6, MBS 030084910, OIB 07350499058</w:t>
      </w:r>
      <w:r w:rsidRPr="00D877F2">
        <w:t xml:space="preserve">, dana </w:t>
      </w:r>
      <w:r w:rsidR="006F4D67">
        <w:t>6. prosinca</w:t>
      </w:r>
      <w:r w:rsidR="0071436D">
        <w:t xml:space="preserve"> 2018. g.,</w:t>
      </w:r>
    </w:p>
    <w:p w:rsidRDefault="009307E3" w:rsidP="00443475" w:rsidR="009307E3">
      <w:pPr>
        <w:ind w:firstLine="720"/>
        <w:jc w:val="both"/>
      </w:pPr>
    </w:p>
    <w:p w:rsidRDefault="006F4D67" w:rsidP="00443475" w:rsidR="006F4D67" w:rsidRPr="00443475">
      <w:pPr>
        <w:ind w:firstLine="720"/>
        <w:jc w:val="both"/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6F4D67" w:rsidP="00A30202" w:rsidR="006F4D67">
      <w:pPr>
        <w:jc w:val="center"/>
      </w:pPr>
    </w:p>
    <w:p w:rsidRDefault="006F4D67" w:rsidP="006F4D67" w:rsidR="006F4D67" w:rsidRPr="00E667D8">
      <w:pPr>
        <w:numPr>
          <w:ilvl w:val="0"/>
          <w:numId w:val="9"/>
        </w:numPr>
        <w:suppressAutoHyphens/>
        <w:ind w:hanging="284" w:left="426"/>
        <w:jc w:val="both"/>
      </w:pPr>
      <w:r w:rsidRPr="00E667D8">
        <w:t xml:space="preserve">Temeljem odredbe čl. 247. st. 1. i st. 3. Stečajnog zakona (Narodne novine br. 71/2015 i 104/2017), a u svezi s odredbom članka 95. Ovršnog zakona (Narodne novine br. 112/12, 25/13, 93/14 i 55/16) </w:t>
      </w:r>
      <w:r w:rsidRPr="00403650">
        <w:rPr>
          <w:b/>
        </w:rPr>
        <w:t>određuje se prodaja u stečajnom postupku</w:t>
      </w:r>
      <w:r w:rsidRPr="00E667D8">
        <w:t>, uz odgovarajuću primjenu pravila o ovrsi na nekretninama, nekretnin</w:t>
      </w:r>
      <w:r>
        <w:t>e</w:t>
      </w:r>
      <w:r w:rsidRPr="00E667D8">
        <w:t xml:space="preserve"> u vlasništvu stečajnog dužnika </w:t>
      </w:r>
      <w:r w:rsidRPr="00403650">
        <w:t>AGROPLUS d.o.o. – „u stečaju“ OIB 07350499058</w:t>
      </w:r>
      <w:r>
        <w:t xml:space="preserve">, </w:t>
      </w:r>
      <w:r w:rsidRPr="00403650">
        <w:t xml:space="preserve">Donji Miholjac, Industrijska zona Janjevci 6, </w:t>
      </w:r>
      <w:r>
        <w:t>i to:</w:t>
      </w:r>
    </w:p>
    <w:p w:rsidRDefault="006F4D67" w:rsidP="006F4D67" w:rsidR="006F4D67">
      <w:pPr>
        <w:numPr>
          <w:ilvl w:val="0"/>
          <w:numId w:val="8"/>
        </w:numPr>
        <w:ind w:hanging="284" w:left="426"/>
        <w:jc w:val="both"/>
      </w:pPr>
      <w:r w:rsidRPr="005620FA">
        <w:rPr>
          <w:color w:val="000000"/>
        </w:rPr>
        <w:t xml:space="preserve">Nekretnina upisana </w:t>
      </w:r>
      <w:r>
        <w:rPr>
          <w:color w:val="000000"/>
        </w:rPr>
        <w:t xml:space="preserve">u zemljišne knjige </w:t>
      </w:r>
      <w:r w:rsidRPr="005620FA">
        <w:rPr>
          <w:color w:val="000000"/>
        </w:rPr>
        <w:t xml:space="preserve">Općinskog suda u Osijeku, </w:t>
      </w:r>
      <w:proofErr w:type="spellStart"/>
      <w:r w:rsidRPr="005620FA">
        <w:rPr>
          <w:color w:val="000000"/>
        </w:rPr>
        <w:t>Zk</w:t>
      </w:r>
      <w:proofErr w:type="spellEnd"/>
      <w:r w:rsidRPr="005620FA">
        <w:rPr>
          <w:color w:val="000000"/>
        </w:rPr>
        <w:t xml:space="preserve"> odjel Donji Miholjac, u </w:t>
      </w:r>
      <w:proofErr w:type="spellStart"/>
      <w:r w:rsidRPr="005620FA">
        <w:t>zk.ul</w:t>
      </w:r>
      <w:proofErr w:type="spellEnd"/>
      <w:r w:rsidRPr="005620FA">
        <w:t xml:space="preserve">. 302 za </w:t>
      </w:r>
      <w:proofErr w:type="spellStart"/>
      <w:r w:rsidRPr="005620FA">
        <w:t>ko</w:t>
      </w:r>
      <w:proofErr w:type="spellEnd"/>
      <w:r w:rsidRPr="005620FA">
        <w:t xml:space="preserve"> Donji Miholjac kč.br. 1674/1 </w:t>
      </w:r>
      <w:r>
        <w:t>dvorište i zemljište pod zgradama od 5443 m², (</w:t>
      </w:r>
      <w:r w:rsidRPr="005620FA">
        <w:rPr>
          <w:b/>
        </w:rPr>
        <w:t>uknjiženo pravo građenja za korist NEXUS GRADNJA d.o.o.</w:t>
      </w:r>
      <w:r>
        <w:t xml:space="preserve"> Donji Miholjac, na rok od 50 godina),</w:t>
      </w:r>
    </w:p>
    <w:p w:rsidRDefault="006F4D67" w:rsidP="006F4D67" w:rsidR="006F4D67">
      <w:pPr>
        <w:ind w:left="426"/>
        <w:jc w:val="both"/>
      </w:pPr>
      <w:r w:rsidRPr="002722BF">
        <w:t xml:space="preserve">Na nekretnini je </w:t>
      </w:r>
      <w:r w:rsidRPr="00FC2816">
        <w:t>upisano pravo zaloga za iznos od 1.600.000,00 Eura u korist Hypo-Alpe-</w:t>
      </w:r>
      <w:proofErr w:type="spellStart"/>
      <w:r w:rsidRPr="00FC2816">
        <w:t>Adria</w:t>
      </w:r>
      <w:proofErr w:type="spellEnd"/>
      <w:r w:rsidRPr="00FC2816">
        <w:t xml:space="preserve">-Bank d.d., </w:t>
      </w:r>
    </w:p>
    <w:p w:rsidRDefault="006F4D67" w:rsidP="006F4D67" w:rsidR="006F4D67">
      <w:pPr>
        <w:jc w:val="both"/>
      </w:pPr>
    </w:p>
    <w:p w:rsidRDefault="006F4D67" w:rsidP="006F4D67" w:rsidR="006F4D67" w:rsidRPr="002F5EA0">
      <w:pPr>
        <w:numPr>
          <w:ilvl w:val="0"/>
          <w:numId w:val="8"/>
        </w:numPr>
        <w:ind w:hanging="284" w:left="426"/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</w:t>
      </w:r>
      <w:proofErr w:type="spellStart"/>
      <w:r w:rsidRPr="00810AEC">
        <w:rPr>
          <w:color w:val="000000"/>
        </w:rPr>
        <w:t>Beničanci</w:t>
      </w:r>
      <w:proofErr w:type="spellEnd"/>
      <w:r w:rsidRPr="00810AEC">
        <w:rPr>
          <w:color w:val="000000"/>
        </w:rPr>
        <w:t xml:space="preserve">, </w:t>
      </w:r>
      <w:proofErr w:type="spellStart"/>
      <w:r w:rsidRPr="00810AEC">
        <w:rPr>
          <w:color w:val="000000"/>
        </w:rPr>
        <w:t>zk.ul</w:t>
      </w:r>
      <w:proofErr w:type="spellEnd"/>
      <w:r w:rsidRPr="00810AEC">
        <w:rPr>
          <w:color w:val="000000"/>
        </w:rPr>
        <w:t xml:space="preserve">. 663, kč.br. 356/5 u naravi gospodarsko dvorište, upravna zgrada, pomoćna zgrada - portirnica, </w:t>
      </w:r>
      <w:proofErr w:type="spellStart"/>
      <w:r w:rsidRPr="00810AEC">
        <w:rPr>
          <w:color w:val="000000"/>
        </w:rPr>
        <w:t>Magadenovac</w:t>
      </w:r>
      <w:proofErr w:type="spellEnd"/>
      <w:r w:rsidRPr="00810AEC">
        <w:rPr>
          <w:color w:val="000000"/>
        </w:rPr>
        <w:t>, Ružina 3a, ukupne površine 3458 m</w:t>
      </w:r>
      <w:r w:rsidRPr="00810AEC">
        <w:rPr>
          <w:b/>
          <w:color w:val="000000"/>
          <w:sz w:val="28"/>
          <w:szCs w:val="28"/>
        </w:rPr>
        <w:t>²</w:t>
      </w:r>
    </w:p>
    <w:p w:rsidRDefault="006F4D67" w:rsidP="006F4D67" w:rsidR="006F4D67">
      <w:pPr>
        <w:ind w:left="426"/>
        <w:jc w:val="both"/>
      </w:pPr>
      <w:r w:rsidRPr="002722BF">
        <w:t xml:space="preserve">Na nekretnini je upisano </w:t>
      </w:r>
      <w:proofErr w:type="spellStart"/>
      <w:r w:rsidRPr="002722BF">
        <w:t>razlučno</w:t>
      </w:r>
      <w:proofErr w:type="spellEnd"/>
      <w:r w:rsidRPr="002722BF">
        <w:t xml:space="preserve"> pravo u korist Žitar d.o.o. Donji Miholjac</w:t>
      </w:r>
      <w:r>
        <w:t xml:space="preserve"> za iznos od </w:t>
      </w:r>
      <w:r w:rsidRPr="002722BF">
        <w:t>3.409.591,00 kn</w:t>
      </w:r>
    </w:p>
    <w:p w:rsidRDefault="006F4D67" w:rsidP="006F4D67" w:rsidR="006F4D67">
      <w:pPr>
        <w:ind w:left="426"/>
        <w:jc w:val="both"/>
      </w:pPr>
    </w:p>
    <w:p w:rsidRDefault="006F4D67" w:rsidP="006F4D67" w:rsidR="006F4D67">
      <w:pPr>
        <w:numPr>
          <w:ilvl w:val="0"/>
          <w:numId w:val="8"/>
        </w:numPr>
        <w:ind w:hanging="284" w:left="426"/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</w:t>
      </w:r>
      <w:r w:rsidRPr="002F5EA0">
        <w:rPr>
          <w:color w:val="000000"/>
        </w:rPr>
        <w:t xml:space="preserve">Donji Miholjac, </w:t>
      </w:r>
      <w:proofErr w:type="spellStart"/>
      <w:r w:rsidRPr="002F5EA0">
        <w:rPr>
          <w:color w:val="000000"/>
        </w:rPr>
        <w:t>zk.ul</w:t>
      </w:r>
      <w:proofErr w:type="spellEnd"/>
      <w:r w:rsidRPr="002F5EA0">
        <w:rPr>
          <w:color w:val="000000"/>
        </w:rPr>
        <w:t xml:space="preserve">. 1623, kč.br. 753 u naravi kuća, dvor, oranica, voćnjak u </w:t>
      </w:r>
      <w:proofErr w:type="spellStart"/>
      <w:r w:rsidRPr="002F5EA0">
        <w:rPr>
          <w:color w:val="000000"/>
        </w:rPr>
        <w:t>Basaričekovoj</w:t>
      </w:r>
      <w:proofErr w:type="spellEnd"/>
      <w:r w:rsidRPr="002F5EA0">
        <w:rPr>
          <w:color w:val="000000"/>
        </w:rPr>
        <w:t>, ukupne površine 982 m</w:t>
      </w:r>
      <w:r w:rsidRPr="002F5EA0">
        <w:rPr>
          <w:b/>
          <w:color w:val="000000"/>
          <w:sz w:val="28"/>
          <w:szCs w:val="28"/>
        </w:rPr>
        <w:t>²</w:t>
      </w:r>
      <w:r w:rsidRPr="002F5EA0">
        <w:rPr>
          <w:color w:val="000000"/>
          <w:sz w:val="28"/>
          <w:szCs w:val="28"/>
        </w:rPr>
        <w:t>,</w:t>
      </w:r>
    </w:p>
    <w:p w:rsidRDefault="006F4D67" w:rsidP="006F4D67" w:rsidR="006F4D67" w:rsidRPr="00802547">
      <w:pPr>
        <w:ind w:left="426"/>
        <w:jc w:val="both"/>
        <w:rPr>
          <w:color w:val="000000"/>
        </w:rPr>
      </w:pPr>
      <w:r w:rsidRPr="002722BF">
        <w:t xml:space="preserve">Na nekretnini je upisano </w:t>
      </w:r>
      <w:proofErr w:type="spellStart"/>
      <w:r w:rsidRPr="002722BF">
        <w:t>razlučno</w:t>
      </w:r>
      <w:proofErr w:type="spellEnd"/>
      <w:r w:rsidRPr="002722BF">
        <w:t xml:space="preserve"> pravo u korist </w:t>
      </w:r>
      <w:r w:rsidRPr="002F5EA0">
        <w:t>RH, Ministarstvo financija, PU za iznos od 1.435.348,74 kn</w:t>
      </w:r>
    </w:p>
    <w:p w:rsidRDefault="006F4D67" w:rsidP="006F4D67" w:rsidR="006F4D67" w:rsidRPr="00810AEC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lastRenderedPageBreak/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color w:val="000000"/>
        </w:rPr>
        <w:t>zk.ul</w:t>
      </w:r>
      <w:proofErr w:type="spellEnd"/>
      <w:r w:rsidRPr="00810AEC">
        <w:rPr>
          <w:color w:val="000000"/>
        </w:rPr>
        <w:t>. 3094, kč.br. 1674/9 u naravi dvorište, Kolodvorska, ukupne površine 219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</w:p>
    <w:p w:rsidRDefault="006F4D67" w:rsidP="006F4D67" w:rsidR="006F4D67">
      <w:pPr>
        <w:ind w:left="360"/>
        <w:jc w:val="both"/>
      </w:pPr>
      <w:r w:rsidRPr="002722BF">
        <w:t xml:space="preserve">Na nekretnini je upisano </w:t>
      </w:r>
      <w:proofErr w:type="spellStart"/>
      <w:r w:rsidRPr="002722BF">
        <w:t>razlučno</w:t>
      </w:r>
      <w:proofErr w:type="spellEnd"/>
      <w:r w:rsidRPr="002722BF">
        <w:t xml:space="preserve"> pravo u korist </w:t>
      </w:r>
      <w:r w:rsidRPr="002F5EA0">
        <w:t>RH, Ministarstvo financija, PU za iznos od 1.435.348,74 kn</w:t>
      </w:r>
      <w:r>
        <w:t>.</w:t>
      </w:r>
    </w:p>
    <w:p w:rsidRDefault="006F4D67" w:rsidP="006F4D67" w:rsidR="006F4D67" w:rsidRPr="002F5EA0">
      <w:pPr>
        <w:ind w:left="360"/>
        <w:jc w:val="both"/>
        <w:rPr>
          <w:color w:val="000000"/>
        </w:rPr>
      </w:pPr>
    </w:p>
    <w:p w:rsidRDefault="006F4D67" w:rsidP="006F4D67" w:rsidR="006F4D67" w:rsidRPr="00DC574A">
      <w:pPr>
        <w:numPr>
          <w:ilvl w:val="0"/>
          <w:numId w:val="8"/>
        </w:numPr>
        <w:jc w:val="both"/>
      </w:pPr>
      <w:r w:rsidRPr="00DC574A">
        <w:rPr>
          <w:color w:val="000000"/>
        </w:rPr>
        <w:t xml:space="preserve">Nekretnina upisana kod Općinskog suda u Osijeku, </w:t>
      </w:r>
      <w:proofErr w:type="spellStart"/>
      <w:r w:rsidRPr="00DC574A">
        <w:rPr>
          <w:color w:val="000000"/>
        </w:rPr>
        <w:t>Zk</w:t>
      </w:r>
      <w:proofErr w:type="spellEnd"/>
      <w:r w:rsidRPr="00DC574A">
        <w:rPr>
          <w:color w:val="000000"/>
        </w:rPr>
        <w:t xml:space="preserve"> odjel Donji Miholjac, k.o. Donji Miholjac, </w:t>
      </w:r>
      <w:proofErr w:type="spellStart"/>
      <w:r w:rsidRPr="00DC574A">
        <w:rPr>
          <w:color w:val="000000"/>
        </w:rPr>
        <w:t>zk.ul</w:t>
      </w:r>
      <w:proofErr w:type="spellEnd"/>
      <w:r w:rsidRPr="00DC574A">
        <w:rPr>
          <w:color w:val="000000"/>
        </w:rPr>
        <w:t>. 3270, kč.br. 1674/2 u naravi dvorište, Kolodvorska, ukupne površine 1028 m</w:t>
      </w:r>
      <w:r w:rsidRPr="00DC574A">
        <w:rPr>
          <w:b/>
          <w:color w:val="000000"/>
          <w:sz w:val="28"/>
          <w:szCs w:val="28"/>
        </w:rPr>
        <w:t>²</w:t>
      </w:r>
      <w:r w:rsidRPr="00DC574A">
        <w:rPr>
          <w:color w:val="000000"/>
          <w:sz w:val="28"/>
          <w:szCs w:val="28"/>
        </w:rPr>
        <w:t>,</w:t>
      </w:r>
    </w:p>
    <w:p w:rsidRDefault="006F4D67" w:rsidP="006F4D67" w:rsidR="006F4D67">
      <w:pPr>
        <w:ind w:left="360"/>
        <w:jc w:val="both"/>
      </w:pPr>
      <w:r w:rsidRPr="002722BF">
        <w:t xml:space="preserve">Na nekretnini je upisano </w:t>
      </w:r>
      <w:proofErr w:type="spellStart"/>
      <w:r w:rsidRPr="002722BF">
        <w:t>razlučno</w:t>
      </w:r>
      <w:proofErr w:type="spellEnd"/>
      <w:r w:rsidRPr="002722BF">
        <w:t xml:space="preserve"> pravo u korist </w:t>
      </w:r>
      <w:r w:rsidRPr="002F5EA0">
        <w:t>RH, Ministarstvo financija, PU za iznos od 1.435.348,74 kn</w:t>
      </w:r>
      <w:r>
        <w:t>.</w:t>
      </w:r>
    </w:p>
    <w:p w:rsidRDefault="006F4D67" w:rsidP="006F4D67" w:rsidR="006F4D67">
      <w:pPr>
        <w:ind w:left="360"/>
        <w:jc w:val="both"/>
      </w:pPr>
    </w:p>
    <w:p w:rsidRDefault="006F4D67" w:rsidP="006F4D67" w:rsidR="006F4D67" w:rsidRPr="00DC574A">
      <w:pPr>
        <w:numPr>
          <w:ilvl w:val="0"/>
          <w:numId w:val="8"/>
        </w:numPr>
        <w:jc w:val="both"/>
      </w:pPr>
      <w:r w:rsidRPr="00DC574A">
        <w:rPr>
          <w:color w:val="000000"/>
        </w:rPr>
        <w:t xml:space="preserve">Nekretnina upisana u zemljišne knjige Općinskog suda u Puli-Pola,  k.o. Pula, </w:t>
      </w:r>
      <w:proofErr w:type="spellStart"/>
      <w:r w:rsidRPr="00DC574A">
        <w:rPr>
          <w:color w:val="000000"/>
        </w:rPr>
        <w:t>zk.ul</w:t>
      </w:r>
      <w:proofErr w:type="spellEnd"/>
      <w:r w:rsidRPr="00DC574A">
        <w:rPr>
          <w:color w:val="000000"/>
        </w:rPr>
        <w:t>. 19438, kč.br. 3165/1 u naravi tvornička hala, nadstrešnica za privredne potrebe, privredno dvorište površine 7782 m2, sveukupne površine 7782 m</w:t>
      </w:r>
      <w:r w:rsidRPr="00DC574A">
        <w:rPr>
          <w:b/>
          <w:color w:val="000000"/>
          <w:sz w:val="28"/>
          <w:szCs w:val="28"/>
        </w:rPr>
        <w:t>²</w:t>
      </w:r>
      <w:r w:rsidRPr="00DC574A">
        <w:rPr>
          <w:color w:val="000000"/>
          <w:sz w:val="28"/>
          <w:szCs w:val="28"/>
        </w:rPr>
        <w:t>,</w:t>
      </w:r>
    </w:p>
    <w:p w:rsidRDefault="006F4D67" w:rsidP="006F4D67" w:rsidR="006F4D67">
      <w:pPr>
        <w:ind w:left="360"/>
        <w:jc w:val="both"/>
      </w:pPr>
      <w:r w:rsidRPr="002722BF">
        <w:t xml:space="preserve">Na nekretnini je upisano </w:t>
      </w:r>
      <w:proofErr w:type="spellStart"/>
      <w:r w:rsidRPr="002722BF">
        <w:t>razlučno</w:t>
      </w:r>
      <w:proofErr w:type="spellEnd"/>
      <w:r w:rsidRPr="002722BF">
        <w:t xml:space="preserve"> pravo u korist </w:t>
      </w:r>
      <w:r>
        <w:t xml:space="preserve"> </w:t>
      </w:r>
      <w:r w:rsidRPr="002722BF">
        <w:t>Erste&amp;</w:t>
      </w:r>
      <w:proofErr w:type="spellStart"/>
      <w:r w:rsidRPr="002722BF">
        <w:t>steiermarkische</w:t>
      </w:r>
      <w:proofErr w:type="spellEnd"/>
      <w:r w:rsidRPr="002722BF">
        <w:t xml:space="preserve"> </w:t>
      </w:r>
      <w:proofErr w:type="spellStart"/>
      <w:r w:rsidRPr="002722BF">
        <w:t>bank</w:t>
      </w:r>
      <w:proofErr w:type="spellEnd"/>
      <w:r w:rsidRPr="002722BF">
        <w:t xml:space="preserve"> d.d.,</w:t>
      </w:r>
      <w:r>
        <w:t xml:space="preserve"> za iznos od 2</w:t>
      </w:r>
      <w:r w:rsidRPr="002722BF">
        <w:t>.000.000,00 Eura</w:t>
      </w:r>
      <w:r>
        <w:t xml:space="preserve"> i B2 Kapital d.o.o. Zagreb za iznos od 10.000.000,00 EURa</w:t>
      </w:r>
    </w:p>
    <w:p w:rsidRDefault="006F4D67" w:rsidP="006F4D67" w:rsidR="006F4D67">
      <w:pPr>
        <w:jc w:val="both"/>
      </w:pPr>
    </w:p>
    <w:p w:rsidRDefault="006F4D67" w:rsidP="006F4D67" w:rsidR="006F4D67" w:rsidRPr="00DC574A">
      <w:pPr>
        <w:numPr>
          <w:ilvl w:val="0"/>
          <w:numId w:val="8"/>
        </w:numPr>
        <w:jc w:val="both"/>
      </w:pPr>
      <w:r w:rsidRPr="00DC574A">
        <w:rPr>
          <w:color w:val="000000"/>
        </w:rPr>
        <w:t xml:space="preserve">Nekretnina upisana u zemljišne knjige Općinskog suda u Puli-Pola, Zemljišnoknjižni odjel Pula, k.o. Pula, </w:t>
      </w:r>
      <w:proofErr w:type="spellStart"/>
      <w:r w:rsidRPr="00DC574A">
        <w:rPr>
          <w:color w:val="000000"/>
        </w:rPr>
        <w:t>zk.ul</w:t>
      </w:r>
      <w:proofErr w:type="spellEnd"/>
      <w:r w:rsidRPr="00DC574A">
        <w:rPr>
          <w:color w:val="000000"/>
        </w:rPr>
        <w:t>. 21117, kč.br. 3165/5 u naravi oranica površine 1106 m</w:t>
      </w:r>
      <w:r w:rsidRPr="00DC574A">
        <w:rPr>
          <w:b/>
          <w:color w:val="000000"/>
          <w:sz w:val="28"/>
          <w:szCs w:val="28"/>
        </w:rPr>
        <w:t>²</w:t>
      </w:r>
      <w:r w:rsidRPr="00DC574A">
        <w:rPr>
          <w:color w:val="000000"/>
          <w:sz w:val="28"/>
          <w:szCs w:val="28"/>
        </w:rPr>
        <w:t>,</w:t>
      </w:r>
    </w:p>
    <w:p w:rsidRDefault="006F4D67" w:rsidP="006F4D67" w:rsidR="006F4D67">
      <w:pPr>
        <w:ind w:left="360"/>
        <w:jc w:val="both"/>
      </w:pPr>
      <w:r w:rsidRPr="002722BF">
        <w:t xml:space="preserve">Na nekretnini je upisano </w:t>
      </w:r>
      <w:proofErr w:type="spellStart"/>
      <w:r w:rsidRPr="002722BF">
        <w:t>razlučno</w:t>
      </w:r>
      <w:proofErr w:type="spellEnd"/>
      <w:r w:rsidRPr="002722BF">
        <w:t xml:space="preserve"> pravo u korist </w:t>
      </w:r>
      <w:r>
        <w:t xml:space="preserve"> </w:t>
      </w:r>
      <w:r w:rsidRPr="002722BF">
        <w:t>Erste&amp;</w:t>
      </w:r>
      <w:proofErr w:type="spellStart"/>
      <w:r w:rsidRPr="002722BF">
        <w:t>steiermarkische</w:t>
      </w:r>
      <w:proofErr w:type="spellEnd"/>
      <w:r w:rsidRPr="002722BF">
        <w:t xml:space="preserve"> </w:t>
      </w:r>
      <w:proofErr w:type="spellStart"/>
      <w:r w:rsidRPr="002722BF">
        <w:t>bank</w:t>
      </w:r>
      <w:proofErr w:type="spellEnd"/>
      <w:r w:rsidRPr="002722BF">
        <w:t xml:space="preserve"> d.d.,</w:t>
      </w:r>
      <w:r>
        <w:t xml:space="preserve"> za iznos od 2</w:t>
      </w:r>
      <w:r w:rsidRPr="002722BF">
        <w:t>.000.000,00 Eura</w:t>
      </w:r>
      <w:r>
        <w:t xml:space="preserve"> i B2 Kapital d.o.o. Zagreb za iznos od 10.000.000,00 EURa</w:t>
      </w:r>
    </w:p>
    <w:p w:rsidRDefault="006F4D67" w:rsidP="006F4D67" w:rsidR="006F4D67">
      <w:pPr>
        <w:pStyle w:val="Odlomakpopisa"/>
        <w:ind w:firstLine="360" w:left="0"/>
        <w:rPr>
          <w:b/>
        </w:rPr>
      </w:pPr>
      <w:r w:rsidRPr="00810AEC">
        <w:rPr>
          <w:b/>
        </w:rPr>
        <w:t xml:space="preserve">Nekretnine navedene pod točkom </w:t>
      </w:r>
      <w:r>
        <w:rPr>
          <w:b/>
        </w:rPr>
        <w:t>6</w:t>
      </w:r>
      <w:r w:rsidRPr="00810AEC">
        <w:rPr>
          <w:b/>
        </w:rPr>
        <w:t xml:space="preserve">. i </w:t>
      </w:r>
      <w:r>
        <w:rPr>
          <w:b/>
        </w:rPr>
        <w:t>7</w:t>
      </w:r>
      <w:r w:rsidRPr="00810AEC">
        <w:rPr>
          <w:b/>
        </w:rPr>
        <w:t>. prodaju se kao funkcionalna cjelina</w:t>
      </w:r>
    </w:p>
    <w:p w:rsidRDefault="006F4D67" w:rsidP="006F4D67" w:rsidR="006F4D67" w:rsidRPr="00810AEC">
      <w:pPr>
        <w:pStyle w:val="Odlomakpopisa"/>
        <w:rPr>
          <w:b/>
        </w:rPr>
      </w:pPr>
    </w:p>
    <w:p w:rsidRDefault="006F4D67" w:rsidP="006F4D67" w:rsidR="006F4D67" w:rsidRPr="00A578EE">
      <w:pPr>
        <w:numPr>
          <w:ilvl w:val="0"/>
          <w:numId w:val="8"/>
        </w:numPr>
        <w:jc w:val="both"/>
        <w:rPr>
          <w:color w:val="000000"/>
        </w:rPr>
      </w:pPr>
      <w:r w:rsidRPr="00A578EE">
        <w:rPr>
          <w:color w:val="000000"/>
        </w:rPr>
        <w:t xml:space="preserve">Nekretnina upisana kod Općinskog suda u Osijeku, </w:t>
      </w:r>
      <w:proofErr w:type="spellStart"/>
      <w:r w:rsidRPr="00A578EE">
        <w:rPr>
          <w:color w:val="000000"/>
        </w:rPr>
        <w:t>Zk</w:t>
      </w:r>
      <w:proofErr w:type="spellEnd"/>
      <w:r w:rsidRPr="00A578EE">
        <w:rPr>
          <w:color w:val="000000"/>
        </w:rPr>
        <w:t xml:space="preserve"> odjel Donji Miholjac, k.o. Donji Miholjac, </w:t>
      </w:r>
      <w:proofErr w:type="spellStart"/>
      <w:r w:rsidRPr="00A578EE">
        <w:rPr>
          <w:b/>
          <w:color w:val="000000"/>
        </w:rPr>
        <w:t>zk.ul</w:t>
      </w:r>
      <w:proofErr w:type="spellEnd"/>
      <w:r w:rsidRPr="00A578EE">
        <w:rPr>
          <w:b/>
          <w:color w:val="000000"/>
        </w:rPr>
        <w:t>. 1015, kč.br. 1672/1</w:t>
      </w:r>
    </w:p>
    <w:p w:rsidRDefault="006F4D67" w:rsidP="006F4D67" w:rsidR="006F4D67">
      <w:pPr>
        <w:ind w:left="360"/>
        <w:jc w:val="both"/>
        <w:rPr>
          <w:color w:val="000000"/>
        </w:rPr>
      </w:pPr>
      <w:r w:rsidRPr="00810AEC">
        <w:rPr>
          <w:color w:val="000000"/>
        </w:rPr>
        <w:t>Suvlasnički dio: 135</w:t>
      </w:r>
      <w:r w:rsidRPr="00B00D14">
        <w:rPr>
          <w:color w:val="000000"/>
        </w:rPr>
        <w:t>2</w:t>
      </w:r>
      <w:r w:rsidRPr="00810AEC">
        <w:rPr>
          <w:color w:val="000000"/>
        </w:rPr>
        <w:t>/10000 ETAŽNO VLASNIŠTVO (E</w:t>
      </w:r>
      <w:r w:rsidRPr="00A578EE">
        <w:rPr>
          <w:color w:val="000000"/>
        </w:rPr>
        <w:t>-26)</w:t>
      </w:r>
    </w:p>
    <w:p w:rsidRDefault="006F4D67" w:rsidP="006F4D67" w:rsidR="006F4D67" w:rsidRPr="00810AEC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 1. POSLOVNI PROSTOR 1  u prizemlju i galeriji, u diobnom planu označen ljubičastom bojom zvjezdasto osjenčan, koji se sastoji od: lokala, sanitarnog čvora, stubišta, hodnika, ureda 1, ureda 2, ureda 3, ureda 4, ukupne površine 244,44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  <w:r w:rsidRPr="00810AEC">
        <w:rPr>
          <w:color w:val="000000"/>
        </w:rPr>
        <w:t xml:space="preserve">, te sa </w:t>
      </w:r>
      <w:proofErr w:type="spellStart"/>
      <w:r w:rsidRPr="00810AEC">
        <w:rPr>
          <w:color w:val="000000"/>
        </w:rPr>
        <w:t>pripatcima</w:t>
      </w:r>
      <w:proofErr w:type="spellEnd"/>
      <w:r w:rsidRPr="00810AEC">
        <w:rPr>
          <w:color w:val="000000"/>
        </w:rPr>
        <w:t>:</w:t>
      </w:r>
      <w:r>
        <w:rPr>
          <w:color w:val="000000"/>
        </w:rPr>
        <w:t xml:space="preserve"> </w:t>
      </w:r>
      <w:r w:rsidRPr="00A578EE">
        <w:rPr>
          <w:color w:val="000000"/>
        </w:rPr>
        <w:t>parkiralište 12, parkiralište 13 i parkiralište 14, ukupne površine 33,12 m</w:t>
      </w:r>
      <w:r w:rsidRPr="00A578EE">
        <w:rPr>
          <w:b/>
          <w:color w:val="000000"/>
          <w:sz w:val="28"/>
          <w:szCs w:val="28"/>
        </w:rPr>
        <w:t>²</w:t>
      </w:r>
      <w:r w:rsidRPr="00A578EE">
        <w:rPr>
          <w:color w:val="000000"/>
          <w:sz w:val="28"/>
          <w:szCs w:val="28"/>
        </w:rPr>
        <w:t>,</w:t>
      </w:r>
    </w:p>
    <w:p w:rsidRDefault="006F4D67" w:rsidP="006F4D67" w:rsidR="006F4D67">
      <w:pPr>
        <w:ind w:left="284"/>
        <w:jc w:val="both"/>
        <w:rPr>
          <w:color w:val="000000"/>
        </w:rPr>
      </w:pPr>
      <w:r w:rsidRPr="002722BF">
        <w:t xml:space="preserve">Na nekretnini je upisano </w:t>
      </w:r>
      <w:proofErr w:type="spellStart"/>
      <w:r w:rsidRPr="002722BF">
        <w:t>razlučno</w:t>
      </w:r>
      <w:proofErr w:type="spellEnd"/>
      <w:r w:rsidRPr="002722BF">
        <w:t xml:space="preserve"> pravo u korist </w:t>
      </w:r>
      <w:r>
        <w:t xml:space="preserve"> </w:t>
      </w:r>
      <w:r w:rsidRPr="002722BF">
        <w:t>Erste&amp;</w:t>
      </w:r>
      <w:proofErr w:type="spellStart"/>
      <w:r w:rsidRPr="002722BF">
        <w:t>steiermarkische</w:t>
      </w:r>
      <w:proofErr w:type="spellEnd"/>
      <w:r w:rsidRPr="002722BF">
        <w:t xml:space="preserve"> </w:t>
      </w:r>
      <w:proofErr w:type="spellStart"/>
      <w:r w:rsidRPr="002722BF">
        <w:t>bank</w:t>
      </w:r>
      <w:proofErr w:type="spellEnd"/>
      <w:r w:rsidRPr="002722BF">
        <w:t xml:space="preserve"> d.d.,</w:t>
      </w:r>
      <w:r>
        <w:t xml:space="preserve"> za iznos od 169.000,00 Eura i 466.000,00 Eura</w:t>
      </w:r>
    </w:p>
    <w:p w:rsidRDefault="006F4D67" w:rsidP="006F4D67" w:rsidR="006F4D67" w:rsidRPr="00810AEC">
      <w:pPr>
        <w:jc w:val="both"/>
        <w:rPr>
          <w:color w:val="000000"/>
        </w:rPr>
      </w:pPr>
    </w:p>
    <w:p w:rsidRDefault="006F4D67" w:rsidP="006F4D67" w:rsidR="006F4D67" w:rsidRPr="0033545B">
      <w:pPr>
        <w:numPr>
          <w:ilvl w:val="0"/>
          <w:numId w:val="8"/>
        </w:numPr>
        <w:jc w:val="both"/>
        <w:rPr>
          <w:color w:val="000000"/>
        </w:rPr>
      </w:pPr>
      <w:r w:rsidRPr="0033545B">
        <w:rPr>
          <w:color w:val="000000"/>
        </w:rPr>
        <w:t xml:space="preserve">Nekretnina upisana kod Općinskog suda u Osijeku, </w:t>
      </w:r>
      <w:proofErr w:type="spellStart"/>
      <w:r w:rsidRPr="0033545B">
        <w:rPr>
          <w:color w:val="000000"/>
        </w:rPr>
        <w:t>Zk</w:t>
      </w:r>
      <w:proofErr w:type="spellEnd"/>
      <w:r w:rsidRPr="0033545B">
        <w:rPr>
          <w:color w:val="000000"/>
        </w:rPr>
        <w:t xml:space="preserve"> odjel Donji Miholjac, k.o. Donji Miholjac, </w:t>
      </w:r>
      <w:proofErr w:type="spellStart"/>
      <w:r w:rsidRPr="0033545B">
        <w:rPr>
          <w:b/>
          <w:color w:val="000000"/>
        </w:rPr>
        <w:t>zk.ul</w:t>
      </w:r>
      <w:proofErr w:type="spellEnd"/>
      <w:r w:rsidRPr="0033545B">
        <w:rPr>
          <w:b/>
          <w:color w:val="000000"/>
        </w:rPr>
        <w:t xml:space="preserve">. 1015, kč.br. 1672/1 </w:t>
      </w:r>
    </w:p>
    <w:p w:rsidRDefault="006F4D67" w:rsidP="006F4D67" w:rsidR="006F4D67">
      <w:pPr>
        <w:ind w:left="360"/>
        <w:jc w:val="both"/>
        <w:rPr>
          <w:color w:val="000000"/>
        </w:rPr>
      </w:pPr>
      <w:r w:rsidRPr="0033545B">
        <w:rPr>
          <w:color w:val="000000"/>
        </w:rPr>
        <w:t>Suvlasnički dio: 356/10000 ETAŽNO VLASNIŠTVO (E-27)</w:t>
      </w:r>
    </w:p>
    <w:p w:rsidRDefault="006F4D67" w:rsidP="006F4D67" w:rsidR="006F4D67" w:rsidRPr="00810AEC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 1. POSLOVNI PROSTOR 2 u prizemlju i galeriji, u diobnom planu označen zelenom  bojom zvjezdasto osjenčan, koji se sastoji od: lokala, sanitarnog čvora, stubišta, i hodnika, ureda 1, ureda 2,  ukupne površine 64,10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  <w:r w:rsidRPr="00810AEC">
        <w:rPr>
          <w:color w:val="000000"/>
        </w:rPr>
        <w:t xml:space="preserve"> te sa </w:t>
      </w:r>
      <w:proofErr w:type="spellStart"/>
      <w:r w:rsidRPr="00810AEC">
        <w:rPr>
          <w:color w:val="000000"/>
        </w:rPr>
        <w:t>pripatkom</w:t>
      </w:r>
      <w:proofErr w:type="spellEnd"/>
      <w:r w:rsidRPr="00810AEC">
        <w:rPr>
          <w:color w:val="000000"/>
        </w:rPr>
        <w:t>: parkiralište 16 ukupne površine 11,04 m</w:t>
      </w:r>
      <w:r w:rsidRPr="00810AEC">
        <w:rPr>
          <w:b/>
          <w:color w:val="000000"/>
          <w:sz w:val="28"/>
          <w:szCs w:val="28"/>
        </w:rPr>
        <w:t>²</w:t>
      </w:r>
      <w:r>
        <w:rPr>
          <w:b/>
          <w:color w:val="000000"/>
          <w:sz w:val="28"/>
          <w:szCs w:val="28"/>
        </w:rPr>
        <w:t>,</w:t>
      </w:r>
    </w:p>
    <w:p w:rsidRDefault="006F4D67" w:rsidP="006F4D67" w:rsidR="006F4D67">
      <w:pPr>
        <w:ind w:left="360"/>
        <w:jc w:val="both"/>
        <w:rPr>
          <w:i/>
        </w:rPr>
      </w:pPr>
      <w:r w:rsidRPr="002722BF">
        <w:t xml:space="preserve">Na nekretnini je upisano </w:t>
      </w:r>
      <w:proofErr w:type="spellStart"/>
      <w:r w:rsidRPr="002722BF">
        <w:t>razlučno</w:t>
      </w:r>
      <w:proofErr w:type="spellEnd"/>
      <w:r w:rsidRPr="002722BF">
        <w:t xml:space="preserve"> pravo u korist </w:t>
      </w:r>
      <w:r w:rsidRPr="002F5EA0">
        <w:t>RH, Ministarstvo financija, PU za iznos od 1.435.348,74 kn</w:t>
      </w:r>
    </w:p>
    <w:p w:rsidRDefault="006F4D67" w:rsidP="006F4D67" w:rsidR="006F4D67" w:rsidRPr="00810AEC">
      <w:pPr>
        <w:pStyle w:val="Odlomakpopisa"/>
      </w:pPr>
    </w:p>
    <w:p w:rsidRDefault="006F4D67" w:rsidP="006F4D67" w:rsidR="006F4D67" w:rsidRPr="006211E8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b/>
          <w:color w:val="000000"/>
        </w:rPr>
        <w:t>zk.ul</w:t>
      </w:r>
      <w:proofErr w:type="spellEnd"/>
      <w:r w:rsidRPr="00810AEC">
        <w:rPr>
          <w:b/>
          <w:color w:val="000000"/>
        </w:rPr>
        <w:t>. 1015, kč.br. 1672/1</w:t>
      </w:r>
    </w:p>
    <w:p w:rsidRDefault="006F4D67" w:rsidP="006F4D67" w:rsidR="006F4D67">
      <w:pPr>
        <w:ind w:left="360"/>
        <w:jc w:val="both"/>
        <w:rPr>
          <w:color w:val="000000"/>
        </w:rPr>
      </w:pPr>
      <w:r w:rsidRPr="00810AEC">
        <w:rPr>
          <w:color w:val="000000"/>
        </w:rPr>
        <w:t>Suvlasnički dio: 331/10000 ETAŽNO VLASNIŠTVO (</w:t>
      </w:r>
      <w:r w:rsidRPr="0033545B">
        <w:rPr>
          <w:color w:val="000000"/>
        </w:rPr>
        <w:t>E-30)</w:t>
      </w:r>
    </w:p>
    <w:p w:rsidRDefault="006F4D67" w:rsidP="006F4D67" w:rsidR="006F4D67" w:rsidRPr="00810AEC">
      <w:pPr>
        <w:ind w:left="360"/>
        <w:jc w:val="both"/>
        <w:rPr>
          <w:color w:val="000000"/>
        </w:rPr>
      </w:pPr>
      <w:r w:rsidRPr="00810AEC">
        <w:rPr>
          <w:color w:val="000000"/>
        </w:rPr>
        <w:lastRenderedPageBreak/>
        <w:t xml:space="preserve">1. STAN 1 na I. katu  u diobnom planu označen crvenom  bojom koso osjenčan, koji se sastoji od: hodnika, kuhinje, ostave, sobe, </w:t>
      </w:r>
      <w:proofErr w:type="spellStart"/>
      <w:r w:rsidRPr="00810AEC">
        <w:rPr>
          <w:color w:val="000000"/>
        </w:rPr>
        <w:t>loggie</w:t>
      </w:r>
      <w:proofErr w:type="spellEnd"/>
      <w:r w:rsidRPr="00810AEC">
        <w:rPr>
          <w:color w:val="000000"/>
        </w:rPr>
        <w:t xml:space="preserve"> i kupaonice, ukupne površine 76,05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  <w:r w:rsidRPr="00810AEC">
        <w:rPr>
          <w:color w:val="000000"/>
        </w:rPr>
        <w:t xml:space="preserve">  te sa </w:t>
      </w:r>
      <w:proofErr w:type="spellStart"/>
      <w:r w:rsidRPr="00810AEC">
        <w:rPr>
          <w:color w:val="000000"/>
        </w:rPr>
        <w:t>pripatcima</w:t>
      </w:r>
      <w:proofErr w:type="spellEnd"/>
      <w:r w:rsidRPr="00810AEC">
        <w:rPr>
          <w:color w:val="000000"/>
        </w:rPr>
        <w:t>: balkon i parkiralište 5 ukupne površine 17,51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</w:p>
    <w:p w:rsidRDefault="006F4D67" w:rsidP="006F4D67" w:rsidR="006F4D67">
      <w:pPr>
        <w:ind w:left="360"/>
        <w:jc w:val="both"/>
        <w:rPr>
          <w:i/>
        </w:rPr>
      </w:pPr>
      <w:r w:rsidRPr="002722BF">
        <w:t xml:space="preserve">Na nekretnini je upisano </w:t>
      </w:r>
      <w:proofErr w:type="spellStart"/>
      <w:r w:rsidRPr="002722BF">
        <w:t>razlučno</w:t>
      </w:r>
      <w:proofErr w:type="spellEnd"/>
      <w:r w:rsidRPr="002722BF">
        <w:t xml:space="preserve"> pravo u korist </w:t>
      </w:r>
      <w:r w:rsidRPr="002F5EA0">
        <w:t>RH, Ministarstvo financija, PU za iznos od 1.435.348,74 kn</w:t>
      </w:r>
    </w:p>
    <w:p w:rsidRDefault="006F4D67" w:rsidP="006F4D67" w:rsidR="006F4D67" w:rsidRPr="00810AEC">
      <w:pPr>
        <w:pStyle w:val="Odlomakpopisa"/>
      </w:pPr>
    </w:p>
    <w:p w:rsidRDefault="006F4D67" w:rsidP="006F4D67" w:rsidR="006F4D67" w:rsidRPr="006211E8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b/>
          <w:color w:val="000000"/>
        </w:rPr>
        <w:t>zk.ul</w:t>
      </w:r>
      <w:proofErr w:type="spellEnd"/>
      <w:r w:rsidRPr="00810AEC">
        <w:rPr>
          <w:b/>
          <w:color w:val="000000"/>
        </w:rPr>
        <w:t xml:space="preserve">. 1015, kč.br. 1672/1 </w:t>
      </w:r>
    </w:p>
    <w:p w:rsidRDefault="006F4D67" w:rsidP="006F4D67" w:rsidR="006F4D67">
      <w:pPr>
        <w:ind w:left="360"/>
        <w:jc w:val="both"/>
        <w:rPr>
          <w:color w:val="000000"/>
        </w:rPr>
      </w:pPr>
      <w:r w:rsidRPr="00810AEC">
        <w:rPr>
          <w:color w:val="000000"/>
        </w:rPr>
        <w:t>Suvlasnički dio: 19</w:t>
      </w:r>
      <w:r w:rsidRPr="00B00D14">
        <w:rPr>
          <w:color w:val="000000"/>
        </w:rPr>
        <w:t>4</w:t>
      </w:r>
      <w:r w:rsidRPr="00810AEC">
        <w:rPr>
          <w:color w:val="000000"/>
        </w:rPr>
        <w:t>/10000 ETAŽNO VLASNIŠTVO (</w:t>
      </w:r>
      <w:r w:rsidRPr="0033545B">
        <w:rPr>
          <w:color w:val="000000"/>
        </w:rPr>
        <w:t>E-31</w:t>
      </w:r>
      <w:r w:rsidRPr="00810AEC">
        <w:rPr>
          <w:color w:val="000000"/>
        </w:rPr>
        <w:t>)</w:t>
      </w:r>
    </w:p>
    <w:p w:rsidRDefault="006F4D67" w:rsidP="006F4D67" w:rsidR="006F4D67" w:rsidRPr="00810AEC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1. STAN 2 na I. katu  u diobnom planu označen plavom  bojom koso osjenčan, koji se sastoji od: hodnika, dnevnog boravka, kuhinje, ostave, sobe, </w:t>
      </w:r>
      <w:proofErr w:type="spellStart"/>
      <w:r w:rsidRPr="00810AEC">
        <w:rPr>
          <w:color w:val="000000"/>
        </w:rPr>
        <w:t>loggie</w:t>
      </w:r>
      <w:proofErr w:type="spellEnd"/>
      <w:r w:rsidRPr="00810AEC">
        <w:rPr>
          <w:color w:val="000000"/>
        </w:rPr>
        <w:t xml:space="preserve"> i kupaonice, ukupne površine 45,46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  <w:r w:rsidRPr="00810AEC">
        <w:rPr>
          <w:color w:val="000000"/>
        </w:rPr>
        <w:t xml:space="preserve">  te sa </w:t>
      </w:r>
      <w:proofErr w:type="spellStart"/>
      <w:r w:rsidRPr="00810AEC">
        <w:rPr>
          <w:color w:val="000000"/>
        </w:rPr>
        <w:t>pripatkom</w:t>
      </w:r>
      <w:proofErr w:type="spellEnd"/>
      <w:r w:rsidRPr="00810AEC">
        <w:rPr>
          <w:color w:val="000000"/>
        </w:rPr>
        <w:t xml:space="preserve">:  parkiralište </w:t>
      </w:r>
      <w:r w:rsidRPr="0033545B">
        <w:rPr>
          <w:color w:val="000000"/>
        </w:rPr>
        <w:t>17</w:t>
      </w:r>
      <w:r w:rsidRPr="00810AEC">
        <w:rPr>
          <w:color w:val="000000"/>
        </w:rPr>
        <w:t xml:space="preserve"> ukupne površine 11,04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</w:p>
    <w:p w:rsidRDefault="006F4D67" w:rsidP="006F4D67" w:rsidR="006F4D67">
      <w:pPr>
        <w:ind w:left="360"/>
        <w:jc w:val="both"/>
        <w:rPr>
          <w:i/>
        </w:rPr>
      </w:pPr>
      <w:r w:rsidRPr="002722BF">
        <w:t xml:space="preserve">Na nekretnini je upisano </w:t>
      </w:r>
      <w:proofErr w:type="spellStart"/>
      <w:r w:rsidRPr="002722BF">
        <w:t>razlučno</w:t>
      </w:r>
      <w:proofErr w:type="spellEnd"/>
      <w:r w:rsidRPr="002722BF">
        <w:t xml:space="preserve"> pravo u korist </w:t>
      </w:r>
      <w:r w:rsidRPr="002F5EA0">
        <w:t>RH, Ministarstvo financija, PU za iznos od 1.435.348,74 kn</w:t>
      </w:r>
    </w:p>
    <w:p w:rsidRDefault="006F4D67" w:rsidP="006F4D67" w:rsidR="006F4D67" w:rsidRPr="00810AEC">
      <w:pPr>
        <w:pStyle w:val="Odlomakpopisa"/>
      </w:pPr>
    </w:p>
    <w:p w:rsidRDefault="006F4D67" w:rsidP="006F4D67" w:rsidR="006F4D67" w:rsidRPr="006211E8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b/>
          <w:color w:val="000000"/>
        </w:rPr>
        <w:t>zk.ul</w:t>
      </w:r>
      <w:proofErr w:type="spellEnd"/>
      <w:r w:rsidRPr="00810AEC">
        <w:rPr>
          <w:b/>
          <w:color w:val="000000"/>
        </w:rPr>
        <w:t xml:space="preserve">. 1015, kč.br. 1672/1 </w:t>
      </w:r>
    </w:p>
    <w:p w:rsidRDefault="006F4D67" w:rsidP="006F4D67" w:rsidR="006F4D67">
      <w:pPr>
        <w:ind w:firstLine="360"/>
        <w:jc w:val="both"/>
        <w:rPr>
          <w:color w:val="000000"/>
        </w:rPr>
      </w:pPr>
      <w:r w:rsidRPr="00810AEC">
        <w:rPr>
          <w:color w:val="000000"/>
        </w:rPr>
        <w:t>Suvlasnički dio: 27</w:t>
      </w:r>
      <w:r w:rsidRPr="00B00D14">
        <w:rPr>
          <w:color w:val="000000"/>
        </w:rPr>
        <w:t>3</w:t>
      </w:r>
      <w:r w:rsidRPr="00810AEC">
        <w:rPr>
          <w:color w:val="000000"/>
        </w:rPr>
        <w:t>/10000 ETAŽNO VLASNIŠTVO (</w:t>
      </w:r>
      <w:r w:rsidRPr="00C86585">
        <w:rPr>
          <w:color w:val="000000"/>
        </w:rPr>
        <w:t>E-32</w:t>
      </w:r>
      <w:r w:rsidRPr="00810AEC">
        <w:rPr>
          <w:color w:val="000000"/>
        </w:rPr>
        <w:t>)</w:t>
      </w:r>
    </w:p>
    <w:p w:rsidRDefault="006F4D67" w:rsidP="006F4D67" w:rsidR="006F4D67" w:rsidRPr="00810AEC">
      <w:pPr>
        <w:ind w:firstLine="120" w:left="360"/>
        <w:jc w:val="both"/>
        <w:rPr>
          <w:color w:val="000000"/>
        </w:rPr>
      </w:pPr>
      <w:r w:rsidRPr="00810AEC">
        <w:rPr>
          <w:color w:val="000000"/>
        </w:rPr>
        <w:t xml:space="preserve">1. STAN 3 na I. katu  u diobnom planu označen smeđom  bojom koso osjenčan, koji se sastoji od: hodnika, dnevnog boravka, kuhinje, ostave, sobe, </w:t>
      </w:r>
      <w:proofErr w:type="spellStart"/>
      <w:r w:rsidRPr="00810AEC">
        <w:rPr>
          <w:color w:val="000000"/>
        </w:rPr>
        <w:t>loggie</w:t>
      </w:r>
      <w:proofErr w:type="spellEnd"/>
      <w:r w:rsidRPr="00810AEC">
        <w:rPr>
          <w:color w:val="000000"/>
        </w:rPr>
        <w:t xml:space="preserve"> i kupaonice, ukupne površine 62,76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  <w:r w:rsidRPr="00810AEC">
        <w:rPr>
          <w:color w:val="000000"/>
        </w:rPr>
        <w:t xml:space="preserve">  te sa </w:t>
      </w:r>
      <w:proofErr w:type="spellStart"/>
      <w:r w:rsidRPr="00810AEC">
        <w:rPr>
          <w:color w:val="000000"/>
        </w:rPr>
        <w:t>pripatkom</w:t>
      </w:r>
      <w:proofErr w:type="spellEnd"/>
      <w:r w:rsidRPr="00810AEC">
        <w:rPr>
          <w:color w:val="000000"/>
        </w:rPr>
        <w:t xml:space="preserve">:  parkiralište </w:t>
      </w:r>
      <w:r w:rsidRPr="00C86585">
        <w:rPr>
          <w:color w:val="000000"/>
        </w:rPr>
        <w:t>10,  ukupne površine 11,04 m</w:t>
      </w:r>
      <w:r w:rsidRPr="00C86585">
        <w:rPr>
          <w:b/>
          <w:color w:val="000000"/>
          <w:sz w:val="28"/>
          <w:szCs w:val="28"/>
        </w:rPr>
        <w:t>²</w:t>
      </w:r>
      <w:r w:rsidRPr="00C86585">
        <w:rPr>
          <w:color w:val="000000"/>
          <w:sz w:val="28"/>
          <w:szCs w:val="28"/>
        </w:rPr>
        <w:t>,</w:t>
      </w:r>
    </w:p>
    <w:p w:rsidRDefault="006F4D67" w:rsidP="006F4D67" w:rsidR="006F4D67">
      <w:pPr>
        <w:ind w:left="360"/>
        <w:jc w:val="both"/>
        <w:rPr>
          <w:i/>
        </w:rPr>
      </w:pPr>
      <w:r w:rsidRPr="002722BF">
        <w:t xml:space="preserve">Na nekretnini je upisano </w:t>
      </w:r>
      <w:proofErr w:type="spellStart"/>
      <w:r w:rsidRPr="002722BF">
        <w:t>razlučno</w:t>
      </w:r>
      <w:proofErr w:type="spellEnd"/>
      <w:r w:rsidRPr="002722BF">
        <w:t xml:space="preserve"> pravo u korist </w:t>
      </w:r>
      <w:r w:rsidRPr="002F5EA0">
        <w:t>RH, Ministarstvo financija, PU za iznos od 1.435.348,74 kn</w:t>
      </w:r>
    </w:p>
    <w:p w:rsidRDefault="006F4D67" w:rsidP="006F4D67" w:rsidR="006F4D67" w:rsidRPr="00810AEC">
      <w:pPr>
        <w:pStyle w:val="Odlomakpopisa"/>
      </w:pPr>
    </w:p>
    <w:p w:rsidRDefault="006F4D67" w:rsidP="006F4D67" w:rsidR="006F4D67" w:rsidRPr="006211E8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b/>
          <w:color w:val="000000"/>
        </w:rPr>
        <w:t>zk.ul</w:t>
      </w:r>
      <w:proofErr w:type="spellEnd"/>
      <w:r w:rsidRPr="00810AEC">
        <w:rPr>
          <w:b/>
          <w:color w:val="000000"/>
        </w:rPr>
        <w:t>. 1015, kč.br. 1672/1</w:t>
      </w:r>
    </w:p>
    <w:p w:rsidRDefault="006F4D67" w:rsidP="006F4D67" w:rsidR="006F4D67">
      <w:pPr>
        <w:ind w:left="360"/>
        <w:jc w:val="both"/>
        <w:rPr>
          <w:color w:val="000000"/>
        </w:rPr>
      </w:pPr>
      <w:r w:rsidRPr="00810AEC">
        <w:rPr>
          <w:color w:val="000000"/>
        </w:rPr>
        <w:t>Suvlasnički dio: 19</w:t>
      </w:r>
      <w:r w:rsidRPr="00B00D14">
        <w:rPr>
          <w:color w:val="000000"/>
        </w:rPr>
        <w:t>4</w:t>
      </w:r>
      <w:r w:rsidRPr="00810AEC">
        <w:rPr>
          <w:color w:val="000000"/>
        </w:rPr>
        <w:t>/10000 ETAŽNO VLASNIŠTVO (</w:t>
      </w:r>
      <w:r w:rsidRPr="00C86585">
        <w:rPr>
          <w:color w:val="000000"/>
        </w:rPr>
        <w:t>E-38)</w:t>
      </w:r>
    </w:p>
    <w:p w:rsidRDefault="006F4D67" w:rsidP="006F4D67" w:rsidR="006F4D67" w:rsidRPr="00810AEC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1. STAN 9 na II. katu  u diobnom planu označen crvenom  bojom vodoravno osjenčan, koji se sastoji od: hodnika, dnevnog boravka, kuhinje,  sobe,  </w:t>
      </w:r>
      <w:proofErr w:type="spellStart"/>
      <w:r w:rsidRPr="00810AEC">
        <w:rPr>
          <w:color w:val="000000"/>
        </w:rPr>
        <w:t>loggie</w:t>
      </w:r>
      <w:proofErr w:type="spellEnd"/>
      <w:r w:rsidRPr="00810AEC">
        <w:rPr>
          <w:color w:val="000000"/>
        </w:rPr>
        <w:t>, kupaonice i ostave , ukupne površine 45,46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  <w:r w:rsidRPr="00810AEC">
        <w:rPr>
          <w:color w:val="000000"/>
        </w:rPr>
        <w:t xml:space="preserve">  te sa </w:t>
      </w:r>
      <w:proofErr w:type="spellStart"/>
      <w:r w:rsidRPr="00810AEC">
        <w:rPr>
          <w:color w:val="000000"/>
        </w:rPr>
        <w:t>pripatkom</w:t>
      </w:r>
      <w:proofErr w:type="spellEnd"/>
      <w:r w:rsidRPr="00810AEC">
        <w:rPr>
          <w:color w:val="000000"/>
        </w:rPr>
        <w:t>:  parkiralište 11, ukupne površine 11,04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</w:p>
    <w:p w:rsidRDefault="006F4D67" w:rsidP="006F4D67" w:rsidR="006F4D67">
      <w:pPr>
        <w:ind w:left="360"/>
        <w:jc w:val="both"/>
        <w:rPr>
          <w:i/>
        </w:rPr>
      </w:pPr>
      <w:r w:rsidRPr="002722BF">
        <w:t xml:space="preserve">Na nekretnini je upisano </w:t>
      </w:r>
      <w:proofErr w:type="spellStart"/>
      <w:r w:rsidRPr="002722BF">
        <w:t>razlučno</w:t>
      </w:r>
      <w:proofErr w:type="spellEnd"/>
      <w:r w:rsidRPr="002722BF">
        <w:t xml:space="preserve"> pravo u korist </w:t>
      </w:r>
      <w:r w:rsidRPr="002F5EA0">
        <w:t>RH, Ministarstvo financija, PU za iznos od 1.435.348,74 kn</w:t>
      </w:r>
    </w:p>
    <w:p w:rsidRDefault="006F4D67" w:rsidP="006F4D67" w:rsidR="006F4D67" w:rsidRPr="00810AEC">
      <w:pPr>
        <w:pStyle w:val="Odlomakpopisa"/>
      </w:pPr>
    </w:p>
    <w:p w:rsidRDefault="006F4D67" w:rsidP="006F4D67" w:rsidR="006F4D67" w:rsidRPr="006211E8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b/>
          <w:color w:val="000000"/>
        </w:rPr>
        <w:t>zk.ul</w:t>
      </w:r>
      <w:proofErr w:type="spellEnd"/>
      <w:r w:rsidRPr="00810AEC">
        <w:rPr>
          <w:b/>
          <w:color w:val="000000"/>
        </w:rPr>
        <w:t>. 1015, kč.br. 1672/1</w:t>
      </w:r>
    </w:p>
    <w:p w:rsidRDefault="006F4D67" w:rsidP="006F4D67" w:rsidR="006F4D67">
      <w:pPr>
        <w:ind w:left="360"/>
        <w:jc w:val="both"/>
        <w:rPr>
          <w:color w:val="000000"/>
        </w:rPr>
      </w:pPr>
      <w:r w:rsidRPr="00810AEC">
        <w:rPr>
          <w:color w:val="000000"/>
        </w:rPr>
        <w:t>Suvlasnički dio: 298/10000 ETAŽNO VLASNIŠTVO (E-</w:t>
      </w:r>
      <w:r>
        <w:rPr>
          <w:color w:val="000000"/>
        </w:rPr>
        <w:t>40</w:t>
      </w:r>
      <w:r w:rsidRPr="00810AEC">
        <w:rPr>
          <w:color w:val="000000"/>
        </w:rPr>
        <w:t>)</w:t>
      </w:r>
      <w:r>
        <w:rPr>
          <w:color w:val="000000"/>
        </w:rPr>
        <w:t xml:space="preserve">, </w:t>
      </w:r>
    </w:p>
    <w:p w:rsidRDefault="006F4D67" w:rsidP="006F4D67" w:rsidR="006F4D67">
      <w:pPr>
        <w:ind w:left="360"/>
        <w:jc w:val="both"/>
        <w:rPr>
          <w:color w:val="000000"/>
        </w:rPr>
      </w:pPr>
      <w:r w:rsidRPr="00810AEC">
        <w:rPr>
          <w:color w:val="000000"/>
        </w:rPr>
        <w:t>1. STAN 11 na II. katu  u diobnom planu označen smeđom bojom vodoravno osjenčan, koji se sastoji od: hodnika,  kuhinje, ostave, dnevnog boravka, degažmana, sobe, kupaonice i sobe,   ukupne površine 66,55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  <w:r w:rsidRPr="00810AEC">
        <w:rPr>
          <w:color w:val="000000"/>
        </w:rPr>
        <w:t xml:space="preserve">  te sa </w:t>
      </w:r>
      <w:proofErr w:type="spellStart"/>
      <w:r w:rsidRPr="00810AEC">
        <w:rPr>
          <w:color w:val="000000"/>
        </w:rPr>
        <w:t>pripatcima</w:t>
      </w:r>
      <w:proofErr w:type="spellEnd"/>
      <w:r w:rsidRPr="00810AEC">
        <w:rPr>
          <w:color w:val="000000"/>
        </w:rPr>
        <w:t xml:space="preserve">: balkon i  parkiralište </w:t>
      </w:r>
      <w:r>
        <w:rPr>
          <w:color w:val="000000"/>
        </w:rPr>
        <w:t>21</w:t>
      </w:r>
      <w:r w:rsidRPr="00810AEC">
        <w:rPr>
          <w:color w:val="000000"/>
        </w:rPr>
        <w:t>, ukupne površine 17,25  m</w:t>
      </w:r>
      <w:r w:rsidRPr="00810AEC">
        <w:rPr>
          <w:b/>
          <w:color w:val="000000"/>
          <w:sz w:val="28"/>
          <w:szCs w:val="28"/>
        </w:rPr>
        <w:t>²</w:t>
      </w:r>
    </w:p>
    <w:p w:rsidRDefault="006F4D67" w:rsidP="006F4D67" w:rsidR="006F4D67" w:rsidRPr="00810AEC">
      <w:pPr>
        <w:jc w:val="both"/>
        <w:rPr>
          <w:color w:val="000000"/>
        </w:rPr>
      </w:pPr>
    </w:p>
    <w:p w:rsidRDefault="006F4D67" w:rsidP="006F4D67" w:rsidR="006F4D67" w:rsidRPr="006211E8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b/>
          <w:color w:val="000000"/>
        </w:rPr>
        <w:t>zk.ul</w:t>
      </w:r>
      <w:proofErr w:type="spellEnd"/>
      <w:r w:rsidRPr="00810AEC">
        <w:rPr>
          <w:b/>
          <w:color w:val="000000"/>
        </w:rPr>
        <w:t>. 1015, kč.br. 1672/1</w:t>
      </w:r>
    </w:p>
    <w:p w:rsidRDefault="006F4D67" w:rsidP="006F4D67" w:rsidR="006F4D67">
      <w:pPr>
        <w:ind w:left="360"/>
        <w:jc w:val="both"/>
        <w:rPr>
          <w:color w:val="000000"/>
        </w:rPr>
      </w:pPr>
      <w:r w:rsidRPr="00810AEC">
        <w:rPr>
          <w:color w:val="000000"/>
        </w:rPr>
        <w:t>Suvlasnički dio: 248/10000 ETAŽNO VLASNIŠTVO (</w:t>
      </w:r>
      <w:r w:rsidRPr="0087411A">
        <w:rPr>
          <w:color w:val="000000"/>
        </w:rPr>
        <w:t>E-41)</w:t>
      </w:r>
    </w:p>
    <w:p w:rsidRDefault="006F4D67" w:rsidP="006F4D67" w:rsidR="006F4D67" w:rsidRPr="00810AEC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 1. STAN 12 na II. katu  u diobnom planu označen </w:t>
      </w:r>
      <w:proofErr w:type="spellStart"/>
      <w:r w:rsidRPr="00810AEC">
        <w:rPr>
          <w:color w:val="000000"/>
        </w:rPr>
        <w:t>rozom</w:t>
      </w:r>
      <w:proofErr w:type="spellEnd"/>
      <w:r w:rsidRPr="00810AEC">
        <w:rPr>
          <w:color w:val="000000"/>
        </w:rPr>
        <w:t xml:space="preserve"> bojom vodoravno osjenčan, koji se sastoji od: hodnika,  dnevnog boravka, kuhinje, sobe, </w:t>
      </w:r>
      <w:proofErr w:type="spellStart"/>
      <w:r w:rsidRPr="00810AEC">
        <w:rPr>
          <w:color w:val="000000"/>
        </w:rPr>
        <w:t>logge</w:t>
      </w:r>
      <w:proofErr w:type="spellEnd"/>
      <w:r w:rsidRPr="00810AEC">
        <w:rPr>
          <w:color w:val="000000"/>
        </w:rPr>
        <w:t>, kupaonice i ostave,   ukupne površine 58,54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  <w:r w:rsidRPr="00810AEC">
        <w:rPr>
          <w:color w:val="000000"/>
        </w:rPr>
        <w:t xml:space="preserve">  te sa </w:t>
      </w:r>
      <w:proofErr w:type="spellStart"/>
      <w:r w:rsidRPr="00810AEC">
        <w:rPr>
          <w:color w:val="000000"/>
        </w:rPr>
        <w:t>pripatkom</w:t>
      </w:r>
      <w:proofErr w:type="spellEnd"/>
      <w:r w:rsidRPr="00810AEC">
        <w:rPr>
          <w:color w:val="000000"/>
        </w:rPr>
        <w:t xml:space="preserve">  parkiralište </w:t>
      </w:r>
      <w:r>
        <w:rPr>
          <w:color w:val="000000"/>
        </w:rPr>
        <w:t>19</w:t>
      </w:r>
      <w:r w:rsidRPr="00810AEC">
        <w:rPr>
          <w:color w:val="000000"/>
        </w:rPr>
        <w:t>, ukupne površine 11,04 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</w:p>
    <w:p w:rsidRDefault="006F4D67" w:rsidP="006F4D67" w:rsidR="006F4D67" w:rsidRPr="003711E4">
      <w:pPr>
        <w:ind w:left="360"/>
        <w:jc w:val="both"/>
        <w:rPr>
          <w:i/>
        </w:rPr>
      </w:pPr>
      <w:r w:rsidRPr="002722BF">
        <w:t xml:space="preserve">Na nekretnini je upisano </w:t>
      </w:r>
      <w:proofErr w:type="spellStart"/>
      <w:r w:rsidRPr="002722BF">
        <w:t>razlučno</w:t>
      </w:r>
      <w:proofErr w:type="spellEnd"/>
      <w:r w:rsidRPr="002722BF">
        <w:t xml:space="preserve"> pravo u korist </w:t>
      </w:r>
      <w:r w:rsidRPr="002F5EA0">
        <w:t>RH, Ministarstvo financija, PU za iznos od 1.435.348,74 kn</w:t>
      </w:r>
    </w:p>
    <w:p w:rsidRDefault="006F4D67" w:rsidP="006F4D67" w:rsidR="006F4D67" w:rsidRPr="006211E8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lastRenderedPageBreak/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b/>
          <w:color w:val="000000"/>
        </w:rPr>
        <w:t>zk.ul</w:t>
      </w:r>
      <w:proofErr w:type="spellEnd"/>
      <w:r w:rsidRPr="00810AEC">
        <w:rPr>
          <w:b/>
          <w:color w:val="000000"/>
        </w:rPr>
        <w:t>. 1015, kč.br. 1672/1</w:t>
      </w:r>
    </w:p>
    <w:p w:rsidRDefault="006F4D67" w:rsidP="006F4D67" w:rsidR="006F4D67">
      <w:pPr>
        <w:ind w:left="360"/>
        <w:jc w:val="both"/>
        <w:rPr>
          <w:color w:val="000000"/>
        </w:rPr>
      </w:pPr>
      <w:r w:rsidRPr="00810AEC">
        <w:rPr>
          <w:color w:val="000000"/>
        </w:rPr>
        <w:t>Suvlasnički dio: 248/10000 ETAŽNO VLASNIŠTVO (</w:t>
      </w:r>
      <w:r w:rsidRPr="00C86585">
        <w:rPr>
          <w:color w:val="000000"/>
        </w:rPr>
        <w:t>E-42</w:t>
      </w:r>
      <w:r w:rsidRPr="00810AEC">
        <w:rPr>
          <w:color w:val="000000"/>
        </w:rPr>
        <w:t xml:space="preserve">)   </w:t>
      </w:r>
    </w:p>
    <w:p w:rsidRDefault="006F4D67" w:rsidP="006F4D67" w:rsidR="006F4D67" w:rsidRPr="00810AEC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 1. STAN 13 na II. katu  u diobnom planu označen ljubičastom  bojom vodoravno osjenčan, koji se sastoji od: hodnika, dnevnog boravka, kuhinje, sobe, </w:t>
      </w:r>
      <w:proofErr w:type="spellStart"/>
      <w:r w:rsidRPr="00810AEC">
        <w:rPr>
          <w:color w:val="000000"/>
        </w:rPr>
        <w:t>logge</w:t>
      </w:r>
      <w:proofErr w:type="spellEnd"/>
      <w:r w:rsidRPr="00810AEC">
        <w:rPr>
          <w:color w:val="000000"/>
        </w:rPr>
        <w:t>, kupaonice i ostave,  površine 58,54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  <w:r w:rsidRPr="00810AEC">
        <w:rPr>
          <w:color w:val="000000"/>
        </w:rPr>
        <w:t xml:space="preserve">  te sa </w:t>
      </w:r>
      <w:proofErr w:type="spellStart"/>
      <w:r w:rsidRPr="00810AEC">
        <w:rPr>
          <w:color w:val="000000"/>
        </w:rPr>
        <w:t>pripatkom</w:t>
      </w:r>
      <w:proofErr w:type="spellEnd"/>
      <w:r w:rsidRPr="00810AEC">
        <w:rPr>
          <w:color w:val="000000"/>
        </w:rPr>
        <w:t xml:space="preserve">   parkiralište 20, ukupne površine 11,04 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</w:p>
    <w:p w:rsidRDefault="006F4D67" w:rsidP="006F4D67" w:rsidR="006F4D67">
      <w:pPr>
        <w:ind w:left="360"/>
        <w:jc w:val="both"/>
        <w:rPr>
          <w:i/>
        </w:rPr>
      </w:pPr>
      <w:r w:rsidRPr="002722BF">
        <w:t xml:space="preserve">Na nekretnini je upisano </w:t>
      </w:r>
      <w:proofErr w:type="spellStart"/>
      <w:r w:rsidRPr="002722BF">
        <w:t>razlučno</w:t>
      </w:r>
      <w:proofErr w:type="spellEnd"/>
      <w:r w:rsidRPr="002722BF">
        <w:t xml:space="preserve"> pravo u korist </w:t>
      </w:r>
      <w:r w:rsidRPr="002F5EA0">
        <w:t>RH, Ministarstvo financija, PU za iznos od 1.435.348,74 kn</w:t>
      </w:r>
    </w:p>
    <w:p w:rsidRDefault="006F4D67" w:rsidP="006F4D67" w:rsidR="006F4D67" w:rsidRPr="00810AEC">
      <w:pPr>
        <w:pStyle w:val="Odlomakpopisa"/>
      </w:pPr>
    </w:p>
    <w:p w:rsidRDefault="006F4D67" w:rsidP="006F4D67" w:rsidR="006F4D67" w:rsidRPr="006211E8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b/>
          <w:color w:val="000000"/>
        </w:rPr>
        <w:t>zk.ul</w:t>
      </w:r>
      <w:proofErr w:type="spellEnd"/>
      <w:r w:rsidRPr="00810AEC">
        <w:rPr>
          <w:b/>
          <w:color w:val="000000"/>
        </w:rPr>
        <w:t>. 1015, kč.br. 1672/1</w:t>
      </w:r>
    </w:p>
    <w:p w:rsidRDefault="006F4D67" w:rsidP="006F4D67" w:rsidR="006F4D67" w:rsidRPr="00D24065">
      <w:pPr>
        <w:ind w:left="360"/>
        <w:jc w:val="both"/>
        <w:rPr>
          <w:color w:val="000000"/>
        </w:rPr>
      </w:pPr>
      <w:r w:rsidRPr="00D24065">
        <w:rPr>
          <w:color w:val="000000"/>
        </w:rPr>
        <w:t xml:space="preserve">Suvlasnički dio: 331/10000 ETAŽNO VLASNIŠTVO (E-44)   </w:t>
      </w:r>
    </w:p>
    <w:p w:rsidRDefault="006F4D67" w:rsidP="006F4D67" w:rsidR="006F4D67" w:rsidRPr="00810AEC">
      <w:pPr>
        <w:ind w:left="360"/>
        <w:jc w:val="both"/>
        <w:rPr>
          <w:color w:val="000000"/>
        </w:rPr>
      </w:pPr>
      <w:r w:rsidRPr="00D24065">
        <w:rPr>
          <w:color w:val="000000"/>
        </w:rPr>
        <w:t xml:space="preserve"> 1. STAN 15 na III. katu  u diobnom planu označen sivom bojom mrežasto osjenčan, koji se sastoji od: hodnika, dnevnog boravka, kuhinje, ostave, sobe, sobe,  </w:t>
      </w:r>
      <w:proofErr w:type="spellStart"/>
      <w:r w:rsidRPr="00D24065">
        <w:rPr>
          <w:color w:val="000000"/>
        </w:rPr>
        <w:t>loggie</w:t>
      </w:r>
      <w:proofErr w:type="spellEnd"/>
      <w:r w:rsidRPr="00D24065">
        <w:rPr>
          <w:color w:val="000000"/>
        </w:rPr>
        <w:t xml:space="preserve"> i kupaonice, površine 76,05 m</w:t>
      </w:r>
      <w:r w:rsidRPr="00D24065">
        <w:rPr>
          <w:b/>
          <w:color w:val="000000"/>
          <w:sz w:val="28"/>
          <w:szCs w:val="28"/>
        </w:rPr>
        <w:t>²</w:t>
      </w:r>
      <w:r w:rsidRPr="00D24065">
        <w:rPr>
          <w:color w:val="000000"/>
          <w:sz w:val="28"/>
          <w:szCs w:val="28"/>
        </w:rPr>
        <w:t>,</w:t>
      </w:r>
      <w:r w:rsidRPr="00D24065">
        <w:rPr>
          <w:color w:val="000000"/>
        </w:rPr>
        <w:t xml:space="preserve">  te sa </w:t>
      </w:r>
      <w:proofErr w:type="spellStart"/>
      <w:r w:rsidRPr="00D24065">
        <w:rPr>
          <w:color w:val="000000"/>
        </w:rPr>
        <w:t>pripatcima</w:t>
      </w:r>
      <w:proofErr w:type="spellEnd"/>
      <w:r w:rsidRPr="00D24065">
        <w:rPr>
          <w:color w:val="000000"/>
        </w:rPr>
        <w:t>: balkon i parkiralište 7 ukupne površine 17,51 m</w:t>
      </w:r>
      <w:r w:rsidRPr="00D24065">
        <w:rPr>
          <w:b/>
          <w:color w:val="000000"/>
          <w:sz w:val="28"/>
          <w:szCs w:val="28"/>
        </w:rPr>
        <w:t>²</w:t>
      </w:r>
      <w:r w:rsidRPr="00D24065">
        <w:rPr>
          <w:color w:val="000000"/>
          <w:sz w:val="28"/>
          <w:szCs w:val="28"/>
        </w:rPr>
        <w:t>,</w:t>
      </w:r>
    </w:p>
    <w:p w:rsidRDefault="006F4D67" w:rsidP="006F4D67" w:rsidR="006F4D67">
      <w:pPr>
        <w:ind w:left="360"/>
        <w:jc w:val="both"/>
        <w:rPr>
          <w:i/>
        </w:rPr>
      </w:pPr>
      <w:r w:rsidRPr="002722BF">
        <w:t xml:space="preserve">Na nekretnini je upisano </w:t>
      </w:r>
      <w:proofErr w:type="spellStart"/>
      <w:r w:rsidRPr="002722BF">
        <w:t>razlučno</w:t>
      </w:r>
      <w:proofErr w:type="spellEnd"/>
      <w:r w:rsidRPr="002722BF">
        <w:t xml:space="preserve"> pravo u korist </w:t>
      </w:r>
      <w:r w:rsidRPr="002F5EA0">
        <w:t>RH, Ministarstvo financija, PU za iznos od 1.435.348,74 kn</w:t>
      </w:r>
    </w:p>
    <w:p w:rsidRDefault="006F4D67" w:rsidP="006F4D67" w:rsidR="006F4D67" w:rsidRPr="00810AEC">
      <w:pPr>
        <w:pStyle w:val="Odlomakpopisa"/>
        <w:rPr>
          <w:color w:val="000000"/>
        </w:rPr>
      </w:pPr>
    </w:p>
    <w:p w:rsidRDefault="006F4D67" w:rsidP="006F4D67" w:rsidR="006F4D67" w:rsidRPr="006211E8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b/>
          <w:color w:val="000000"/>
        </w:rPr>
        <w:t>zk.ul</w:t>
      </w:r>
      <w:proofErr w:type="spellEnd"/>
      <w:r w:rsidRPr="00810AEC">
        <w:rPr>
          <w:b/>
          <w:color w:val="000000"/>
        </w:rPr>
        <w:t xml:space="preserve">. 1015, kč.br. 1672/1 </w:t>
      </w:r>
    </w:p>
    <w:p w:rsidRDefault="006F4D67" w:rsidP="006F4D67" w:rsidR="006F4D67">
      <w:pPr>
        <w:ind w:left="360"/>
        <w:jc w:val="both"/>
        <w:rPr>
          <w:color w:val="000000"/>
        </w:rPr>
      </w:pPr>
      <w:r w:rsidRPr="00810AEC">
        <w:rPr>
          <w:color w:val="000000"/>
        </w:rPr>
        <w:t>Suvlasnički dio: 19</w:t>
      </w:r>
      <w:r w:rsidRPr="00B00D14">
        <w:rPr>
          <w:color w:val="000000"/>
        </w:rPr>
        <w:t>4</w:t>
      </w:r>
      <w:r w:rsidRPr="00810AEC">
        <w:rPr>
          <w:color w:val="000000"/>
        </w:rPr>
        <w:t xml:space="preserve">/10000 ETAŽNO VLASNIŠTVO </w:t>
      </w:r>
      <w:r w:rsidRPr="00C86585">
        <w:rPr>
          <w:color w:val="000000"/>
        </w:rPr>
        <w:t>(E-45)</w:t>
      </w:r>
      <w:r w:rsidRPr="00810AEC">
        <w:rPr>
          <w:color w:val="000000"/>
        </w:rPr>
        <w:t xml:space="preserve">   </w:t>
      </w:r>
    </w:p>
    <w:p w:rsidRDefault="006F4D67" w:rsidP="006F4D67" w:rsidR="006F4D67" w:rsidRPr="00810AEC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 1. STAN 16 na III. katu  u diobnom planu označen crvenom  bojom mrežasto osjenčan, koji se sastoji od: hodnika, dnevnog boravka, kuhinje,  sobe,  </w:t>
      </w:r>
      <w:proofErr w:type="spellStart"/>
      <w:r w:rsidRPr="00810AEC">
        <w:rPr>
          <w:color w:val="000000"/>
        </w:rPr>
        <w:t>loggie</w:t>
      </w:r>
      <w:proofErr w:type="spellEnd"/>
      <w:r w:rsidRPr="00810AEC">
        <w:rPr>
          <w:color w:val="000000"/>
        </w:rPr>
        <w:t>, kupaonice i ostave , ukupne površine 45,46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  <w:r w:rsidRPr="00810AEC">
        <w:rPr>
          <w:color w:val="000000"/>
        </w:rPr>
        <w:t xml:space="preserve">  te sa </w:t>
      </w:r>
      <w:proofErr w:type="spellStart"/>
      <w:r w:rsidRPr="00810AEC">
        <w:rPr>
          <w:color w:val="000000"/>
        </w:rPr>
        <w:t>pripatkom</w:t>
      </w:r>
      <w:proofErr w:type="spellEnd"/>
      <w:r w:rsidRPr="00810AEC">
        <w:rPr>
          <w:color w:val="000000"/>
        </w:rPr>
        <w:t xml:space="preserve">:  parkiralište </w:t>
      </w:r>
      <w:r w:rsidRPr="00C86585">
        <w:rPr>
          <w:color w:val="000000"/>
        </w:rPr>
        <w:t>18</w:t>
      </w:r>
      <w:r w:rsidRPr="00810AEC">
        <w:rPr>
          <w:color w:val="000000"/>
        </w:rPr>
        <w:t>, ukupne površine 11,04 m</w:t>
      </w:r>
      <w:r w:rsidRPr="00810AEC">
        <w:rPr>
          <w:b/>
          <w:color w:val="000000"/>
          <w:sz w:val="28"/>
          <w:szCs w:val="28"/>
        </w:rPr>
        <w:t>²</w:t>
      </w:r>
    </w:p>
    <w:p w:rsidRDefault="006F4D67" w:rsidP="006F4D67" w:rsidR="006F4D67" w:rsidRPr="00810AEC">
      <w:pPr>
        <w:pStyle w:val="Odlomakpopisa"/>
        <w:rPr>
          <w:color w:val="000000"/>
        </w:rPr>
      </w:pPr>
    </w:p>
    <w:p w:rsidRDefault="006F4D67" w:rsidP="006F4D67" w:rsidR="006F4D67" w:rsidRPr="006211E8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b/>
          <w:color w:val="000000"/>
        </w:rPr>
        <w:t>zk.ul</w:t>
      </w:r>
      <w:proofErr w:type="spellEnd"/>
      <w:r w:rsidRPr="00810AEC">
        <w:rPr>
          <w:b/>
          <w:color w:val="000000"/>
        </w:rPr>
        <w:t xml:space="preserve">. 1015, kč.br. 1672/1 </w:t>
      </w:r>
    </w:p>
    <w:p w:rsidRDefault="006F4D67" w:rsidP="006F4D67" w:rsidR="006F4D67">
      <w:pPr>
        <w:ind w:left="360"/>
        <w:jc w:val="both"/>
        <w:rPr>
          <w:color w:val="000000"/>
        </w:rPr>
      </w:pPr>
      <w:r>
        <w:rPr>
          <w:color w:val="000000"/>
        </w:rPr>
        <w:t>Suvlasnički dio: 27</w:t>
      </w:r>
      <w:r w:rsidRPr="00B00D14">
        <w:rPr>
          <w:color w:val="000000"/>
        </w:rPr>
        <w:t>3</w:t>
      </w:r>
      <w:r w:rsidRPr="00810AEC">
        <w:rPr>
          <w:color w:val="000000"/>
        </w:rPr>
        <w:t xml:space="preserve">/10000 ETAŽNO VLASNIŠTVO </w:t>
      </w:r>
      <w:r w:rsidRPr="00C86585">
        <w:rPr>
          <w:color w:val="000000"/>
        </w:rPr>
        <w:t>(E-46)</w:t>
      </w:r>
      <w:r w:rsidRPr="00810AEC">
        <w:rPr>
          <w:color w:val="000000"/>
        </w:rPr>
        <w:t xml:space="preserve">   </w:t>
      </w:r>
    </w:p>
    <w:p w:rsidRDefault="006F4D67" w:rsidP="006F4D67" w:rsidR="006F4D67" w:rsidRPr="00810AEC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 1. STAN 17 na III. katu  u diobnom planu označen svjetlo plavom  bojom mrežasto osjenčan, koji se sastoji od: hodnika, dnevnog boravka, kuhinje,  sobe,  </w:t>
      </w:r>
      <w:proofErr w:type="spellStart"/>
      <w:r w:rsidRPr="00810AEC">
        <w:rPr>
          <w:color w:val="000000"/>
        </w:rPr>
        <w:t>loggie</w:t>
      </w:r>
      <w:proofErr w:type="spellEnd"/>
      <w:r w:rsidRPr="00810AEC">
        <w:rPr>
          <w:color w:val="000000"/>
        </w:rPr>
        <w:t>, kupaonice i ostave, ukupne površine 62,76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  <w:r w:rsidRPr="00810AEC">
        <w:rPr>
          <w:color w:val="000000"/>
        </w:rPr>
        <w:t xml:space="preserve">  te sa </w:t>
      </w:r>
      <w:proofErr w:type="spellStart"/>
      <w:r w:rsidRPr="00810AEC">
        <w:rPr>
          <w:color w:val="000000"/>
        </w:rPr>
        <w:t>pripatkom</w:t>
      </w:r>
      <w:proofErr w:type="spellEnd"/>
      <w:r w:rsidRPr="00810AEC">
        <w:rPr>
          <w:color w:val="000000"/>
        </w:rPr>
        <w:t xml:space="preserve">:  parkiralište </w:t>
      </w:r>
      <w:r>
        <w:rPr>
          <w:color w:val="000000"/>
        </w:rPr>
        <w:t>8</w:t>
      </w:r>
      <w:r w:rsidRPr="00810AEC">
        <w:rPr>
          <w:color w:val="000000"/>
        </w:rPr>
        <w:t>, ukupne površine 1</w:t>
      </w:r>
      <w:r>
        <w:rPr>
          <w:color w:val="000000"/>
        </w:rPr>
        <w:t>1</w:t>
      </w:r>
      <w:r w:rsidRPr="00810AEC">
        <w:rPr>
          <w:color w:val="000000"/>
        </w:rPr>
        <w:t>,</w:t>
      </w:r>
      <w:r>
        <w:rPr>
          <w:color w:val="000000"/>
        </w:rPr>
        <w:t>04</w:t>
      </w:r>
      <w:r w:rsidRPr="00810AEC">
        <w:rPr>
          <w:color w:val="000000"/>
        </w:rPr>
        <w:t xml:space="preserve">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</w:p>
    <w:p w:rsidRDefault="006F4D67" w:rsidP="006F4D67" w:rsidR="006F4D67">
      <w:pPr>
        <w:ind w:left="360"/>
        <w:jc w:val="both"/>
      </w:pPr>
      <w:r w:rsidRPr="002722BF">
        <w:t xml:space="preserve">Na nekretnini je upisano </w:t>
      </w:r>
      <w:proofErr w:type="spellStart"/>
      <w:r w:rsidRPr="002722BF">
        <w:t>razlučno</w:t>
      </w:r>
      <w:proofErr w:type="spellEnd"/>
      <w:r w:rsidRPr="002722BF">
        <w:t xml:space="preserve"> pravo u korist </w:t>
      </w:r>
      <w:r w:rsidRPr="002F5EA0">
        <w:t>RH, Ministarstvo financija, PU za iznos od 1.435.348,74 kn</w:t>
      </w:r>
    </w:p>
    <w:p w:rsidRDefault="006F4D67" w:rsidP="006F4D67" w:rsidR="006F4D67" w:rsidRPr="00810AEC">
      <w:pPr>
        <w:ind w:left="360"/>
        <w:jc w:val="both"/>
        <w:rPr>
          <w:color w:val="000000"/>
        </w:rPr>
      </w:pPr>
    </w:p>
    <w:p w:rsidRDefault="006F4D67" w:rsidP="006F4D67" w:rsidR="006F4D67" w:rsidRPr="006211E8">
      <w:pPr>
        <w:numPr>
          <w:ilvl w:val="0"/>
          <w:numId w:val="8"/>
        </w:numPr>
        <w:jc w:val="both"/>
        <w:rPr>
          <w:color w:val="000000"/>
        </w:rPr>
      </w:pPr>
      <w:r w:rsidRPr="00810AEC">
        <w:rPr>
          <w:color w:val="000000"/>
        </w:rPr>
        <w:t xml:space="preserve">Nekretnina upisana kod Općinskog suda u Osijeku, </w:t>
      </w:r>
      <w:proofErr w:type="spellStart"/>
      <w:r w:rsidRPr="00810AEC">
        <w:rPr>
          <w:color w:val="000000"/>
        </w:rPr>
        <w:t>Zk</w:t>
      </w:r>
      <w:proofErr w:type="spellEnd"/>
      <w:r w:rsidRPr="00810AEC">
        <w:rPr>
          <w:color w:val="000000"/>
        </w:rPr>
        <w:t xml:space="preserve"> odjel Donji Miholjac, k.o. Donji Miholjac, </w:t>
      </w:r>
      <w:proofErr w:type="spellStart"/>
      <w:r w:rsidRPr="00810AEC">
        <w:rPr>
          <w:b/>
          <w:color w:val="000000"/>
        </w:rPr>
        <w:t>zk.ul</w:t>
      </w:r>
      <w:proofErr w:type="spellEnd"/>
      <w:r w:rsidRPr="00810AEC">
        <w:rPr>
          <w:b/>
          <w:color w:val="000000"/>
        </w:rPr>
        <w:t xml:space="preserve">. 1015, kč.br. 1672/1 </w:t>
      </w:r>
    </w:p>
    <w:p w:rsidRDefault="006F4D67" w:rsidP="006F4D67" w:rsidR="006F4D67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Suvlasnički dio: 248/10000 ETAŽNO </w:t>
      </w:r>
      <w:r w:rsidRPr="00C86585">
        <w:rPr>
          <w:color w:val="000000"/>
        </w:rPr>
        <w:t>VLASNIŠTVO (E-48)</w:t>
      </w:r>
      <w:r w:rsidRPr="00810AEC">
        <w:rPr>
          <w:color w:val="000000"/>
        </w:rPr>
        <w:t xml:space="preserve">   </w:t>
      </w:r>
    </w:p>
    <w:p w:rsidRDefault="006F4D67" w:rsidP="006F4D67" w:rsidR="006F4D67" w:rsidRPr="00810AEC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 1. STAN 19 na III. katu  u diobnom planu označen </w:t>
      </w:r>
      <w:proofErr w:type="spellStart"/>
      <w:r w:rsidRPr="00810AEC">
        <w:rPr>
          <w:color w:val="000000"/>
        </w:rPr>
        <w:t>rozom</w:t>
      </w:r>
      <w:proofErr w:type="spellEnd"/>
      <w:r w:rsidRPr="00810AEC">
        <w:rPr>
          <w:color w:val="000000"/>
        </w:rPr>
        <w:t xml:space="preserve">  bojom mrežasto osjenčan, koji se sastoji od: hodnika, dnevnog boravka, kuhinje, sobe, </w:t>
      </w:r>
      <w:proofErr w:type="spellStart"/>
      <w:r w:rsidRPr="00810AEC">
        <w:rPr>
          <w:color w:val="000000"/>
        </w:rPr>
        <w:t>logge</w:t>
      </w:r>
      <w:proofErr w:type="spellEnd"/>
      <w:r w:rsidRPr="00810AEC">
        <w:rPr>
          <w:color w:val="000000"/>
        </w:rPr>
        <w:t>, kupaonice i ostave,  ukupne površine 58,54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  <w:r w:rsidRPr="00810AEC">
        <w:rPr>
          <w:color w:val="000000"/>
        </w:rPr>
        <w:t xml:space="preserve">  te sa </w:t>
      </w:r>
      <w:proofErr w:type="spellStart"/>
      <w:r w:rsidRPr="00810AEC">
        <w:rPr>
          <w:color w:val="000000"/>
        </w:rPr>
        <w:t>pripatkom</w:t>
      </w:r>
      <w:proofErr w:type="spellEnd"/>
      <w:r w:rsidRPr="00810AEC">
        <w:rPr>
          <w:color w:val="000000"/>
        </w:rPr>
        <w:t xml:space="preserve">:   parkiralište </w:t>
      </w:r>
      <w:r w:rsidRPr="00C86585">
        <w:rPr>
          <w:color w:val="000000"/>
        </w:rPr>
        <w:t>6,</w:t>
      </w:r>
      <w:r w:rsidRPr="00810AEC">
        <w:rPr>
          <w:color w:val="000000"/>
        </w:rPr>
        <w:t xml:space="preserve"> ukupne površine 11,04  m</w:t>
      </w:r>
      <w:r w:rsidRPr="00810AEC">
        <w:rPr>
          <w:b/>
          <w:color w:val="000000"/>
          <w:sz w:val="28"/>
          <w:szCs w:val="28"/>
        </w:rPr>
        <w:t>²</w:t>
      </w:r>
      <w:r w:rsidRPr="00810AEC">
        <w:rPr>
          <w:color w:val="000000"/>
          <w:sz w:val="28"/>
          <w:szCs w:val="28"/>
        </w:rPr>
        <w:t>,</w:t>
      </w:r>
    </w:p>
    <w:p w:rsidRDefault="006F4D67" w:rsidP="006F4D67" w:rsidR="006F4D67">
      <w:pPr>
        <w:ind w:left="360"/>
        <w:jc w:val="both"/>
        <w:rPr>
          <w:i/>
        </w:rPr>
      </w:pPr>
      <w:r w:rsidRPr="002722BF">
        <w:t xml:space="preserve">Na nekretnini je upisano </w:t>
      </w:r>
      <w:proofErr w:type="spellStart"/>
      <w:r w:rsidRPr="002722BF">
        <w:t>razlučno</w:t>
      </w:r>
      <w:proofErr w:type="spellEnd"/>
      <w:r w:rsidRPr="002722BF">
        <w:t xml:space="preserve"> pravo u korist </w:t>
      </w:r>
      <w:r w:rsidRPr="002F5EA0">
        <w:t>RH, Ministarstvo financija, PU za iznos od 1.435.348,74 kn</w:t>
      </w:r>
    </w:p>
    <w:p w:rsidRDefault="006F4D67" w:rsidP="006F4D67" w:rsidR="006F4D67">
      <w:pPr>
        <w:pStyle w:val="Bezproreda1"/>
        <w:jc w:val="both"/>
        <w:rPr>
          <w:rFonts w:hAnsi="Times New Roman" w:ascii="Times New Roman"/>
          <w:bCs/>
          <w:color w:val="000000"/>
          <w:sz w:val="24"/>
          <w:szCs w:val="24"/>
        </w:rPr>
      </w:pPr>
    </w:p>
    <w:p w:rsidRDefault="006F4D67" w:rsidP="006F4D67" w:rsidR="006F4D67" w:rsidRPr="00E667D8">
      <w:pPr>
        <w:jc w:val="both"/>
      </w:pPr>
    </w:p>
    <w:p w:rsidRDefault="006F4D67" w:rsidP="006F4D67" w:rsidR="006F4D67" w:rsidRPr="00E667D8">
      <w:pPr>
        <w:numPr>
          <w:ilvl w:val="0"/>
          <w:numId w:val="9"/>
        </w:numPr>
        <w:suppressAutoHyphens/>
        <w:jc w:val="both"/>
      </w:pPr>
      <w:r w:rsidRPr="00E667D8">
        <w:rPr>
          <w:b/>
        </w:rPr>
        <w:t>Utvrđena vrijednost nekretnina pod točkom I. ovog Zaključka</w:t>
      </w:r>
      <w:r w:rsidRPr="00E667D8">
        <w:t xml:space="preserve"> za nekretnine upisane u zemljišno – knjižni odjel Općinskog suda u </w:t>
      </w:r>
      <w:r>
        <w:t>Donjem Miholjcu</w:t>
      </w:r>
      <w:r w:rsidRPr="00E667D8">
        <w:t xml:space="preserve">: </w:t>
      </w:r>
    </w:p>
    <w:p w:rsidRDefault="006F4D67" w:rsidP="006F4D67" w:rsidR="006F4D67">
      <w:pPr>
        <w:ind w:left="720"/>
        <w:jc w:val="both"/>
      </w:pPr>
    </w:p>
    <w:p w:rsidRDefault="006F4D67" w:rsidP="006F4D67" w:rsidR="006F4D67">
      <w:pPr>
        <w:numPr>
          <w:ilvl w:val="3"/>
          <w:numId w:val="8"/>
        </w:numPr>
        <w:ind w:hanging="284" w:left="426"/>
        <w:jc w:val="both"/>
      </w:pPr>
      <w:proofErr w:type="spellStart"/>
      <w:r w:rsidRPr="005620FA">
        <w:lastRenderedPageBreak/>
        <w:t>zk.ul</w:t>
      </w:r>
      <w:proofErr w:type="spellEnd"/>
      <w:r w:rsidRPr="005620FA">
        <w:t xml:space="preserve">. 302 za </w:t>
      </w:r>
      <w:proofErr w:type="spellStart"/>
      <w:r w:rsidRPr="005620FA">
        <w:t>ko</w:t>
      </w:r>
      <w:proofErr w:type="spellEnd"/>
      <w:r w:rsidRPr="005620FA">
        <w:t xml:space="preserve"> Donji Miholjac kč.br. 1674/1 </w:t>
      </w:r>
      <w:r>
        <w:t>dvorište i zemljište pod zgradama od 5443 m², (</w:t>
      </w:r>
      <w:r w:rsidRPr="005620FA">
        <w:rPr>
          <w:b/>
        </w:rPr>
        <w:t>uknjiženo pravo građenja za korist NEXUS GRADNJA d.o.o.</w:t>
      </w:r>
      <w:r>
        <w:t xml:space="preserve"> Donji Miholjac, na rok od 50 godina), </w:t>
      </w:r>
      <w:r w:rsidRPr="003116B0">
        <w:t>iznosi</w:t>
      </w:r>
      <w:r w:rsidRPr="003116B0">
        <w:rPr>
          <w:b/>
        </w:rPr>
        <w:t xml:space="preserve"> 175.100,00 kuna</w:t>
      </w:r>
      <w:r>
        <w:t>.</w:t>
      </w:r>
    </w:p>
    <w:p w:rsidRDefault="006F4D67" w:rsidP="006F4D67" w:rsidR="006F4D67">
      <w:pPr>
        <w:jc w:val="both"/>
      </w:pPr>
    </w:p>
    <w:p w:rsidRDefault="006F4D67" w:rsidP="006F4D67" w:rsidR="006F4D67" w:rsidRPr="003116B0">
      <w:pPr>
        <w:numPr>
          <w:ilvl w:val="3"/>
          <w:numId w:val="8"/>
        </w:numPr>
        <w:ind w:hanging="284" w:left="426"/>
        <w:jc w:val="both"/>
        <w:rPr>
          <w:b/>
          <w:color w:val="000000"/>
        </w:rPr>
      </w:pPr>
      <w:proofErr w:type="spellStart"/>
      <w:r w:rsidRPr="00810AEC">
        <w:rPr>
          <w:color w:val="000000"/>
        </w:rPr>
        <w:t>zk.ul</w:t>
      </w:r>
      <w:proofErr w:type="spellEnd"/>
      <w:r w:rsidRPr="00810AEC">
        <w:rPr>
          <w:color w:val="000000"/>
        </w:rPr>
        <w:t>. 663</w:t>
      </w:r>
      <w:r>
        <w:rPr>
          <w:color w:val="000000"/>
        </w:rPr>
        <w:t xml:space="preserve"> za </w:t>
      </w:r>
      <w:r w:rsidRPr="00810AEC">
        <w:rPr>
          <w:color w:val="000000"/>
        </w:rPr>
        <w:t xml:space="preserve">k.o. </w:t>
      </w:r>
      <w:proofErr w:type="spellStart"/>
      <w:r w:rsidRPr="00810AEC">
        <w:rPr>
          <w:color w:val="000000"/>
        </w:rPr>
        <w:t>Beničanci</w:t>
      </w:r>
      <w:proofErr w:type="spellEnd"/>
      <w:r w:rsidRPr="00810AEC">
        <w:rPr>
          <w:color w:val="000000"/>
        </w:rPr>
        <w:t xml:space="preserve">, kč.br. 356/5 u naravi gospodarsko dvorište, upravna zgrada, pomoćna zgrada - portirnica, </w:t>
      </w:r>
      <w:proofErr w:type="spellStart"/>
      <w:r w:rsidRPr="00810AEC">
        <w:rPr>
          <w:color w:val="000000"/>
        </w:rPr>
        <w:t>Magadenovac</w:t>
      </w:r>
      <w:proofErr w:type="spellEnd"/>
      <w:r w:rsidRPr="00810AEC">
        <w:rPr>
          <w:color w:val="000000"/>
        </w:rPr>
        <w:t>, Ružina 3a, ukupne površine 3458 m</w:t>
      </w:r>
      <w:r w:rsidRPr="00810AEC">
        <w:rPr>
          <w:b/>
          <w:color w:val="000000"/>
          <w:sz w:val="28"/>
          <w:szCs w:val="28"/>
        </w:rPr>
        <w:t>²</w:t>
      </w:r>
      <w:r>
        <w:t xml:space="preserve">, iznosi </w:t>
      </w:r>
      <w:r w:rsidRPr="003116B0">
        <w:rPr>
          <w:b/>
        </w:rPr>
        <w:t>1.922.000,00 kuna.</w:t>
      </w:r>
    </w:p>
    <w:p w:rsidRDefault="006F4D67" w:rsidP="006F4D67" w:rsidR="006F4D67" w:rsidRPr="00FB2B9C">
      <w:pPr>
        <w:jc w:val="both"/>
        <w:rPr>
          <w:color w:val="000000"/>
        </w:rPr>
      </w:pPr>
    </w:p>
    <w:p w:rsidRDefault="006F4D67" w:rsidP="006F4D67" w:rsidR="006F4D67" w:rsidRPr="00FB2B9C">
      <w:pPr>
        <w:numPr>
          <w:ilvl w:val="3"/>
          <w:numId w:val="8"/>
        </w:numPr>
        <w:ind w:hanging="284" w:left="426"/>
        <w:jc w:val="both"/>
        <w:rPr>
          <w:color w:val="000000"/>
        </w:rPr>
      </w:pPr>
      <w:proofErr w:type="spellStart"/>
      <w:r w:rsidRPr="00FB2B9C">
        <w:rPr>
          <w:color w:val="000000"/>
        </w:rPr>
        <w:t>zk.ul</w:t>
      </w:r>
      <w:proofErr w:type="spellEnd"/>
      <w:r w:rsidRPr="00FB2B9C">
        <w:rPr>
          <w:color w:val="000000"/>
        </w:rPr>
        <w:t xml:space="preserve">. 1623, za </w:t>
      </w:r>
      <w:proofErr w:type="spellStart"/>
      <w:r w:rsidRPr="00FB2B9C">
        <w:rPr>
          <w:color w:val="000000"/>
        </w:rPr>
        <w:t>ko</w:t>
      </w:r>
      <w:proofErr w:type="spellEnd"/>
      <w:r w:rsidRPr="00FB2B9C">
        <w:rPr>
          <w:color w:val="000000"/>
        </w:rPr>
        <w:t xml:space="preserve"> Donji Miholjac, kč.br. 753 u naravi kuća, dvor, oranica, voćnjak u </w:t>
      </w:r>
      <w:proofErr w:type="spellStart"/>
      <w:r w:rsidRPr="00FB2B9C">
        <w:rPr>
          <w:color w:val="000000"/>
        </w:rPr>
        <w:t>Basaričekovoj</w:t>
      </w:r>
      <w:proofErr w:type="spellEnd"/>
      <w:r w:rsidRPr="00FB2B9C">
        <w:rPr>
          <w:color w:val="000000"/>
        </w:rPr>
        <w:t>, ukupne površine 982 m</w:t>
      </w:r>
      <w:r w:rsidRPr="00FB2B9C">
        <w:rPr>
          <w:b/>
          <w:color w:val="000000"/>
        </w:rPr>
        <w:t>²</w:t>
      </w:r>
      <w:r w:rsidRPr="00FB2B9C">
        <w:rPr>
          <w:color w:val="000000"/>
        </w:rPr>
        <w:t xml:space="preserve">, iznosi </w:t>
      </w:r>
      <w:r w:rsidRPr="003116B0">
        <w:rPr>
          <w:b/>
          <w:color w:val="000000"/>
        </w:rPr>
        <w:t>213.100,00 kuna</w:t>
      </w:r>
      <w:r w:rsidRPr="00FB2B9C">
        <w:rPr>
          <w:color w:val="000000"/>
        </w:rPr>
        <w:t>.</w:t>
      </w:r>
    </w:p>
    <w:p w:rsidRDefault="006F4D67" w:rsidP="006F4D67" w:rsidR="006F4D67" w:rsidRPr="00FB2B9C">
      <w:pPr>
        <w:pStyle w:val="Odlomakpopisa"/>
        <w:rPr>
          <w:color w:val="000000"/>
        </w:rPr>
      </w:pPr>
    </w:p>
    <w:p w:rsidRDefault="006F4D67" w:rsidP="006F4D67" w:rsidR="006F4D67" w:rsidRPr="00FB2B9C">
      <w:pPr>
        <w:numPr>
          <w:ilvl w:val="3"/>
          <w:numId w:val="8"/>
        </w:numPr>
        <w:ind w:hanging="284" w:left="426"/>
        <w:jc w:val="both"/>
        <w:rPr>
          <w:color w:val="000000"/>
        </w:rPr>
      </w:pPr>
      <w:proofErr w:type="spellStart"/>
      <w:r w:rsidRPr="00FB2B9C">
        <w:rPr>
          <w:color w:val="000000"/>
        </w:rPr>
        <w:t>zk</w:t>
      </w:r>
      <w:proofErr w:type="spellEnd"/>
      <w:r w:rsidRPr="00FB2B9C">
        <w:rPr>
          <w:color w:val="000000"/>
        </w:rPr>
        <w:t xml:space="preserve"> 3094 za </w:t>
      </w:r>
      <w:proofErr w:type="spellStart"/>
      <w:r w:rsidRPr="00FB2B9C">
        <w:rPr>
          <w:color w:val="000000"/>
        </w:rPr>
        <w:t>ko</w:t>
      </w:r>
      <w:proofErr w:type="spellEnd"/>
      <w:r w:rsidRPr="00FB2B9C">
        <w:rPr>
          <w:color w:val="000000"/>
        </w:rPr>
        <w:t xml:space="preserve"> Donji Miholjac, kč.br. 1674/9 u naravi dvorište, Kolodvorska, ukupne površine 219 m</w:t>
      </w:r>
      <w:r w:rsidRPr="00FB2B9C">
        <w:rPr>
          <w:b/>
          <w:color w:val="000000"/>
        </w:rPr>
        <w:t>²</w:t>
      </w:r>
      <w:r w:rsidRPr="00FB2B9C">
        <w:rPr>
          <w:color w:val="000000"/>
        </w:rPr>
        <w:t xml:space="preserve">, iznosi </w:t>
      </w:r>
      <w:r w:rsidRPr="003116B0">
        <w:rPr>
          <w:b/>
          <w:color w:val="000000"/>
        </w:rPr>
        <w:t>11.000,00 kuna.</w:t>
      </w:r>
    </w:p>
    <w:p w:rsidRDefault="006F4D67" w:rsidP="006F4D67" w:rsidR="006F4D67" w:rsidRPr="00FB2B9C">
      <w:pPr>
        <w:pStyle w:val="Odlomakpopisa"/>
        <w:rPr>
          <w:color w:val="000000"/>
        </w:rPr>
      </w:pPr>
    </w:p>
    <w:p w:rsidRDefault="006F4D67" w:rsidP="006F4D67" w:rsidR="006F4D67">
      <w:pPr>
        <w:numPr>
          <w:ilvl w:val="3"/>
          <w:numId w:val="8"/>
        </w:numPr>
        <w:ind w:hanging="284" w:left="426"/>
        <w:jc w:val="both"/>
        <w:rPr>
          <w:color w:val="000000"/>
        </w:rPr>
      </w:pP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3270 za </w:t>
      </w:r>
      <w:proofErr w:type="spellStart"/>
      <w:r>
        <w:rPr>
          <w:color w:val="000000"/>
        </w:rPr>
        <w:t>ko</w:t>
      </w:r>
      <w:proofErr w:type="spellEnd"/>
      <w:r>
        <w:rPr>
          <w:color w:val="000000"/>
        </w:rPr>
        <w:t xml:space="preserve"> Donji Miholjac</w:t>
      </w:r>
      <w:r w:rsidRPr="00FB2B9C">
        <w:rPr>
          <w:color w:val="000000"/>
        </w:rPr>
        <w:t>, kč.br. 1674/2 u naravi dvorište, Kolodvorska, ukupne površine 1028 m</w:t>
      </w:r>
      <w:r w:rsidRPr="00FB2B9C">
        <w:rPr>
          <w:b/>
          <w:color w:val="000000"/>
        </w:rPr>
        <w:t>²</w:t>
      </w:r>
      <w:r w:rsidRPr="00FB2B9C">
        <w:rPr>
          <w:color w:val="000000"/>
        </w:rPr>
        <w:t>,</w:t>
      </w:r>
      <w:r>
        <w:rPr>
          <w:color w:val="000000"/>
        </w:rPr>
        <w:t xml:space="preserve"> iznosi </w:t>
      </w:r>
      <w:r w:rsidRPr="003116B0">
        <w:rPr>
          <w:b/>
          <w:color w:val="000000"/>
        </w:rPr>
        <w:t>243.900,00 kuna.</w:t>
      </w:r>
    </w:p>
    <w:p w:rsidRDefault="006F4D67" w:rsidP="006F4D67" w:rsidR="006F4D67">
      <w:pPr>
        <w:pStyle w:val="Odlomakpopisa"/>
        <w:rPr>
          <w:color w:val="000000"/>
        </w:rPr>
      </w:pPr>
    </w:p>
    <w:p w:rsidRDefault="006F4D67" w:rsidP="006F4D67" w:rsidR="006F4D67" w:rsidRPr="00FB2B9C">
      <w:pPr>
        <w:numPr>
          <w:ilvl w:val="3"/>
          <w:numId w:val="8"/>
        </w:numPr>
        <w:ind w:hanging="284" w:left="426"/>
        <w:jc w:val="both"/>
        <w:rPr>
          <w:color w:val="000000"/>
        </w:rPr>
      </w:pPr>
      <w:proofErr w:type="spellStart"/>
      <w:r w:rsidRPr="00FB2B9C">
        <w:rPr>
          <w:color w:val="000000"/>
        </w:rPr>
        <w:t>zk.ul</w:t>
      </w:r>
      <w:proofErr w:type="spellEnd"/>
      <w:r w:rsidRPr="00FB2B9C">
        <w:rPr>
          <w:color w:val="000000"/>
        </w:rPr>
        <w:t>. 19438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ko</w:t>
      </w:r>
      <w:proofErr w:type="spellEnd"/>
      <w:r>
        <w:rPr>
          <w:color w:val="000000"/>
        </w:rPr>
        <w:t xml:space="preserve"> Pula</w:t>
      </w:r>
      <w:r w:rsidRPr="00FB2B9C">
        <w:rPr>
          <w:color w:val="000000"/>
        </w:rPr>
        <w:t>, kč.br. 3165/1 u naravi tvornička hala, nadstrešnica za privredne potrebe, privredno dvorište površine 7782 m2, sveukupne površine 7782 m</w:t>
      </w:r>
      <w:r w:rsidRPr="00FB2B9C">
        <w:rPr>
          <w:b/>
          <w:color w:val="000000"/>
          <w:sz w:val="28"/>
          <w:szCs w:val="28"/>
        </w:rPr>
        <w:t>²</w:t>
      </w:r>
      <w:r w:rsidRPr="00FB2B9C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</w:p>
    <w:p w:rsidRDefault="006F4D67" w:rsidP="006F4D67" w:rsidR="006F4D67">
      <w:pPr>
        <w:ind w:firstLine="142"/>
        <w:jc w:val="both"/>
      </w:pPr>
      <w:r>
        <w:t>i</w:t>
      </w:r>
    </w:p>
    <w:p w:rsidRDefault="006F4D67" w:rsidP="006F4D67" w:rsidR="006F4D67" w:rsidRPr="00FB2B9C">
      <w:pPr>
        <w:numPr>
          <w:ilvl w:val="3"/>
          <w:numId w:val="8"/>
        </w:numPr>
        <w:ind w:hanging="284" w:left="426"/>
        <w:jc w:val="both"/>
      </w:pPr>
      <w:proofErr w:type="spellStart"/>
      <w:r w:rsidRPr="00DC574A">
        <w:rPr>
          <w:color w:val="000000"/>
        </w:rPr>
        <w:t>zk.ul</w:t>
      </w:r>
      <w:proofErr w:type="spellEnd"/>
      <w:r w:rsidRPr="00DC574A">
        <w:rPr>
          <w:color w:val="000000"/>
        </w:rPr>
        <w:t>. 21117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ko</w:t>
      </w:r>
      <w:proofErr w:type="spellEnd"/>
      <w:r>
        <w:rPr>
          <w:color w:val="000000"/>
        </w:rPr>
        <w:t xml:space="preserve"> Pula</w:t>
      </w:r>
      <w:r w:rsidRPr="00DC574A">
        <w:rPr>
          <w:color w:val="000000"/>
        </w:rPr>
        <w:t>, kč.br. 3165/5 u naravi oranica površine 1106 m</w:t>
      </w:r>
      <w:r w:rsidRPr="00DC574A">
        <w:rPr>
          <w:b/>
          <w:color w:val="000000"/>
          <w:sz w:val="28"/>
          <w:szCs w:val="28"/>
        </w:rPr>
        <w:t>²</w:t>
      </w:r>
      <w:r w:rsidRPr="00DC574A">
        <w:rPr>
          <w:color w:val="000000"/>
          <w:sz w:val="28"/>
          <w:szCs w:val="28"/>
        </w:rPr>
        <w:t>,</w:t>
      </w:r>
    </w:p>
    <w:p w:rsidRDefault="006F4D67" w:rsidP="006F4D67" w:rsidR="006F4D67" w:rsidRPr="003116B0">
      <w:pPr>
        <w:ind w:left="426"/>
        <w:jc w:val="both"/>
        <w:rPr>
          <w:b/>
        </w:rPr>
      </w:pPr>
      <w:r>
        <w:t xml:space="preserve">iznosi </w:t>
      </w:r>
      <w:r w:rsidRPr="003116B0">
        <w:rPr>
          <w:b/>
        </w:rPr>
        <w:t>14.086.607,00 kuna</w:t>
      </w:r>
    </w:p>
    <w:p w:rsidRDefault="006F4D67" w:rsidP="006F4D67" w:rsidR="006F4D67">
      <w:pPr>
        <w:pStyle w:val="Odlomakpopisa"/>
        <w:ind w:firstLine="360" w:left="0"/>
        <w:rPr>
          <w:b/>
        </w:rPr>
      </w:pPr>
      <w:r w:rsidRPr="00810AEC">
        <w:rPr>
          <w:b/>
        </w:rPr>
        <w:t xml:space="preserve">Nekretnine navedene pod točkom </w:t>
      </w:r>
      <w:r>
        <w:rPr>
          <w:b/>
        </w:rPr>
        <w:t>6</w:t>
      </w:r>
      <w:r w:rsidRPr="00810AEC">
        <w:rPr>
          <w:b/>
        </w:rPr>
        <w:t xml:space="preserve">. i </w:t>
      </w:r>
      <w:r>
        <w:rPr>
          <w:b/>
        </w:rPr>
        <w:t>7</w:t>
      </w:r>
      <w:r w:rsidRPr="00810AEC">
        <w:rPr>
          <w:b/>
        </w:rPr>
        <w:t>. prodaju se kao funkcionalna cjelina</w:t>
      </w:r>
    </w:p>
    <w:p w:rsidRDefault="006F4D67" w:rsidP="006F4D67" w:rsidR="006F4D67">
      <w:pPr>
        <w:pStyle w:val="Odlomakpopisa"/>
        <w:ind w:firstLine="360" w:left="0"/>
        <w:rPr>
          <w:b/>
        </w:rPr>
      </w:pPr>
    </w:p>
    <w:p w:rsidRDefault="006F4D67" w:rsidP="006F4D67" w:rsidR="006F4D67" w:rsidRPr="003116B0">
      <w:pPr>
        <w:numPr>
          <w:ilvl w:val="3"/>
          <w:numId w:val="8"/>
        </w:numPr>
        <w:ind w:hanging="284" w:left="426"/>
        <w:jc w:val="both"/>
        <w:rPr>
          <w:color w:val="000000"/>
        </w:rPr>
      </w:pPr>
      <w:proofErr w:type="spellStart"/>
      <w:r w:rsidRPr="003116B0">
        <w:rPr>
          <w:color w:val="000000"/>
        </w:rPr>
        <w:t>zk.ul</w:t>
      </w:r>
      <w:proofErr w:type="spellEnd"/>
      <w:r w:rsidRPr="003116B0">
        <w:rPr>
          <w:color w:val="000000"/>
        </w:rPr>
        <w:t xml:space="preserve">. 1015 </w:t>
      </w:r>
      <w:proofErr w:type="spellStart"/>
      <w:r w:rsidRPr="003116B0">
        <w:rPr>
          <w:color w:val="000000"/>
        </w:rPr>
        <w:t>ko</w:t>
      </w:r>
      <w:proofErr w:type="spellEnd"/>
      <w:r w:rsidRPr="003116B0">
        <w:rPr>
          <w:color w:val="000000"/>
        </w:rPr>
        <w:t xml:space="preserve"> Don</w:t>
      </w:r>
      <w:r>
        <w:rPr>
          <w:color w:val="000000"/>
        </w:rPr>
        <w:t>j</w:t>
      </w:r>
      <w:r w:rsidRPr="003116B0">
        <w:rPr>
          <w:color w:val="000000"/>
        </w:rPr>
        <w:t>i Miholjac, kč.br. 1672/1</w:t>
      </w:r>
    </w:p>
    <w:p w:rsidRDefault="006F4D67" w:rsidP="006F4D67" w:rsidR="006F4D67">
      <w:pPr>
        <w:ind w:left="360"/>
        <w:jc w:val="both"/>
        <w:rPr>
          <w:color w:val="000000"/>
        </w:rPr>
      </w:pPr>
      <w:r w:rsidRPr="00810AEC">
        <w:rPr>
          <w:color w:val="000000"/>
        </w:rPr>
        <w:t>Suvlasnički dio: 135</w:t>
      </w:r>
      <w:r>
        <w:rPr>
          <w:color w:val="000000"/>
        </w:rPr>
        <w:t>2</w:t>
      </w:r>
      <w:r w:rsidRPr="00810AEC">
        <w:rPr>
          <w:color w:val="000000"/>
        </w:rPr>
        <w:t>/10000 ETAŽNO VLASNIŠTVO (E</w:t>
      </w:r>
      <w:r w:rsidRPr="00A578EE">
        <w:rPr>
          <w:color w:val="000000"/>
        </w:rPr>
        <w:t>-26)</w:t>
      </w:r>
    </w:p>
    <w:p w:rsidRDefault="006F4D67" w:rsidP="006F4D67" w:rsidR="006F4D67" w:rsidRPr="00BD6BE7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 1. POSLOVNI PROSTOR 1</w:t>
      </w:r>
      <w:r>
        <w:rPr>
          <w:color w:val="000000"/>
        </w:rPr>
        <w:t xml:space="preserve"> s </w:t>
      </w:r>
      <w:proofErr w:type="spellStart"/>
      <w:r>
        <w:rPr>
          <w:color w:val="000000"/>
        </w:rPr>
        <w:t>pripadcima</w:t>
      </w:r>
      <w:proofErr w:type="spellEnd"/>
      <w:r w:rsidRPr="00810AEC">
        <w:rPr>
          <w:color w:val="000000"/>
        </w:rPr>
        <w:t xml:space="preserve">  </w:t>
      </w:r>
      <w:r w:rsidRPr="003116B0">
        <w:rPr>
          <w:b/>
          <w:color w:val="000000"/>
        </w:rPr>
        <w:t>iznosi 1.740.200,00 kuna</w:t>
      </w:r>
      <w:r w:rsidRPr="00BD6BE7">
        <w:rPr>
          <w:color w:val="000000"/>
        </w:rPr>
        <w:t>.</w:t>
      </w:r>
    </w:p>
    <w:p w:rsidRDefault="006F4D67" w:rsidP="006F4D67" w:rsidR="006F4D67" w:rsidRPr="00810AEC">
      <w:pPr>
        <w:jc w:val="both"/>
        <w:rPr>
          <w:color w:val="000000"/>
        </w:rPr>
      </w:pPr>
    </w:p>
    <w:p w:rsidRDefault="006F4D67" w:rsidP="006F4D67" w:rsidR="006F4D67" w:rsidRPr="003116B0">
      <w:pPr>
        <w:numPr>
          <w:ilvl w:val="3"/>
          <w:numId w:val="8"/>
        </w:numPr>
        <w:ind w:hanging="426" w:left="426"/>
        <w:jc w:val="both"/>
        <w:rPr>
          <w:color w:val="000000"/>
        </w:rPr>
      </w:pPr>
      <w:proofErr w:type="spellStart"/>
      <w:r w:rsidRPr="003116B0">
        <w:rPr>
          <w:color w:val="000000"/>
        </w:rPr>
        <w:t>zk.ul</w:t>
      </w:r>
      <w:proofErr w:type="spellEnd"/>
      <w:r w:rsidRPr="003116B0">
        <w:rPr>
          <w:color w:val="000000"/>
        </w:rPr>
        <w:t>. 1015</w:t>
      </w:r>
      <w:r>
        <w:rPr>
          <w:color w:val="000000"/>
        </w:rPr>
        <w:t xml:space="preserve"> k Donji Miholjac</w:t>
      </w:r>
      <w:r w:rsidRPr="003116B0">
        <w:rPr>
          <w:color w:val="000000"/>
        </w:rPr>
        <w:t xml:space="preserve">, kč.br. 1672/1 </w:t>
      </w:r>
    </w:p>
    <w:p w:rsidRDefault="006F4D67" w:rsidP="006F4D67" w:rsidR="006F4D67">
      <w:pPr>
        <w:ind w:left="360"/>
        <w:jc w:val="both"/>
        <w:rPr>
          <w:color w:val="000000"/>
        </w:rPr>
      </w:pPr>
      <w:r w:rsidRPr="0033545B">
        <w:rPr>
          <w:color w:val="000000"/>
        </w:rPr>
        <w:t>Suvlasnički dio: 356/10000 ETAŽNO VLASNIŠTVO (E-27)</w:t>
      </w:r>
    </w:p>
    <w:p w:rsidRDefault="006F4D67" w:rsidP="006F4D67" w:rsidR="006F4D67" w:rsidRPr="00BD6BE7">
      <w:pPr>
        <w:ind w:left="360"/>
        <w:jc w:val="both"/>
        <w:rPr>
          <w:color w:val="000000"/>
        </w:rPr>
      </w:pPr>
      <w:r w:rsidRPr="00810AEC">
        <w:rPr>
          <w:color w:val="000000"/>
        </w:rPr>
        <w:t xml:space="preserve"> 1. POSLOVNI PROSTOR 2 u prizemlju i galeriji</w:t>
      </w:r>
      <w:r>
        <w:rPr>
          <w:color w:val="000000"/>
        </w:rPr>
        <w:t xml:space="preserve"> s </w:t>
      </w:r>
      <w:proofErr w:type="spellStart"/>
      <w:r>
        <w:rPr>
          <w:color w:val="000000"/>
        </w:rPr>
        <w:t>pripadcima</w:t>
      </w:r>
      <w:proofErr w:type="spellEnd"/>
      <w:r w:rsidRPr="00810AEC">
        <w:rPr>
          <w:color w:val="000000"/>
        </w:rPr>
        <w:t xml:space="preserve">, </w:t>
      </w:r>
      <w:r w:rsidRPr="00BD6BE7">
        <w:rPr>
          <w:color w:val="000000"/>
        </w:rPr>
        <w:t xml:space="preserve">iznosi </w:t>
      </w:r>
      <w:r w:rsidRPr="00E93641">
        <w:rPr>
          <w:b/>
          <w:color w:val="000000"/>
        </w:rPr>
        <w:t>497.500,00 kuna</w:t>
      </w:r>
      <w:r w:rsidRPr="00BD6BE7">
        <w:rPr>
          <w:color w:val="000000"/>
        </w:rPr>
        <w:t>.</w:t>
      </w:r>
    </w:p>
    <w:p w:rsidRDefault="006F4D67" w:rsidP="006F4D67" w:rsidR="006F4D67" w:rsidRPr="003711E4"/>
    <w:p w:rsidRDefault="006F4D67" w:rsidP="006F4D67" w:rsidR="006F4D67" w:rsidRPr="003116B0">
      <w:pPr>
        <w:numPr>
          <w:ilvl w:val="3"/>
          <w:numId w:val="8"/>
        </w:numPr>
        <w:ind w:hanging="426" w:left="426"/>
        <w:jc w:val="both"/>
        <w:rPr>
          <w:color w:val="000000"/>
        </w:rPr>
      </w:pPr>
      <w:proofErr w:type="spellStart"/>
      <w:r w:rsidRPr="003116B0">
        <w:rPr>
          <w:color w:val="000000"/>
        </w:rPr>
        <w:t>zk.ul</w:t>
      </w:r>
      <w:proofErr w:type="spellEnd"/>
      <w:r w:rsidRPr="003116B0">
        <w:rPr>
          <w:color w:val="000000"/>
        </w:rPr>
        <w:t>. 1015</w:t>
      </w:r>
      <w:r>
        <w:rPr>
          <w:color w:val="000000"/>
        </w:rPr>
        <w:t xml:space="preserve"> k Donji Miholjac</w:t>
      </w:r>
      <w:r w:rsidRPr="003116B0">
        <w:rPr>
          <w:color w:val="000000"/>
        </w:rPr>
        <w:t xml:space="preserve">, kč.br. 1672/1 </w:t>
      </w:r>
    </w:p>
    <w:p w:rsidRDefault="006F4D67" w:rsidP="006F4D67" w:rsidR="006F4D67">
      <w:pPr>
        <w:ind w:left="360"/>
        <w:jc w:val="both"/>
        <w:rPr>
          <w:color w:val="000000"/>
        </w:rPr>
      </w:pPr>
      <w:r w:rsidRPr="00810AEC">
        <w:rPr>
          <w:color w:val="000000"/>
        </w:rPr>
        <w:t>Suvlasnički dio: 331/10000 ETAŽNO VLASNIŠTVO (</w:t>
      </w:r>
      <w:r w:rsidRPr="0033545B">
        <w:rPr>
          <w:color w:val="000000"/>
        </w:rPr>
        <w:t>E-30)</w:t>
      </w:r>
    </w:p>
    <w:p w:rsidRDefault="006F4D67" w:rsidP="006F4D67" w:rsidR="006F4D67" w:rsidRPr="00E93641">
      <w:pPr>
        <w:ind w:left="360"/>
        <w:jc w:val="both"/>
        <w:rPr>
          <w:b/>
          <w:color w:val="000000"/>
        </w:rPr>
      </w:pPr>
      <w:r w:rsidRPr="00810AEC">
        <w:rPr>
          <w:color w:val="000000"/>
        </w:rPr>
        <w:t>1. STAN 1 na I. katu</w:t>
      </w:r>
      <w:r>
        <w:rPr>
          <w:color w:val="000000"/>
        </w:rPr>
        <w:t xml:space="preserve"> s </w:t>
      </w:r>
      <w:proofErr w:type="spellStart"/>
      <w:r>
        <w:rPr>
          <w:color w:val="000000"/>
        </w:rPr>
        <w:t>pripadcma</w:t>
      </w:r>
      <w:proofErr w:type="spellEnd"/>
      <w:r w:rsidRPr="00BD6BE7">
        <w:rPr>
          <w:color w:val="000000"/>
        </w:rPr>
        <w:t xml:space="preserve">, iznosi </w:t>
      </w:r>
      <w:r w:rsidRPr="00E93641">
        <w:rPr>
          <w:b/>
          <w:color w:val="000000"/>
        </w:rPr>
        <w:t>637.300,00 kuna</w:t>
      </w:r>
    </w:p>
    <w:p w:rsidRDefault="006F4D67" w:rsidP="006F4D67" w:rsidR="006F4D67" w:rsidRPr="00BD6BE7">
      <w:pPr>
        <w:pStyle w:val="Odlomakpopisa"/>
      </w:pPr>
    </w:p>
    <w:p w:rsidRDefault="006F4D67" w:rsidP="006F4D67" w:rsidR="006F4D67" w:rsidRPr="003116B0">
      <w:pPr>
        <w:numPr>
          <w:ilvl w:val="3"/>
          <w:numId w:val="8"/>
        </w:numPr>
        <w:ind w:hanging="426" w:left="426"/>
        <w:jc w:val="both"/>
        <w:rPr>
          <w:color w:val="000000"/>
        </w:rPr>
      </w:pPr>
      <w:proofErr w:type="spellStart"/>
      <w:r w:rsidRPr="003116B0">
        <w:rPr>
          <w:color w:val="000000"/>
        </w:rPr>
        <w:t>zk.ul</w:t>
      </w:r>
      <w:proofErr w:type="spellEnd"/>
      <w:r w:rsidRPr="003116B0">
        <w:rPr>
          <w:color w:val="000000"/>
        </w:rPr>
        <w:t>. 1015</w:t>
      </w:r>
      <w:r>
        <w:rPr>
          <w:color w:val="000000"/>
        </w:rPr>
        <w:t xml:space="preserve"> k Donji Miholjac</w:t>
      </w:r>
      <w:r w:rsidRPr="003116B0">
        <w:rPr>
          <w:color w:val="000000"/>
        </w:rPr>
        <w:t xml:space="preserve">, kč.br. 1672/1 </w:t>
      </w:r>
    </w:p>
    <w:p w:rsidRDefault="006F4D67" w:rsidP="006F4D67" w:rsidR="006F4D67" w:rsidRPr="00BD6BE7">
      <w:pPr>
        <w:ind w:left="360"/>
        <w:jc w:val="both"/>
        <w:rPr>
          <w:color w:val="000000"/>
        </w:rPr>
      </w:pPr>
      <w:r w:rsidRPr="00BD6BE7">
        <w:rPr>
          <w:color w:val="000000"/>
        </w:rPr>
        <w:t>Suvlasnički dio: 19</w:t>
      </w:r>
      <w:r>
        <w:rPr>
          <w:color w:val="000000"/>
        </w:rPr>
        <w:t>4</w:t>
      </w:r>
      <w:r w:rsidRPr="00BD6BE7">
        <w:rPr>
          <w:color w:val="000000"/>
        </w:rPr>
        <w:t>/10000 ETAŽNO VLASNIŠTVO (E-31)</w:t>
      </w:r>
    </w:p>
    <w:p w:rsidRDefault="006F4D67" w:rsidP="006F4D67" w:rsidR="006F4D67" w:rsidRPr="00E93641">
      <w:pPr>
        <w:ind w:left="360"/>
        <w:jc w:val="both"/>
        <w:rPr>
          <w:b/>
          <w:color w:val="000000"/>
        </w:rPr>
      </w:pPr>
      <w:r w:rsidRPr="00BD6BE7">
        <w:rPr>
          <w:color w:val="000000"/>
        </w:rPr>
        <w:t>1. STAN 2 na I. katu</w:t>
      </w:r>
      <w:r>
        <w:rPr>
          <w:color w:val="000000"/>
        </w:rPr>
        <w:t xml:space="preserve"> s </w:t>
      </w:r>
      <w:proofErr w:type="spellStart"/>
      <w:r>
        <w:rPr>
          <w:color w:val="000000"/>
        </w:rPr>
        <w:t>pripatkom</w:t>
      </w:r>
      <w:proofErr w:type="spellEnd"/>
      <w:r w:rsidRPr="00BD6BE7">
        <w:rPr>
          <w:color w:val="000000"/>
        </w:rPr>
        <w:t>,</w:t>
      </w:r>
      <w:r>
        <w:rPr>
          <w:color w:val="000000"/>
        </w:rPr>
        <w:t xml:space="preserve"> iznosi </w:t>
      </w:r>
      <w:r w:rsidRPr="00E93641">
        <w:rPr>
          <w:b/>
          <w:color w:val="000000"/>
        </w:rPr>
        <w:t>373.900,00 kuna</w:t>
      </w:r>
      <w:r>
        <w:rPr>
          <w:b/>
          <w:color w:val="000000"/>
        </w:rPr>
        <w:t>.</w:t>
      </w:r>
    </w:p>
    <w:p w:rsidRDefault="006F4D67" w:rsidP="006F4D67" w:rsidR="006F4D67" w:rsidRPr="00BD6BE7">
      <w:pPr>
        <w:ind w:left="360"/>
        <w:jc w:val="both"/>
        <w:rPr>
          <w:color w:val="000000"/>
        </w:rPr>
      </w:pPr>
    </w:p>
    <w:p w:rsidRDefault="006F4D67" w:rsidP="006F4D67" w:rsidR="006F4D67" w:rsidRPr="003116B0">
      <w:pPr>
        <w:numPr>
          <w:ilvl w:val="3"/>
          <w:numId w:val="8"/>
        </w:numPr>
        <w:ind w:hanging="426" w:left="426"/>
        <w:jc w:val="both"/>
        <w:rPr>
          <w:color w:val="000000"/>
        </w:rPr>
      </w:pPr>
      <w:proofErr w:type="spellStart"/>
      <w:r w:rsidRPr="003116B0">
        <w:rPr>
          <w:color w:val="000000"/>
        </w:rPr>
        <w:t>zk.ul</w:t>
      </w:r>
      <w:proofErr w:type="spellEnd"/>
      <w:r w:rsidRPr="003116B0">
        <w:rPr>
          <w:color w:val="000000"/>
        </w:rPr>
        <w:t>. 1015</w:t>
      </w:r>
      <w:r>
        <w:rPr>
          <w:color w:val="000000"/>
        </w:rPr>
        <w:t xml:space="preserve"> k Donji Miholjac</w:t>
      </w:r>
      <w:r w:rsidRPr="003116B0">
        <w:rPr>
          <w:color w:val="000000"/>
        </w:rPr>
        <w:t xml:space="preserve">, kč.br. 1672/1 </w:t>
      </w:r>
    </w:p>
    <w:p w:rsidRDefault="006F4D67" w:rsidP="006F4D67" w:rsidR="006F4D67" w:rsidRPr="00BD6BE7">
      <w:pPr>
        <w:ind w:firstLine="360"/>
        <w:jc w:val="both"/>
        <w:rPr>
          <w:color w:val="000000"/>
        </w:rPr>
      </w:pPr>
      <w:r w:rsidRPr="00BD6BE7">
        <w:rPr>
          <w:color w:val="000000"/>
        </w:rPr>
        <w:t>Suvlasnički dio: 27</w:t>
      </w:r>
      <w:r>
        <w:rPr>
          <w:color w:val="000000"/>
        </w:rPr>
        <w:t>3</w:t>
      </w:r>
      <w:r w:rsidRPr="00BD6BE7">
        <w:rPr>
          <w:color w:val="000000"/>
        </w:rPr>
        <w:t>/10000 ETAŽNO VLASNIŠTVO (E-32)</w:t>
      </w:r>
    </w:p>
    <w:p w:rsidRDefault="006F4D67" w:rsidP="006F4D67" w:rsidR="006F4D67" w:rsidRPr="00BD6BE7">
      <w:pPr>
        <w:ind w:firstLine="120" w:left="360"/>
        <w:jc w:val="both"/>
        <w:rPr>
          <w:color w:val="000000"/>
        </w:rPr>
      </w:pPr>
      <w:r w:rsidRPr="00BD6BE7">
        <w:rPr>
          <w:color w:val="000000"/>
        </w:rPr>
        <w:t>1. STAN 3 na I. katu</w:t>
      </w:r>
      <w:r>
        <w:rPr>
          <w:color w:val="000000"/>
        </w:rPr>
        <w:t xml:space="preserve"> s </w:t>
      </w:r>
      <w:proofErr w:type="spellStart"/>
      <w:r>
        <w:rPr>
          <w:color w:val="000000"/>
        </w:rPr>
        <w:t>pripatkom</w:t>
      </w:r>
      <w:proofErr w:type="spellEnd"/>
      <w:r w:rsidRPr="00BD6BE7">
        <w:rPr>
          <w:color w:val="000000"/>
        </w:rPr>
        <w:t>,</w:t>
      </w:r>
      <w:r>
        <w:rPr>
          <w:color w:val="000000"/>
        </w:rPr>
        <w:t xml:space="preserve"> iznosi </w:t>
      </w:r>
      <w:r w:rsidRPr="00E93641">
        <w:rPr>
          <w:b/>
          <w:color w:val="000000"/>
        </w:rPr>
        <w:t>504.500,00 kuna.</w:t>
      </w:r>
    </w:p>
    <w:p w:rsidRDefault="006F4D67" w:rsidP="006F4D67" w:rsidR="006F4D67" w:rsidRPr="00BD6BE7">
      <w:pPr>
        <w:pStyle w:val="Odlomakpopisa"/>
      </w:pPr>
    </w:p>
    <w:p w:rsidRDefault="006F4D67" w:rsidP="006F4D67" w:rsidR="006F4D67" w:rsidRPr="003116B0">
      <w:pPr>
        <w:numPr>
          <w:ilvl w:val="3"/>
          <w:numId w:val="8"/>
        </w:numPr>
        <w:ind w:hanging="426" w:left="426"/>
        <w:jc w:val="both"/>
        <w:rPr>
          <w:color w:val="000000"/>
        </w:rPr>
      </w:pPr>
      <w:proofErr w:type="spellStart"/>
      <w:r w:rsidRPr="003116B0">
        <w:rPr>
          <w:color w:val="000000"/>
        </w:rPr>
        <w:t>zk.ul</w:t>
      </w:r>
      <w:proofErr w:type="spellEnd"/>
      <w:r w:rsidRPr="003116B0">
        <w:rPr>
          <w:color w:val="000000"/>
        </w:rPr>
        <w:t>. 1015</w:t>
      </w:r>
      <w:r>
        <w:rPr>
          <w:color w:val="000000"/>
        </w:rPr>
        <w:t xml:space="preserve"> k Donji Miholjac</w:t>
      </w:r>
      <w:r w:rsidRPr="003116B0">
        <w:rPr>
          <w:color w:val="000000"/>
        </w:rPr>
        <w:t xml:space="preserve">, kč.br. 1672/1 </w:t>
      </w:r>
    </w:p>
    <w:p w:rsidRDefault="006F4D67" w:rsidP="006F4D67" w:rsidR="006F4D67" w:rsidRPr="00BD6BE7">
      <w:pPr>
        <w:ind w:left="360"/>
        <w:jc w:val="both"/>
        <w:rPr>
          <w:color w:val="000000"/>
        </w:rPr>
      </w:pPr>
      <w:r w:rsidRPr="00BD6BE7">
        <w:rPr>
          <w:color w:val="000000"/>
        </w:rPr>
        <w:t>Suvlasnički dio: 19</w:t>
      </w:r>
      <w:r>
        <w:rPr>
          <w:color w:val="000000"/>
        </w:rPr>
        <w:t>4</w:t>
      </w:r>
      <w:r w:rsidRPr="00BD6BE7">
        <w:rPr>
          <w:color w:val="000000"/>
        </w:rPr>
        <w:t>/10000 ETAŽNO VLASNIŠTVO (E-38)</w:t>
      </w:r>
    </w:p>
    <w:p w:rsidRDefault="006F4D67" w:rsidP="006F4D67" w:rsidR="006F4D67" w:rsidRPr="00BD6BE7">
      <w:pPr>
        <w:ind w:left="360"/>
        <w:jc w:val="both"/>
        <w:rPr>
          <w:color w:val="000000"/>
        </w:rPr>
      </w:pPr>
      <w:r w:rsidRPr="00BD6BE7">
        <w:rPr>
          <w:color w:val="000000"/>
        </w:rPr>
        <w:t>1. STAN 9 na II. katu</w:t>
      </w:r>
      <w:r>
        <w:rPr>
          <w:color w:val="000000"/>
        </w:rPr>
        <w:t xml:space="preserve"> s </w:t>
      </w:r>
      <w:proofErr w:type="spellStart"/>
      <w:r>
        <w:rPr>
          <w:color w:val="000000"/>
        </w:rPr>
        <w:t>pripatkom</w:t>
      </w:r>
      <w:proofErr w:type="spellEnd"/>
      <w:r>
        <w:rPr>
          <w:color w:val="000000"/>
        </w:rPr>
        <w:t xml:space="preserve">, iznosi </w:t>
      </w:r>
      <w:r w:rsidRPr="00E93641">
        <w:rPr>
          <w:b/>
          <w:color w:val="000000"/>
        </w:rPr>
        <w:t>373.900,00 kuna.</w:t>
      </w:r>
    </w:p>
    <w:p w:rsidRDefault="006F4D67" w:rsidP="006F4D67" w:rsidR="006F4D67" w:rsidRPr="00BD6BE7">
      <w:pPr>
        <w:pStyle w:val="Odlomakpopisa"/>
      </w:pPr>
    </w:p>
    <w:p w:rsidRDefault="006F4D67" w:rsidP="006F4D67" w:rsidR="006F4D67" w:rsidRPr="003116B0">
      <w:pPr>
        <w:numPr>
          <w:ilvl w:val="3"/>
          <w:numId w:val="8"/>
        </w:numPr>
        <w:ind w:hanging="426" w:left="426"/>
        <w:jc w:val="both"/>
        <w:rPr>
          <w:color w:val="000000"/>
        </w:rPr>
      </w:pPr>
      <w:proofErr w:type="spellStart"/>
      <w:r w:rsidRPr="003116B0">
        <w:rPr>
          <w:color w:val="000000"/>
        </w:rPr>
        <w:t>zk.ul</w:t>
      </w:r>
      <w:proofErr w:type="spellEnd"/>
      <w:r w:rsidRPr="003116B0">
        <w:rPr>
          <w:color w:val="000000"/>
        </w:rPr>
        <w:t>. 1015</w:t>
      </w:r>
      <w:r>
        <w:rPr>
          <w:color w:val="000000"/>
        </w:rPr>
        <w:t xml:space="preserve"> k Donji Miholjac</w:t>
      </w:r>
      <w:r w:rsidRPr="003116B0">
        <w:rPr>
          <w:color w:val="000000"/>
        </w:rPr>
        <w:t xml:space="preserve">, kč.br. 1672/1 </w:t>
      </w:r>
    </w:p>
    <w:p w:rsidRDefault="006F4D67" w:rsidP="006F4D67" w:rsidR="006F4D67" w:rsidRPr="00BD6BE7">
      <w:pPr>
        <w:ind w:left="360"/>
        <w:jc w:val="both"/>
        <w:rPr>
          <w:color w:val="000000"/>
        </w:rPr>
      </w:pPr>
      <w:r w:rsidRPr="00BD6BE7">
        <w:rPr>
          <w:color w:val="000000"/>
        </w:rPr>
        <w:t xml:space="preserve">Suvlasnički dio: 298/10000 ETAŽNO VLASNIŠTVO (E-40), </w:t>
      </w:r>
    </w:p>
    <w:p w:rsidRDefault="006F4D67" w:rsidP="006F4D67" w:rsidR="006F4D67" w:rsidRPr="00E93641">
      <w:pPr>
        <w:ind w:left="360"/>
        <w:jc w:val="both"/>
        <w:rPr>
          <w:b/>
          <w:color w:val="000000"/>
        </w:rPr>
      </w:pPr>
      <w:r w:rsidRPr="00BD6BE7">
        <w:rPr>
          <w:color w:val="000000"/>
        </w:rPr>
        <w:lastRenderedPageBreak/>
        <w:t>1. STAN 11 na II. katu</w:t>
      </w:r>
      <w:r>
        <w:rPr>
          <w:color w:val="000000"/>
        </w:rPr>
        <w:t xml:space="preserve"> s </w:t>
      </w:r>
      <w:proofErr w:type="spellStart"/>
      <w:r>
        <w:rPr>
          <w:color w:val="000000"/>
        </w:rPr>
        <w:t>pripatcima</w:t>
      </w:r>
      <w:proofErr w:type="spellEnd"/>
      <w:r>
        <w:rPr>
          <w:color w:val="000000"/>
        </w:rPr>
        <w:t xml:space="preserve">, iznosi </w:t>
      </w:r>
      <w:r w:rsidRPr="00E93641">
        <w:rPr>
          <w:b/>
          <w:color w:val="000000"/>
        </w:rPr>
        <w:t>552.300,00 kuna.</w:t>
      </w:r>
    </w:p>
    <w:p w:rsidRDefault="006F4D67" w:rsidP="006F4D67" w:rsidR="006F4D67" w:rsidRPr="00BD6BE7">
      <w:pPr>
        <w:jc w:val="both"/>
        <w:rPr>
          <w:color w:val="000000"/>
        </w:rPr>
      </w:pPr>
    </w:p>
    <w:p w:rsidRDefault="006F4D67" w:rsidP="006F4D67" w:rsidR="006F4D67" w:rsidRPr="003116B0">
      <w:pPr>
        <w:numPr>
          <w:ilvl w:val="3"/>
          <w:numId w:val="8"/>
        </w:numPr>
        <w:ind w:hanging="426" w:left="426"/>
        <w:jc w:val="both"/>
        <w:rPr>
          <w:color w:val="000000"/>
        </w:rPr>
      </w:pPr>
      <w:proofErr w:type="spellStart"/>
      <w:r w:rsidRPr="003116B0">
        <w:rPr>
          <w:color w:val="000000"/>
        </w:rPr>
        <w:t>zk.ul</w:t>
      </w:r>
      <w:proofErr w:type="spellEnd"/>
      <w:r w:rsidRPr="003116B0">
        <w:rPr>
          <w:color w:val="000000"/>
        </w:rPr>
        <w:t>. 1015</w:t>
      </w:r>
      <w:r>
        <w:rPr>
          <w:color w:val="000000"/>
        </w:rPr>
        <w:t xml:space="preserve"> k Donji Miholjac</w:t>
      </w:r>
      <w:r w:rsidRPr="003116B0">
        <w:rPr>
          <w:color w:val="000000"/>
        </w:rPr>
        <w:t xml:space="preserve">, kč.br. 1672/1 </w:t>
      </w:r>
    </w:p>
    <w:p w:rsidRDefault="006F4D67" w:rsidP="006F4D67" w:rsidR="006F4D67" w:rsidRPr="00BD6BE7">
      <w:pPr>
        <w:ind w:left="360"/>
        <w:jc w:val="both"/>
        <w:rPr>
          <w:color w:val="000000"/>
        </w:rPr>
      </w:pPr>
      <w:r w:rsidRPr="00BD6BE7">
        <w:rPr>
          <w:color w:val="000000"/>
        </w:rPr>
        <w:t>Suvlasnički dio: 248/10000 ETAŽNO VLASNIŠTVO (E-41)</w:t>
      </w:r>
    </w:p>
    <w:p w:rsidRDefault="006F4D67" w:rsidP="006F4D67" w:rsidR="006F4D67" w:rsidRPr="00BD6BE7">
      <w:pPr>
        <w:ind w:left="360"/>
        <w:jc w:val="both"/>
        <w:rPr>
          <w:color w:val="000000"/>
        </w:rPr>
      </w:pPr>
      <w:r w:rsidRPr="00BD6BE7">
        <w:rPr>
          <w:color w:val="000000"/>
        </w:rPr>
        <w:t xml:space="preserve"> 1. STAN 12 na II. katu  s </w:t>
      </w:r>
      <w:proofErr w:type="spellStart"/>
      <w:r w:rsidRPr="00BD6BE7">
        <w:rPr>
          <w:color w:val="000000"/>
        </w:rPr>
        <w:t>pripatkom</w:t>
      </w:r>
      <w:proofErr w:type="spellEnd"/>
      <w:r w:rsidRPr="00BD6BE7">
        <w:rPr>
          <w:color w:val="000000"/>
        </w:rPr>
        <w:t xml:space="preserve"> ,</w:t>
      </w:r>
      <w:r>
        <w:rPr>
          <w:color w:val="000000"/>
        </w:rPr>
        <w:t xml:space="preserve"> iznosi </w:t>
      </w:r>
      <w:r w:rsidRPr="00E93641">
        <w:rPr>
          <w:b/>
          <w:color w:val="000000"/>
        </w:rPr>
        <w:t>484.700,00 kuna</w:t>
      </w:r>
      <w:r>
        <w:rPr>
          <w:b/>
          <w:color w:val="000000"/>
        </w:rPr>
        <w:t>.</w:t>
      </w:r>
    </w:p>
    <w:p w:rsidRDefault="006F4D67" w:rsidP="006F4D67" w:rsidR="006F4D67" w:rsidRPr="00BD6BE7">
      <w:pPr>
        <w:pStyle w:val="Odlomakpopisa"/>
        <w:ind w:left="0"/>
      </w:pPr>
    </w:p>
    <w:p w:rsidRDefault="006F4D67" w:rsidP="006F4D67" w:rsidR="006F4D67" w:rsidRPr="003116B0">
      <w:pPr>
        <w:numPr>
          <w:ilvl w:val="3"/>
          <w:numId w:val="8"/>
        </w:numPr>
        <w:ind w:hanging="426" w:left="426"/>
        <w:jc w:val="both"/>
        <w:rPr>
          <w:color w:val="000000"/>
        </w:rPr>
      </w:pPr>
      <w:proofErr w:type="spellStart"/>
      <w:r w:rsidRPr="003116B0">
        <w:rPr>
          <w:color w:val="000000"/>
        </w:rPr>
        <w:t>zk.ul</w:t>
      </w:r>
      <w:proofErr w:type="spellEnd"/>
      <w:r w:rsidRPr="003116B0">
        <w:rPr>
          <w:color w:val="000000"/>
        </w:rPr>
        <w:t>. 1015</w:t>
      </w:r>
      <w:r>
        <w:rPr>
          <w:color w:val="000000"/>
        </w:rPr>
        <w:t xml:space="preserve"> k Donji Miholjac</w:t>
      </w:r>
      <w:r w:rsidRPr="003116B0">
        <w:rPr>
          <w:color w:val="000000"/>
        </w:rPr>
        <w:t xml:space="preserve">, kč.br. 1672/1 </w:t>
      </w:r>
    </w:p>
    <w:p w:rsidRDefault="006F4D67" w:rsidP="006F4D67" w:rsidR="006F4D67" w:rsidRPr="00BD6BE7">
      <w:pPr>
        <w:ind w:left="360"/>
        <w:jc w:val="both"/>
        <w:rPr>
          <w:color w:val="000000"/>
        </w:rPr>
      </w:pPr>
      <w:r w:rsidRPr="00BD6BE7">
        <w:rPr>
          <w:color w:val="000000"/>
        </w:rPr>
        <w:t xml:space="preserve">Suvlasnički dio: 248/10000 ETAŽNO VLASNIŠTVO (E-42)   </w:t>
      </w:r>
    </w:p>
    <w:p w:rsidRDefault="006F4D67" w:rsidP="006F4D67" w:rsidR="006F4D67" w:rsidRPr="00BD6BE7">
      <w:pPr>
        <w:ind w:left="360"/>
        <w:jc w:val="both"/>
        <w:rPr>
          <w:color w:val="000000"/>
        </w:rPr>
      </w:pPr>
      <w:r w:rsidRPr="00BD6BE7">
        <w:rPr>
          <w:color w:val="000000"/>
        </w:rPr>
        <w:t xml:space="preserve"> 1. STAN 13 na II. katu  s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pripatkom</w:t>
      </w:r>
      <w:proofErr w:type="spellEnd"/>
      <w:r w:rsidRPr="00BD6BE7">
        <w:rPr>
          <w:color w:val="000000"/>
        </w:rPr>
        <w:t>,</w:t>
      </w:r>
      <w:r>
        <w:rPr>
          <w:color w:val="000000"/>
        </w:rPr>
        <w:t xml:space="preserve"> iznosi </w:t>
      </w:r>
      <w:r w:rsidRPr="00E93641">
        <w:rPr>
          <w:b/>
          <w:color w:val="000000"/>
        </w:rPr>
        <w:t>484.700,00 kuna</w:t>
      </w:r>
      <w:r>
        <w:rPr>
          <w:color w:val="000000"/>
        </w:rPr>
        <w:t>.</w:t>
      </w:r>
    </w:p>
    <w:p w:rsidRDefault="006F4D67" w:rsidP="006F4D67" w:rsidR="006F4D67" w:rsidRPr="00BD6BE7">
      <w:pPr>
        <w:pStyle w:val="Odlomakpopisa"/>
      </w:pPr>
    </w:p>
    <w:p w:rsidRDefault="006F4D67" w:rsidP="006F4D67" w:rsidR="006F4D67" w:rsidRPr="003116B0">
      <w:pPr>
        <w:numPr>
          <w:ilvl w:val="3"/>
          <w:numId w:val="8"/>
        </w:numPr>
        <w:ind w:hanging="426" w:left="426"/>
        <w:jc w:val="both"/>
        <w:rPr>
          <w:color w:val="000000"/>
        </w:rPr>
      </w:pPr>
      <w:proofErr w:type="spellStart"/>
      <w:r w:rsidRPr="003116B0">
        <w:rPr>
          <w:color w:val="000000"/>
        </w:rPr>
        <w:t>zk.ul</w:t>
      </w:r>
      <w:proofErr w:type="spellEnd"/>
      <w:r w:rsidRPr="003116B0">
        <w:rPr>
          <w:color w:val="000000"/>
        </w:rPr>
        <w:t>. 1015</w:t>
      </w:r>
      <w:r>
        <w:rPr>
          <w:color w:val="000000"/>
        </w:rPr>
        <w:t xml:space="preserve"> k Donji Miholjac</w:t>
      </w:r>
      <w:r w:rsidRPr="003116B0">
        <w:rPr>
          <w:color w:val="000000"/>
        </w:rPr>
        <w:t xml:space="preserve">, kč.br. 1672/1 </w:t>
      </w:r>
    </w:p>
    <w:p w:rsidRDefault="006F4D67" w:rsidP="006F4D67" w:rsidR="006F4D67" w:rsidRPr="00BD6BE7">
      <w:pPr>
        <w:ind w:left="360"/>
        <w:jc w:val="both"/>
        <w:rPr>
          <w:color w:val="000000"/>
        </w:rPr>
      </w:pPr>
      <w:r w:rsidRPr="00BD6BE7">
        <w:rPr>
          <w:color w:val="000000"/>
        </w:rPr>
        <w:t xml:space="preserve">Suvlasnički dio: 331/10000 ETAŽNO VLASNIŠTVO (E-44)   </w:t>
      </w:r>
    </w:p>
    <w:p w:rsidRDefault="006F4D67" w:rsidP="006F4D67" w:rsidR="006F4D67" w:rsidRPr="00E93641">
      <w:pPr>
        <w:ind w:left="360"/>
        <w:jc w:val="both"/>
        <w:rPr>
          <w:b/>
          <w:color w:val="000000"/>
        </w:rPr>
      </w:pPr>
      <w:r w:rsidRPr="00BD6BE7">
        <w:rPr>
          <w:color w:val="000000"/>
        </w:rPr>
        <w:t xml:space="preserve"> 1. STAN 15 na III. katu  s </w:t>
      </w:r>
      <w:proofErr w:type="spellStart"/>
      <w:r w:rsidRPr="00BD6BE7">
        <w:rPr>
          <w:color w:val="000000"/>
        </w:rPr>
        <w:t>pripatcima</w:t>
      </w:r>
      <w:proofErr w:type="spellEnd"/>
      <w:r w:rsidRPr="00BD6BE7">
        <w:rPr>
          <w:color w:val="000000"/>
        </w:rPr>
        <w:t>,</w:t>
      </w:r>
      <w:r>
        <w:rPr>
          <w:color w:val="000000"/>
        </w:rPr>
        <w:t xml:space="preserve"> iznosi </w:t>
      </w:r>
      <w:r w:rsidRPr="00E93641">
        <w:rPr>
          <w:b/>
          <w:color w:val="000000"/>
        </w:rPr>
        <w:t>626.200,00 kuna.</w:t>
      </w:r>
    </w:p>
    <w:p w:rsidRDefault="006F4D67" w:rsidP="006F4D67" w:rsidR="006F4D67" w:rsidRPr="00BD6BE7">
      <w:pPr>
        <w:pStyle w:val="Odlomakpopisa"/>
        <w:rPr>
          <w:color w:val="000000"/>
        </w:rPr>
      </w:pPr>
    </w:p>
    <w:p w:rsidRDefault="006F4D67" w:rsidP="006F4D67" w:rsidR="006F4D67" w:rsidRPr="003116B0">
      <w:pPr>
        <w:numPr>
          <w:ilvl w:val="3"/>
          <w:numId w:val="8"/>
        </w:numPr>
        <w:ind w:hanging="426" w:left="426"/>
        <w:jc w:val="both"/>
        <w:rPr>
          <w:color w:val="000000"/>
        </w:rPr>
      </w:pPr>
      <w:proofErr w:type="spellStart"/>
      <w:r w:rsidRPr="003116B0">
        <w:rPr>
          <w:color w:val="000000"/>
        </w:rPr>
        <w:t>zk.ul</w:t>
      </w:r>
      <w:proofErr w:type="spellEnd"/>
      <w:r w:rsidRPr="003116B0">
        <w:rPr>
          <w:color w:val="000000"/>
        </w:rPr>
        <w:t>. 1015</w:t>
      </w:r>
      <w:r>
        <w:rPr>
          <w:color w:val="000000"/>
        </w:rPr>
        <w:t xml:space="preserve"> k Donji Miholjac</w:t>
      </w:r>
      <w:r w:rsidRPr="003116B0">
        <w:rPr>
          <w:color w:val="000000"/>
        </w:rPr>
        <w:t xml:space="preserve">, kč.br. 1672/1 </w:t>
      </w:r>
    </w:p>
    <w:p w:rsidRDefault="006F4D67" w:rsidP="006F4D67" w:rsidR="006F4D67" w:rsidRPr="00BD6BE7">
      <w:pPr>
        <w:ind w:left="360"/>
        <w:jc w:val="both"/>
        <w:rPr>
          <w:color w:val="000000"/>
        </w:rPr>
      </w:pPr>
      <w:r w:rsidRPr="00BD6BE7">
        <w:rPr>
          <w:color w:val="000000"/>
        </w:rPr>
        <w:t>Suvlasnički dio: 19</w:t>
      </w:r>
      <w:r>
        <w:rPr>
          <w:color w:val="000000"/>
        </w:rPr>
        <w:t>4</w:t>
      </w:r>
      <w:r w:rsidRPr="00BD6BE7">
        <w:rPr>
          <w:color w:val="000000"/>
        </w:rPr>
        <w:t xml:space="preserve">/10000 ETAŽNO VLASNIŠTVO (E-45)   </w:t>
      </w:r>
    </w:p>
    <w:p w:rsidRDefault="006F4D67" w:rsidP="006F4D67" w:rsidR="006F4D67" w:rsidRPr="00BD6BE7">
      <w:pPr>
        <w:ind w:left="360"/>
        <w:jc w:val="both"/>
        <w:rPr>
          <w:color w:val="000000"/>
        </w:rPr>
      </w:pPr>
      <w:r w:rsidRPr="00BD6BE7">
        <w:rPr>
          <w:color w:val="000000"/>
        </w:rPr>
        <w:t xml:space="preserve"> 1. STAN 16 na III. katu  s </w:t>
      </w:r>
      <w:proofErr w:type="spellStart"/>
      <w:r w:rsidRPr="00BD6BE7">
        <w:rPr>
          <w:color w:val="000000"/>
        </w:rPr>
        <w:t>pripatkom</w:t>
      </w:r>
      <w:proofErr w:type="spellEnd"/>
      <w:r>
        <w:rPr>
          <w:color w:val="000000"/>
        </w:rPr>
        <w:t xml:space="preserve">, iznosi </w:t>
      </w:r>
      <w:r w:rsidRPr="00E93641">
        <w:rPr>
          <w:b/>
          <w:color w:val="000000"/>
        </w:rPr>
        <w:t>367.400,00 kuna</w:t>
      </w:r>
      <w:r>
        <w:rPr>
          <w:color w:val="000000"/>
        </w:rPr>
        <w:t>.</w:t>
      </w:r>
    </w:p>
    <w:p w:rsidRDefault="006F4D67" w:rsidP="006F4D67" w:rsidR="006F4D67" w:rsidRPr="00BD6BE7">
      <w:pPr>
        <w:pStyle w:val="Odlomakpopisa"/>
        <w:rPr>
          <w:color w:val="000000"/>
        </w:rPr>
      </w:pPr>
    </w:p>
    <w:p w:rsidRDefault="006F4D67" w:rsidP="006F4D67" w:rsidR="006F4D67" w:rsidRPr="003116B0">
      <w:pPr>
        <w:numPr>
          <w:ilvl w:val="3"/>
          <w:numId w:val="8"/>
        </w:numPr>
        <w:ind w:hanging="426" w:left="426"/>
        <w:jc w:val="both"/>
        <w:rPr>
          <w:color w:val="000000"/>
        </w:rPr>
      </w:pPr>
      <w:proofErr w:type="spellStart"/>
      <w:r w:rsidRPr="003116B0">
        <w:rPr>
          <w:color w:val="000000"/>
        </w:rPr>
        <w:t>zk.ul</w:t>
      </w:r>
      <w:proofErr w:type="spellEnd"/>
      <w:r w:rsidRPr="003116B0">
        <w:rPr>
          <w:color w:val="000000"/>
        </w:rPr>
        <w:t>. 1015</w:t>
      </w:r>
      <w:r>
        <w:rPr>
          <w:color w:val="000000"/>
        </w:rPr>
        <w:t xml:space="preserve"> k Donji Miholjac</w:t>
      </w:r>
      <w:r w:rsidRPr="003116B0">
        <w:rPr>
          <w:color w:val="000000"/>
        </w:rPr>
        <w:t xml:space="preserve">, kč.br. 1672/1 </w:t>
      </w:r>
    </w:p>
    <w:p w:rsidRDefault="006F4D67" w:rsidP="006F4D67" w:rsidR="006F4D67" w:rsidRPr="00BD6BE7">
      <w:pPr>
        <w:ind w:left="360"/>
        <w:jc w:val="both"/>
        <w:rPr>
          <w:color w:val="000000"/>
        </w:rPr>
      </w:pPr>
      <w:r w:rsidRPr="00BD6BE7">
        <w:rPr>
          <w:color w:val="000000"/>
        </w:rPr>
        <w:t>Suvlasnički dio: 27</w:t>
      </w:r>
      <w:r>
        <w:rPr>
          <w:color w:val="000000"/>
        </w:rPr>
        <w:t>3</w:t>
      </w:r>
      <w:r w:rsidRPr="00BD6BE7">
        <w:rPr>
          <w:color w:val="000000"/>
        </w:rPr>
        <w:t xml:space="preserve">/10000 ETAŽNO VLASNIŠTVO (E-46)   </w:t>
      </w:r>
    </w:p>
    <w:p w:rsidRDefault="006F4D67" w:rsidP="006F4D67" w:rsidR="006F4D67" w:rsidRPr="00BD6BE7">
      <w:pPr>
        <w:ind w:left="360"/>
        <w:jc w:val="both"/>
        <w:rPr>
          <w:color w:val="000000"/>
        </w:rPr>
      </w:pPr>
      <w:r w:rsidRPr="00BD6BE7">
        <w:rPr>
          <w:color w:val="000000"/>
        </w:rPr>
        <w:t xml:space="preserve"> 1. STAN 17 na III. katu  s </w:t>
      </w:r>
      <w:proofErr w:type="spellStart"/>
      <w:r w:rsidRPr="00BD6BE7">
        <w:rPr>
          <w:color w:val="000000"/>
        </w:rPr>
        <w:t>pripatkom</w:t>
      </w:r>
      <w:proofErr w:type="spellEnd"/>
      <w:r>
        <w:rPr>
          <w:color w:val="000000"/>
        </w:rPr>
        <w:t xml:space="preserve">, iznosi </w:t>
      </w:r>
      <w:r w:rsidRPr="00E93641">
        <w:rPr>
          <w:b/>
          <w:color w:val="000000"/>
        </w:rPr>
        <w:t>481.500,00 kuna</w:t>
      </w:r>
      <w:r>
        <w:rPr>
          <w:color w:val="000000"/>
        </w:rPr>
        <w:t>.</w:t>
      </w:r>
    </w:p>
    <w:p w:rsidRDefault="006F4D67" w:rsidP="006F4D67" w:rsidR="006F4D67" w:rsidRPr="00BD6BE7">
      <w:pPr>
        <w:pStyle w:val="Odlomakpopisa"/>
        <w:rPr>
          <w:color w:val="000000"/>
        </w:rPr>
      </w:pPr>
    </w:p>
    <w:p w:rsidRDefault="006F4D67" w:rsidP="006F4D67" w:rsidR="006F4D67" w:rsidRPr="003116B0">
      <w:pPr>
        <w:numPr>
          <w:ilvl w:val="3"/>
          <w:numId w:val="8"/>
        </w:numPr>
        <w:ind w:hanging="426" w:left="426"/>
        <w:jc w:val="both"/>
        <w:rPr>
          <w:color w:val="000000"/>
        </w:rPr>
      </w:pPr>
      <w:proofErr w:type="spellStart"/>
      <w:r w:rsidRPr="003116B0">
        <w:rPr>
          <w:color w:val="000000"/>
        </w:rPr>
        <w:t>zk.ul</w:t>
      </w:r>
      <w:proofErr w:type="spellEnd"/>
      <w:r w:rsidRPr="003116B0">
        <w:rPr>
          <w:color w:val="000000"/>
        </w:rPr>
        <w:t>. 1015</w:t>
      </w:r>
      <w:r>
        <w:rPr>
          <w:color w:val="000000"/>
        </w:rPr>
        <w:t xml:space="preserve"> k Donji Miholjac</w:t>
      </w:r>
      <w:r w:rsidRPr="003116B0">
        <w:rPr>
          <w:color w:val="000000"/>
        </w:rPr>
        <w:t xml:space="preserve">, kč.br. 1672/1 </w:t>
      </w:r>
    </w:p>
    <w:p w:rsidRDefault="006F4D67" w:rsidP="006F4D67" w:rsidR="006F4D67" w:rsidRPr="00BD6BE7">
      <w:pPr>
        <w:ind w:left="360"/>
        <w:jc w:val="both"/>
        <w:rPr>
          <w:color w:val="000000"/>
        </w:rPr>
      </w:pPr>
      <w:r w:rsidRPr="00BD6BE7">
        <w:rPr>
          <w:color w:val="000000"/>
        </w:rPr>
        <w:t xml:space="preserve">Suvlasnički dio: 248/10000 ETAŽNO VLASNIŠTVO (E-48)   </w:t>
      </w:r>
    </w:p>
    <w:p w:rsidRDefault="006F4D67" w:rsidP="006F4D67" w:rsidR="006F4D67" w:rsidRPr="00BD6BE7">
      <w:pPr>
        <w:ind w:left="360"/>
        <w:jc w:val="both"/>
        <w:rPr>
          <w:color w:val="000000"/>
        </w:rPr>
      </w:pPr>
      <w:r w:rsidRPr="00BD6BE7">
        <w:rPr>
          <w:color w:val="000000"/>
        </w:rPr>
        <w:t xml:space="preserve"> 1. STAN 19 na III. katu  </w:t>
      </w:r>
      <w:r>
        <w:rPr>
          <w:color w:val="000000"/>
        </w:rPr>
        <w:t xml:space="preserve">s </w:t>
      </w:r>
      <w:proofErr w:type="spellStart"/>
      <w:r w:rsidRPr="00BD6BE7">
        <w:rPr>
          <w:color w:val="000000"/>
        </w:rPr>
        <w:t>pripatko</w:t>
      </w:r>
      <w:r>
        <w:rPr>
          <w:color w:val="000000"/>
        </w:rPr>
        <w:t>m</w:t>
      </w:r>
      <w:proofErr w:type="spellEnd"/>
      <w:r w:rsidRPr="00BD6BE7">
        <w:rPr>
          <w:color w:val="000000"/>
        </w:rPr>
        <w:t>,</w:t>
      </w:r>
      <w:r>
        <w:rPr>
          <w:color w:val="000000"/>
        </w:rPr>
        <w:t xml:space="preserve"> iznosi </w:t>
      </w:r>
      <w:r w:rsidRPr="00E93641">
        <w:rPr>
          <w:b/>
          <w:color w:val="000000"/>
        </w:rPr>
        <w:t>471.100,00 kuna</w:t>
      </w:r>
      <w:r>
        <w:rPr>
          <w:color w:val="000000"/>
        </w:rPr>
        <w:t xml:space="preserve">. </w:t>
      </w:r>
    </w:p>
    <w:p w:rsidRDefault="006F4D67" w:rsidP="006F4D67" w:rsidR="006F4D67" w:rsidRPr="00BD6BE7">
      <w:pPr>
        <w:pStyle w:val="Bezproreda1"/>
        <w:jc w:val="both"/>
        <w:rPr>
          <w:rFonts w:hAnsi="Times New Roman" w:ascii="Times New Roman"/>
          <w:bCs/>
          <w:color w:val="000000"/>
          <w:sz w:val="24"/>
          <w:szCs w:val="24"/>
        </w:rPr>
      </w:pPr>
    </w:p>
    <w:p w:rsidRDefault="006F4D67" w:rsidP="006F4D67" w:rsidR="006F4D67" w:rsidRPr="00E667D8">
      <w:pPr>
        <w:numPr>
          <w:ilvl w:val="0"/>
          <w:numId w:val="9"/>
        </w:numPr>
        <w:suppressAutoHyphens/>
        <w:ind w:hanging="426" w:left="426"/>
        <w:jc w:val="both"/>
      </w:pPr>
      <w:r w:rsidRPr="00E667D8">
        <w:t>Prodaju nekretnine iz točke 1.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6F4D67" w:rsidP="006F4D67" w:rsidR="006F4D67" w:rsidRPr="00E667D8">
      <w:pPr>
        <w:pStyle w:val="Odlomakpopisa"/>
        <w:ind w:hanging="426" w:left="426"/>
      </w:pPr>
    </w:p>
    <w:p w:rsidRDefault="006F4D67" w:rsidP="006F4D67" w:rsidR="006F4D67" w:rsidRPr="00E667D8">
      <w:pPr>
        <w:jc w:val="both"/>
        <w:rPr>
          <w:b/>
        </w:rPr>
      </w:pPr>
    </w:p>
    <w:p w:rsidRDefault="006F4D67" w:rsidP="006F4D67" w:rsidR="006F4D67" w:rsidRPr="003711E4">
      <w:pPr>
        <w:numPr>
          <w:ilvl w:val="0"/>
          <w:numId w:val="9"/>
        </w:numPr>
        <w:suppressAutoHyphens/>
        <w:ind w:hanging="426" w:left="426"/>
        <w:jc w:val="both"/>
      </w:pPr>
      <w:r w:rsidRPr="003711E4">
        <w:rPr>
          <w:b/>
        </w:rPr>
        <w:t xml:space="preserve">Uvjeti prodaje u odnosu na sljedeće nekretnine: </w:t>
      </w:r>
    </w:p>
    <w:p w:rsidRDefault="006F4D67" w:rsidP="006F4D67" w:rsidR="006F4D67">
      <w:pPr>
        <w:suppressAutoHyphens/>
        <w:jc w:val="both"/>
        <w:rPr>
          <w:highlight w:val="yellow"/>
        </w:rPr>
      </w:pPr>
    </w:p>
    <w:p w:rsidRDefault="006F4D67" w:rsidP="006F4D67" w:rsidR="006F4D67" w:rsidRPr="00F52680">
      <w:pPr>
        <w:numPr>
          <w:ilvl w:val="0"/>
          <w:numId w:val="12"/>
        </w:numPr>
        <w:ind w:hanging="284" w:left="284"/>
        <w:jc w:val="both"/>
      </w:pPr>
      <w:proofErr w:type="spellStart"/>
      <w:r w:rsidRPr="00B247B6">
        <w:rPr>
          <w:b/>
        </w:rPr>
        <w:t>zk.ul</w:t>
      </w:r>
      <w:proofErr w:type="spellEnd"/>
      <w:r w:rsidRPr="00B247B6">
        <w:rPr>
          <w:b/>
        </w:rPr>
        <w:t xml:space="preserve">. 302 za </w:t>
      </w:r>
      <w:proofErr w:type="spellStart"/>
      <w:r w:rsidRPr="00B247B6">
        <w:rPr>
          <w:b/>
        </w:rPr>
        <w:t>ko</w:t>
      </w:r>
      <w:proofErr w:type="spellEnd"/>
      <w:r w:rsidRPr="00B247B6">
        <w:rPr>
          <w:b/>
        </w:rPr>
        <w:t xml:space="preserve"> Donji Miholjac kč.br. 1674/1</w:t>
      </w:r>
      <w:r w:rsidRPr="00F52680">
        <w:t xml:space="preserve"> dvorište i zemljište pod zgradama od 5443 m², (</w:t>
      </w:r>
      <w:r w:rsidRPr="00F52680">
        <w:rPr>
          <w:b/>
        </w:rPr>
        <w:t>uknjiženo pravo građenja za korist NEXUS GRADNJA d.o.o.</w:t>
      </w:r>
      <w:r w:rsidRPr="00F52680">
        <w:t xml:space="preserve"> Donji Miholjac, na rok od 50 godina),</w:t>
      </w:r>
    </w:p>
    <w:p w:rsidRDefault="006F4D67" w:rsidP="006F4D67" w:rsidR="006F4D67" w:rsidRPr="00F52680">
      <w:pPr>
        <w:pStyle w:val="Odlomakpopisa"/>
        <w:ind w:left="360"/>
      </w:pPr>
      <w:r w:rsidRPr="00F52680">
        <w:t xml:space="preserve">Minimalna zakonska cijena ispod koje se nekretnina ne može prodati: 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na prvoj dražbi ispod 131.325,00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na drugoj dražbi ispod 87.550,00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na trećoj dražbi ispod 43.775,00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na četvrtoj dražbi nekretnina se prodaje po početnoj cijeni od 1,00 kn.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(čl. 247 st. 6 SZ)</w:t>
      </w:r>
    </w:p>
    <w:p w:rsidRDefault="006F4D67" w:rsidP="006F4D67" w:rsidR="006F4D67" w:rsidRPr="00F52680">
      <w:pPr>
        <w:pStyle w:val="Odlomakpopisa"/>
      </w:pPr>
    </w:p>
    <w:p w:rsidRDefault="006F4D67" w:rsidP="006F4D67" w:rsidR="006F4D67" w:rsidRPr="00F52680">
      <w:pPr>
        <w:pStyle w:val="Odlomakpopisa"/>
        <w:ind w:left="360"/>
      </w:pPr>
      <w:r w:rsidRPr="00F52680">
        <w:t>Početna cijena za nadmetanje: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prvoj dražbi ispod 131.325,00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drugoj dražbi ispod 87.550,00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trećoj dražbi ispod 43.775,00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lastRenderedPageBreak/>
        <w:t>na četvrtoj dražbi nekretnina se prodaje po početnoj cijeni od 1,00 kn (čl. 247 st. 6 SZ)</w:t>
      </w:r>
    </w:p>
    <w:p w:rsidRDefault="006F4D67" w:rsidP="006F4D67" w:rsidR="006F4D67" w:rsidRPr="00F52680">
      <w:pPr>
        <w:ind w:left="426"/>
        <w:jc w:val="both"/>
      </w:pPr>
    </w:p>
    <w:p w:rsidRDefault="006F4D67" w:rsidP="006F4D67" w:rsidR="006F4D67" w:rsidRPr="00F52680">
      <w:pPr>
        <w:ind w:left="426"/>
        <w:jc w:val="both"/>
      </w:pPr>
      <w:r w:rsidRPr="00F52680">
        <w:t xml:space="preserve">Iznos dražbovnog koraka: </w:t>
      </w:r>
      <w:r>
        <w:t>1.0</w:t>
      </w:r>
      <w:r w:rsidRPr="00F52680">
        <w:t>00,00 kuna</w:t>
      </w:r>
    </w:p>
    <w:p w:rsidRDefault="006F4D67" w:rsidP="006F4D67" w:rsidR="006F4D67" w:rsidRPr="00F52680">
      <w:pPr>
        <w:ind w:left="426"/>
        <w:jc w:val="both"/>
      </w:pPr>
      <w:r w:rsidRPr="00F52680">
        <w:t>Oznaka elektroničke javne dražbe: prva</w:t>
      </w:r>
    </w:p>
    <w:p w:rsidRDefault="006F4D67" w:rsidP="006F4D67" w:rsidR="006F4D67" w:rsidRPr="00F52680">
      <w:pPr>
        <w:ind w:left="426"/>
        <w:jc w:val="both"/>
      </w:pPr>
      <w:r w:rsidRPr="00F52680">
        <w:t>Redni broje održavanja elektroničke javne dražbe: prvi put</w:t>
      </w:r>
    </w:p>
    <w:p w:rsidRDefault="006F4D67" w:rsidP="006F4D67" w:rsidR="006F4D67">
      <w:pPr>
        <w:ind w:left="426"/>
        <w:jc w:val="both"/>
      </w:pPr>
      <w:r w:rsidRPr="00F52680">
        <w:t xml:space="preserve">Iznos jamčevine koju ponuditelj mora uplatiti: </w:t>
      </w:r>
      <w:r>
        <w:t>10</w:t>
      </w:r>
      <w:r w:rsidRPr="00F52680">
        <w:t xml:space="preserve"> % od utvrđene vrijednosti, a što iznosi: </w:t>
      </w:r>
      <w:r>
        <w:t>17</w:t>
      </w:r>
      <w:r w:rsidRPr="00F52680">
        <w:t>.</w:t>
      </w:r>
      <w:r w:rsidRPr="00AA1FFB">
        <w:t>510</w:t>
      </w:r>
      <w:r w:rsidRPr="00F52680">
        <w:t>,00 kuna</w:t>
      </w:r>
    </w:p>
    <w:p w:rsidRDefault="006F4D67" w:rsidP="006F4D67" w:rsidR="006F4D67" w:rsidRPr="00F52680">
      <w:pPr>
        <w:ind w:left="426"/>
        <w:jc w:val="both"/>
      </w:pPr>
    </w:p>
    <w:p w:rsidRDefault="006F4D67" w:rsidP="006F4D67" w:rsidR="006F4D67" w:rsidRPr="00804BDF">
      <w:pPr>
        <w:numPr>
          <w:ilvl w:val="0"/>
          <w:numId w:val="12"/>
        </w:numPr>
        <w:ind w:hanging="284" w:left="284"/>
        <w:jc w:val="both"/>
        <w:rPr>
          <w:b/>
          <w:color w:val="000000"/>
        </w:rPr>
      </w:pPr>
      <w:proofErr w:type="spellStart"/>
      <w:r w:rsidRPr="00804BDF">
        <w:rPr>
          <w:b/>
          <w:color w:val="000000"/>
        </w:rPr>
        <w:t>zk.ul</w:t>
      </w:r>
      <w:proofErr w:type="spellEnd"/>
      <w:r w:rsidRPr="00804BDF">
        <w:rPr>
          <w:b/>
          <w:color w:val="000000"/>
        </w:rPr>
        <w:t xml:space="preserve">. 663 za k.o. </w:t>
      </w:r>
      <w:proofErr w:type="spellStart"/>
      <w:r w:rsidRPr="00804BDF">
        <w:rPr>
          <w:b/>
          <w:color w:val="000000"/>
        </w:rPr>
        <w:t>Beničanci</w:t>
      </w:r>
      <w:proofErr w:type="spellEnd"/>
      <w:r w:rsidRPr="00804BDF">
        <w:rPr>
          <w:b/>
          <w:color w:val="000000"/>
        </w:rPr>
        <w:t xml:space="preserve">, kč.br. 356/5 </w:t>
      </w:r>
      <w:r>
        <w:rPr>
          <w:b/>
          <w:color w:val="000000"/>
        </w:rPr>
        <w:t xml:space="preserve">gospodarsko dvorište, upravna zgrada </w:t>
      </w:r>
      <w:proofErr w:type="spellStart"/>
      <w:r>
        <w:rPr>
          <w:b/>
          <w:color w:val="000000"/>
        </w:rPr>
        <w:t>Magadenovac</w:t>
      </w:r>
      <w:proofErr w:type="spellEnd"/>
      <w:r>
        <w:rPr>
          <w:b/>
          <w:color w:val="000000"/>
        </w:rPr>
        <w:t xml:space="preserve">, pomoćna zgrada, portirnica, </w:t>
      </w:r>
      <w:r w:rsidRPr="00804BDF">
        <w:rPr>
          <w:b/>
          <w:color w:val="000000"/>
        </w:rPr>
        <w:t>površine 3458 m</w:t>
      </w:r>
      <w:r w:rsidRPr="00804BDF">
        <w:rPr>
          <w:b/>
          <w:color w:val="000000"/>
          <w:sz w:val="28"/>
          <w:szCs w:val="28"/>
        </w:rPr>
        <w:t>²</w:t>
      </w:r>
    </w:p>
    <w:p w:rsidRDefault="006F4D67" w:rsidP="006F4D67" w:rsidR="006F4D67" w:rsidRPr="00F52680">
      <w:pPr>
        <w:pStyle w:val="Odlomakpopisa"/>
        <w:ind w:left="360"/>
      </w:pPr>
      <w:r w:rsidRPr="00F52680">
        <w:t xml:space="preserve">Minimalna zakonska cijena ispod koje se nekretnina ne može prodati: 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na prvoj dražbi ispod 1</w:t>
      </w:r>
      <w:r>
        <w:t>.441</w:t>
      </w:r>
      <w:r w:rsidRPr="00F52680">
        <w:t>.</w:t>
      </w:r>
      <w:r>
        <w:t>500</w:t>
      </w:r>
      <w:r w:rsidRPr="00F52680">
        <w:t>,00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drugoj dražbi ispod </w:t>
      </w:r>
      <w:r>
        <w:t>961</w:t>
      </w:r>
      <w:r w:rsidRPr="00F52680">
        <w:t>.</w:t>
      </w:r>
      <w:r w:rsidRPr="00AA1FFB">
        <w:t>0</w:t>
      </w:r>
      <w:r>
        <w:t>00</w:t>
      </w:r>
      <w:r w:rsidRPr="00F52680">
        <w:t>,00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na trećoj dražbi ispod 4</w:t>
      </w:r>
      <w:r>
        <w:t>80</w:t>
      </w:r>
      <w:r w:rsidRPr="00F52680">
        <w:t>.</w:t>
      </w:r>
      <w:r>
        <w:t>500</w:t>
      </w:r>
      <w:r w:rsidRPr="00F52680">
        <w:t>,00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na četvrtoj dražbi nekretnina se prodaje po početnoj cijeni od 1,00 kn.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(čl. 247 st. 6 SZ)</w:t>
      </w:r>
    </w:p>
    <w:p w:rsidRDefault="006F4D67" w:rsidP="006F4D67" w:rsidR="006F4D67" w:rsidRPr="00F52680">
      <w:pPr>
        <w:pStyle w:val="Odlomakpopisa"/>
      </w:pPr>
    </w:p>
    <w:p w:rsidRDefault="006F4D67" w:rsidP="006F4D67" w:rsidR="006F4D67" w:rsidRPr="00F52680">
      <w:pPr>
        <w:pStyle w:val="Odlomakpopisa"/>
        <w:ind w:left="360"/>
      </w:pPr>
      <w:r w:rsidRPr="00F52680">
        <w:t>Početna cijena za nadmetanje: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prvoj dražbi ispod 1</w:t>
      </w:r>
      <w:r>
        <w:t>.441.500</w:t>
      </w:r>
      <w:r w:rsidRPr="00F52680">
        <w:t>,00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drugoj dražbi ispod </w:t>
      </w:r>
      <w:r>
        <w:t>961.000</w:t>
      </w:r>
      <w:r w:rsidRPr="00F52680">
        <w:t>,00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trećoj dražbi ispod 4</w:t>
      </w:r>
      <w:r>
        <w:t>80</w:t>
      </w:r>
      <w:r w:rsidRPr="00F52680">
        <w:t>.</w:t>
      </w:r>
      <w:r>
        <w:t>500</w:t>
      </w:r>
      <w:r w:rsidRPr="00F52680">
        <w:t>,00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četvrtoj dražbi nekretnina se prodaje po početnoj cijeni od 1,00 kn (čl. 247 st. 6 SZ)</w:t>
      </w:r>
    </w:p>
    <w:p w:rsidRDefault="006F4D67" w:rsidP="006F4D67" w:rsidR="006F4D67" w:rsidRPr="00F52680">
      <w:pPr>
        <w:ind w:left="426"/>
        <w:jc w:val="both"/>
      </w:pPr>
    </w:p>
    <w:p w:rsidRDefault="006F4D67" w:rsidP="006F4D67" w:rsidR="006F4D67" w:rsidRPr="00F52680">
      <w:pPr>
        <w:ind w:left="426"/>
        <w:jc w:val="both"/>
      </w:pPr>
      <w:r w:rsidRPr="00F52680">
        <w:t>Iznos dražbovnog koraka: 5</w:t>
      </w:r>
      <w:r>
        <w:t>.0</w:t>
      </w:r>
      <w:r w:rsidRPr="00F52680">
        <w:t>00,00 kuna</w:t>
      </w:r>
    </w:p>
    <w:p w:rsidRDefault="006F4D67" w:rsidP="006F4D67" w:rsidR="006F4D67" w:rsidRPr="00F52680">
      <w:pPr>
        <w:ind w:left="426"/>
        <w:jc w:val="both"/>
      </w:pPr>
      <w:r w:rsidRPr="00F52680">
        <w:t>Oznaka elektroničke javne dražbe: prva</w:t>
      </w:r>
    </w:p>
    <w:p w:rsidRDefault="006F4D67" w:rsidP="006F4D67" w:rsidR="006F4D67" w:rsidRPr="00F52680">
      <w:pPr>
        <w:ind w:left="426"/>
        <w:jc w:val="both"/>
      </w:pPr>
      <w:r w:rsidRPr="00F52680">
        <w:t>Redni broje održavanja elektroničke javne dražbe: prvi put</w:t>
      </w:r>
    </w:p>
    <w:p w:rsidRDefault="006F4D67" w:rsidP="006F4D67" w:rsidR="006F4D67">
      <w:pPr>
        <w:ind w:left="426"/>
        <w:jc w:val="both"/>
      </w:pPr>
      <w:r w:rsidRPr="00F52680">
        <w:t xml:space="preserve">Iznos jamčevine koju ponuditelj mora uplatiti: </w:t>
      </w:r>
      <w:r>
        <w:t>10</w:t>
      </w:r>
      <w:r w:rsidRPr="00F52680">
        <w:t xml:space="preserve"> % od utvrđene vrijednosti, a što iznosi: </w:t>
      </w:r>
      <w:r>
        <w:t>192</w:t>
      </w:r>
      <w:r w:rsidRPr="00F52680">
        <w:t>.</w:t>
      </w:r>
      <w:r>
        <w:t>200</w:t>
      </w:r>
      <w:r w:rsidRPr="00F52680">
        <w:t>,00 kuna</w:t>
      </w:r>
    </w:p>
    <w:p w:rsidRDefault="006F4D67" w:rsidP="006F4D67" w:rsidR="006F4D67" w:rsidRPr="00146633">
      <w:pPr>
        <w:suppressAutoHyphens/>
        <w:jc w:val="both"/>
      </w:pPr>
    </w:p>
    <w:p w:rsidRDefault="006F4D67" w:rsidP="006F4D67" w:rsidR="006F4D67" w:rsidRPr="003E0F88">
      <w:pPr>
        <w:numPr>
          <w:ilvl w:val="0"/>
          <w:numId w:val="12"/>
        </w:numPr>
        <w:suppressAutoHyphens/>
        <w:ind w:hanging="284" w:left="284"/>
        <w:jc w:val="both"/>
        <w:rPr>
          <w:b/>
        </w:rPr>
      </w:pPr>
      <w:proofErr w:type="spellStart"/>
      <w:r w:rsidRPr="003E0F88">
        <w:rPr>
          <w:b/>
          <w:color w:val="000000"/>
        </w:rPr>
        <w:t>zk.ul</w:t>
      </w:r>
      <w:proofErr w:type="spellEnd"/>
      <w:r w:rsidRPr="003E0F88">
        <w:rPr>
          <w:b/>
          <w:color w:val="000000"/>
        </w:rPr>
        <w:t xml:space="preserve">. 1623, za </w:t>
      </w:r>
      <w:proofErr w:type="spellStart"/>
      <w:r w:rsidRPr="003E0F88">
        <w:rPr>
          <w:b/>
          <w:color w:val="000000"/>
        </w:rPr>
        <w:t>ko</w:t>
      </w:r>
      <w:proofErr w:type="spellEnd"/>
      <w:r w:rsidRPr="003E0F88">
        <w:rPr>
          <w:b/>
          <w:color w:val="000000"/>
        </w:rPr>
        <w:t xml:space="preserve"> Donji Miholjac, kč.br. 753 </w:t>
      </w:r>
      <w:r>
        <w:rPr>
          <w:b/>
          <w:color w:val="000000"/>
        </w:rPr>
        <w:t xml:space="preserve">kuća, dvor, oranica, voćnjak u </w:t>
      </w:r>
      <w:proofErr w:type="spellStart"/>
      <w:r>
        <w:rPr>
          <w:b/>
          <w:color w:val="000000"/>
        </w:rPr>
        <w:t>Basaričekovoj</w:t>
      </w:r>
      <w:proofErr w:type="spellEnd"/>
      <w:r>
        <w:rPr>
          <w:b/>
          <w:color w:val="000000"/>
        </w:rPr>
        <w:t xml:space="preserve">, </w:t>
      </w:r>
      <w:r w:rsidRPr="003E0F88">
        <w:rPr>
          <w:b/>
          <w:color w:val="000000"/>
        </w:rPr>
        <w:t>površine 982 m², iznosi 213.100,00 kuna</w:t>
      </w:r>
    </w:p>
    <w:p w:rsidRDefault="006F4D67" w:rsidP="006F4D67" w:rsidR="006F4D67" w:rsidRPr="00F52680">
      <w:pPr>
        <w:pStyle w:val="Odlomakpopisa"/>
        <w:ind w:left="360"/>
      </w:pPr>
      <w:r w:rsidRPr="00F52680">
        <w:t xml:space="preserve">Minimalna zakonska cijena ispod koje se nekretnina ne može prodati: 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na prvoj dražbi ispod 1</w:t>
      </w:r>
      <w:r>
        <w:t>59</w:t>
      </w:r>
      <w:r w:rsidRPr="00F52680">
        <w:t>.</w:t>
      </w:r>
      <w:r>
        <w:t>825</w:t>
      </w:r>
      <w:r w:rsidRPr="00F52680">
        <w:t>,00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drugoj dražbi ispod </w:t>
      </w:r>
      <w:r>
        <w:t>106</w:t>
      </w:r>
      <w:r w:rsidRPr="00F52680">
        <w:t>.</w:t>
      </w:r>
      <w:r>
        <w:t>550</w:t>
      </w:r>
      <w:r w:rsidRPr="00F52680">
        <w:t>,00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trećoj dražbi ispod </w:t>
      </w:r>
      <w:r>
        <w:t>53</w:t>
      </w:r>
      <w:r w:rsidRPr="00F52680">
        <w:t>.</w:t>
      </w:r>
      <w:r>
        <w:t>275</w:t>
      </w:r>
      <w:r w:rsidRPr="00F52680">
        <w:t>,00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na četvrtoj dražbi nekretnina se prodaje po početnoj cijeni od 1,00 kn.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(čl. 247 st. 6 SZ)</w:t>
      </w:r>
    </w:p>
    <w:p w:rsidRDefault="006F4D67" w:rsidP="006F4D67" w:rsidR="006F4D67" w:rsidRPr="00F52680">
      <w:pPr>
        <w:pStyle w:val="Odlomakpopisa"/>
      </w:pPr>
    </w:p>
    <w:p w:rsidRDefault="006F4D67" w:rsidP="006F4D67" w:rsidR="006F4D67" w:rsidRPr="00F52680">
      <w:pPr>
        <w:pStyle w:val="Odlomakpopisa"/>
        <w:ind w:left="360"/>
      </w:pPr>
      <w:r w:rsidRPr="00F52680">
        <w:t>Početna cijena za nadmetanje: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prvoj dražbi ispod 1</w:t>
      </w:r>
      <w:r>
        <w:t>59.825</w:t>
      </w:r>
      <w:r w:rsidRPr="00F52680">
        <w:t>,00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drugoj dražbi ispod </w:t>
      </w:r>
      <w:r>
        <w:t>106.550</w:t>
      </w:r>
      <w:r w:rsidRPr="00F52680">
        <w:t>,00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trećoj dražbi ispod </w:t>
      </w:r>
      <w:r>
        <w:t>53</w:t>
      </w:r>
      <w:r w:rsidRPr="00F52680">
        <w:t>.</w:t>
      </w:r>
      <w:r>
        <w:t>275</w:t>
      </w:r>
      <w:r w:rsidRPr="00F52680">
        <w:t>,00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četvrtoj dražbi nekretnina se prodaje po početnoj cijeni od 1,00 kn (čl. 247 st. 6 SZ)</w:t>
      </w:r>
    </w:p>
    <w:p w:rsidRDefault="006F4D67" w:rsidP="006F4D67" w:rsidR="006F4D67" w:rsidRPr="00F52680">
      <w:pPr>
        <w:ind w:left="426"/>
        <w:jc w:val="both"/>
      </w:pPr>
    </w:p>
    <w:p w:rsidRDefault="006F4D67" w:rsidP="006F4D67" w:rsidR="006F4D67" w:rsidRPr="00F52680">
      <w:pPr>
        <w:ind w:left="426"/>
        <w:jc w:val="both"/>
      </w:pPr>
      <w:r w:rsidRPr="00F52680">
        <w:t xml:space="preserve">Iznos dražbovnog koraka: </w:t>
      </w:r>
      <w:r>
        <w:t>1.0</w:t>
      </w:r>
      <w:r w:rsidRPr="00F52680">
        <w:t>00,00 kuna</w:t>
      </w:r>
    </w:p>
    <w:p w:rsidRDefault="006F4D67" w:rsidP="006F4D67" w:rsidR="006F4D67" w:rsidRPr="00F52680">
      <w:pPr>
        <w:ind w:left="426"/>
        <w:jc w:val="both"/>
      </w:pPr>
      <w:r w:rsidRPr="00F52680">
        <w:t>Oznaka elektroničke javne dražbe: prva</w:t>
      </w:r>
    </w:p>
    <w:p w:rsidRDefault="006F4D67" w:rsidP="006F4D67" w:rsidR="006F4D67" w:rsidRPr="00F52680">
      <w:pPr>
        <w:ind w:left="426"/>
        <w:jc w:val="both"/>
      </w:pPr>
      <w:r w:rsidRPr="00F52680">
        <w:t>Redni broje održavanja elektroničke javne dražbe: prvi put</w:t>
      </w:r>
    </w:p>
    <w:p w:rsidRDefault="006F4D67" w:rsidP="006F4D67" w:rsidR="006F4D67">
      <w:pPr>
        <w:ind w:left="426"/>
        <w:jc w:val="both"/>
      </w:pPr>
      <w:r w:rsidRPr="00F52680">
        <w:lastRenderedPageBreak/>
        <w:t xml:space="preserve">Iznos jamčevine koju ponuditelj mora uplatiti: </w:t>
      </w:r>
      <w:r>
        <w:t>10</w:t>
      </w:r>
      <w:r w:rsidRPr="00F52680">
        <w:t xml:space="preserve"> % od utvrđene vrijednosti, a što iznosi: </w:t>
      </w:r>
      <w:r>
        <w:t>21.310</w:t>
      </w:r>
      <w:r w:rsidRPr="00F52680">
        <w:t>,00 kuna</w:t>
      </w:r>
    </w:p>
    <w:p w:rsidRDefault="006F4D67" w:rsidP="006F4D67" w:rsidR="006F4D67" w:rsidRPr="003B1E41">
      <w:pPr>
        <w:suppressAutoHyphens/>
        <w:jc w:val="both"/>
      </w:pPr>
    </w:p>
    <w:p w:rsidRDefault="006F4D67" w:rsidP="006F4D67" w:rsidR="006F4D67" w:rsidRPr="00C420F9">
      <w:pPr>
        <w:numPr>
          <w:ilvl w:val="0"/>
          <w:numId w:val="12"/>
        </w:numPr>
        <w:suppressAutoHyphens/>
        <w:ind w:hanging="284" w:left="284"/>
        <w:jc w:val="both"/>
        <w:rPr>
          <w:b/>
        </w:rPr>
      </w:pPr>
      <w:proofErr w:type="spellStart"/>
      <w:r w:rsidRPr="00C420F9">
        <w:rPr>
          <w:b/>
          <w:color w:val="000000"/>
        </w:rPr>
        <w:t>zk</w:t>
      </w:r>
      <w:proofErr w:type="spellEnd"/>
      <w:r w:rsidRPr="00C420F9">
        <w:rPr>
          <w:b/>
          <w:color w:val="000000"/>
        </w:rPr>
        <w:t xml:space="preserve"> 3094 za </w:t>
      </w:r>
      <w:proofErr w:type="spellStart"/>
      <w:r w:rsidRPr="00C420F9">
        <w:rPr>
          <w:b/>
          <w:color w:val="000000"/>
        </w:rPr>
        <w:t>ko</w:t>
      </w:r>
      <w:proofErr w:type="spellEnd"/>
      <w:r w:rsidRPr="00C420F9">
        <w:rPr>
          <w:b/>
          <w:color w:val="000000"/>
        </w:rPr>
        <w:t xml:space="preserve"> Donji Miholjac, kč.br. 1674/9 u naravi dvorište, Kolodvorska, ukupne površine 219 m²</w:t>
      </w:r>
    </w:p>
    <w:p w:rsidRDefault="006F4D67" w:rsidP="006F4D67" w:rsidR="006F4D67" w:rsidRPr="00F52680">
      <w:pPr>
        <w:pStyle w:val="Odlomakpopisa"/>
        <w:ind w:left="360"/>
      </w:pPr>
      <w:r w:rsidRPr="00F52680">
        <w:t xml:space="preserve">Minimalna zakonska cijena ispod koje se nekretnina ne može prodati: 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prvoj dražbi ispod </w:t>
      </w:r>
      <w:r>
        <w:t>8</w:t>
      </w:r>
      <w:r w:rsidRPr="00F52680">
        <w:t>.</w:t>
      </w:r>
      <w:r>
        <w:t>250</w:t>
      </w:r>
      <w:r w:rsidRPr="00F52680">
        <w:t>,00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drugoj dražbi ispod </w:t>
      </w:r>
      <w:r>
        <w:t>5.500,</w:t>
      </w:r>
      <w:r w:rsidRPr="00F52680">
        <w:t>00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trećoj dražbi ispod </w:t>
      </w:r>
      <w:r>
        <w:t>2</w:t>
      </w:r>
      <w:r w:rsidRPr="00F52680">
        <w:t>.</w:t>
      </w:r>
      <w:r>
        <w:t>750</w:t>
      </w:r>
      <w:r w:rsidRPr="00F52680">
        <w:t>,00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na četvrtoj dražbi nekretnina se prodaje po početnoj cijeni od 1,00 kn.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(čl. 247 st. 6 SZ)</w:t>
      </w:r>
    </w:p>
    <w:p w:rsidRDefault="006F4D67" w:rsidP="006F4D67" w:rsidR="006F4D67" w:rsidRPr="00F52680">
      <w:pPr>
        <w:pStyle w:val="Odlomakpopisa"/>
      </w:pPr>
    </w:p>
    <w:p w:rsidRDefault="006F4D67" w:rsidP="006F4D67" w:rsidR="006F4D67" w:rsidRPr="00F52680">
      <w:pPr>
        <w:pStyle w:val="Odlomakpopisa"/>
        <w:ind w:left="360"/>
      </w:pPr>
      <w:r w:rsidRPr="00F52680">
        <w:t>Početna cijena za nadmetanje: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prvoj dražbi ispod 1</w:t>
      </w:r>
      <w:r>
        <w:t>8.250</w:t>
      </w:r>
      <w:r w:rsidRPr="00F52680">
        <w:t>,00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drugoj dražbi ispod </w:t>
      </w:r>
      <w:r>
        <w:t>5.500</w:t>
      </w:r>
      <w:r w:rsidRPr="00F52680">
        <w:t>,00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trećoj dražbi ispod </w:t>
      </w:r>
      <w:r>
        <w:t>2</w:t>
      </w:r>
      <w:r w:rsidRPr="00F52680">
        <w:t>.</w:t>
      </w:r>
      <w:r>
        <w:t>750</w:t>
      </w:r>
      <w:r w:rsidRPr="00F52680">
        <w:t>,00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četvrtoj dražbi nekretnina se prodaje po početnoj cijeni od 1,00 kn (čl. 247 st. 6 SZ)</w:t>
      </w:r>
    </w:p>
    <w:p w:rsidRDefault="006F4D67" w:rsidP="006F4D67" w:rsidR="006F4D67" w:rsidRPr="00F52680">
      <w:pPr>
        <w:ind w:left="426"/>
        <w:jc w:val="both"/>
      </w:pPr>
    </w:p>
    <w:p w:rsidRDefault="006F4D67" w:rsidP="006F4D67" w:rsidR="006F4D67" w:rsidRPr="00F52680">
      <w:pPr>
        <w:ind w:left="426"/>
        <w:jc w:val="both"/>
      </w:pPr>
      <w:r w:rsidRPr="00F52680">
        <w:t xml:space="preserve">Iznos dražbovnog koraka: </w:t>
      </w:r>
      <w:r>
        <w:t>2</w:t>
      </w:r>
      <w:r w:rsidRPr="00F52680">
        <w:t>00,00 kuna</w:t>
      </w:r>
    </w:p>
    <w:p w:rsidRDefault="006F4D67" w:rsidP="006F4D67" w:rsidR="006F4D67" w:rsidRPr="00F52680">
      <w:pPr>
        <w:ind w:left="426"/>
        <w:jc w:val="both"/>
      </w:pPr>
      <w:r w:rsidRPr="00F52680">
        <w:t>Oznaka elektroničke javne dražbe: prva</w:t>
      </w:r>
    </w:p>
    <w:p w:rsidRDefault="006F4D67" w:rsidP="006F4D67" w:rsidR="006F4D67" w:rsidRPr="00F52680">
      <w:pPr>
        <w:ind w:left="426"/>
        <w:jc w:val="both"/>
      </w:pPr>
      <w:r w:rsidRPr="00F52680">
        <w:t>Redni broje održavanja elektroničke javne dražbe: prvi put</w:t>
      </w:r>
    </w:p>
    <w:p w:rsidRDefault="006F4D67" w:rsidP="006F4D67" w:rsidR="006F4D67">
      <w:pPr>
        <w:ind w:left="426"/>
        <w:jc w:val="both"/>
      </w:pPr>
      <w:r w:rsidRPr="00F52680">
        <w:t xml:space="preserve">Iznos jamčevine koju ponuditelj mora uplatiti: </w:t>
      </w:r>
      <w:r>
        <w:t>10</w:t>
      </w:r>
      <w:r w:rsidRPr="00F52680">
        <w:t xml:space="preserve"> % od utvrđene vrijednosti, a što iznosi: </w:t>
      </w:r>
      <w:r>
        <w:t>1.100</w:t>
      </w:r>
      <w:r w:rsidRPr="00F52680">
        <w:t>,00 kuna</w:t>
      </w:r>
    </w:p>
    <w:p w:rsidRDefault="006F4D67" w:rsidP="006F4D67" w:rsidR="006F4D67">
      <w:pPr>
        <w:suppressAutoHyphens/>
        <w:jc w:val="both"/>
      </w:pPr>
    </w:p>
    <w:p w:rsidRDefault="006F4D67" w:rsidP="006F4D67" w:rsidR="006F4D67" w:rsidRPr="00ED4EB6">
      <w:pPr>
        <w:numPr>
          <w:ilvl w:val="0"/>
          <w:numId w:val="12"/>
        </w:numPr>
        <w:suppressAutoHyphens/>
        <w:ind w:hanging="284" w:left="284"/>
        <w:jc w:val="both"/>
        <w:rPr>
          <w:b/>
        </w:rPr>
      </w:pPr>
      <w:proofErr w:type="spellStart"/>
      <w:r w:rsidRPr="00ED4EB6">
        <w:rPr>
          <w:b/>
          <w:color w:val="000000"/>
        </w:rPr>
        <w:t>zk.ul</w:t>
      </w:r>
      <w:proofErr w:type="spellEnd"/>
      <w:r w:rsidRPr="00ED4EB6">
        <w:rPr>
          <w:b/>
          <w:color w:val="000000"/>
        </w:rPr>
        <w:t xml:space="preserve">. 3270 za </w:t>
      </w:r>
      <w:proofErr w:type="spellStart"/>
      <w:r w:rsidRPr="00ED4EB6">
        <w:rPr>
          <w:b/>
          <w:color w:val="000000"/>
        </w:rPr>
        <w:t>ko</w:t>
      </w:r>
      <w:proofErr w:type="spellEnd"/>
      <w:r w:rsidRPr="00ED4EB6">
        <w:rPr>
          <w:b/>
          <w:color w:val="000000"/>
        </w:rPr>
        <w:t xml:space="preserve"> Donji Miholjac, kč.br. 1674/2 u naravi dvorište, Kolodvorska, ukupne površine 1028 m²</w:t>
      </w:r>
    </w:p>
    <w:p w:rsidRDefault="006F4D67" w:rsidP="006F4D67" w:rsidR="006F4D67" w:rsidRPr="00F52680">
      <w:pPr>
        <w:pStyle w:val="Odlomakpopisa"/>
        <w:ind w:left="360"/>
      </w:pPr>
      <w:r w:rsidRPr="00F52680">
        <w:t xml:space="preserve">Minimalna zakonska cijena ispod koje se nekretnina ne može prodati: 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prvoj dražbi ispod </w:t>
      </w:r>
      <w:r>
        <w:t>182</w:t>
      </w:r>
      <w:r w:rsidRPr="00F52680">
        <w:t>.</w:t>
      </w:r>
      <w:r>
        <w:t>925</w:t>
      </w:r>
      <w:r w:rsidRPr="00F52680">
        <w:t>,00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drugoj dražbi ispod </w:t>
      </w:r>
      <w:r>
        <w:t>121.950,</w:t>
      </w:r>
      <w:r w:rsidRPr="00F52680">
        <w:t>00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trećoj dražbi ispod </w:t>
      </w:r>
      <w:r>
        <w:t>60</w:t>
      </w:r>
      <w:r w:rsidRPr="00F52680">
        <w:t>.</w:t>
      </w:r>
      <w:r>
        <w:t>975</w:t>
      </w:r>
      <w:r w:rsidRPr="00F52680">
        <w:t>,00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na četvrtoj dražbi nekretnina se prodaje po početnoj cijeni od 1,00 kn.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(čl. 247 st. 6 SZ)</w:t>
      </w:r>
    </w:p>
    <w:p w:rsidRDefault="006F4D67" w:rsidP="006F4D67" w:rsidR="006F4D67" w:rsidRPr="00F52680">
      <w:pPr>
        <w:pStyle w:val="Odlomakpopisa"/>
      </w:pPr>
    </w:p>
    <w:p w:rsidRDefault="006F4D67" w:rsidP="006F4D67" w:rsidR="006F4D67" w:rsidRPr="00F52680">
      <w:pPr>
        <w:pStyle w:val="Odlomakpopisa"/>
        <w:ind w:left="360"/>
      </w:pPr>
      <w:r w:rsidRPr="00F52680">
        <w:t>Početna cijena za nadmetanje: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prvoj dražbi ispod 1</w:t>
      </w:r>
      <w:r>
        <w:t>82.925</w:t>
      </w:r>
      <w:r w:rsidRPr="00F52680">
        <w:t>,00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drugoj dražbi ispod </w:t>
      </w:r>
      <w:r>
        <w:t>121.950</w:t>
      </w:r>
      <w:r w:rsidRPr="00F52680">
        <w:t>,00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trećoj dražbi ispod </w:t>
      </w:r>
      <w:r>
        <w:t>60</w:t>
      </w:r>
      <w:r w:rsidRPr="00F52680">
        <w:t>.</w:t>
      </w:r>
      <w:r>
        <w:t>975</w:t>
      </w:r>
      <w:r w:rsidRPr="00F52680">
        <w:t>,00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četvrtoj dražbi nekretnina se prodaje po početnoj cijeni od 1,00 kn (čl. 247 st. 6 SZ)</w:t>
      </w:r>
    </w:p>
    <w:p w:rsidRDefault="006F4D67" w:rsidP="006F4D67" w:rsidR="006F4D67" w:rsidRPr="00F52680">
      <w:pPr>
        <w:ind w:left="426"/>
        <w:jc w:val="both"/>
      </w:pPr>
    </w:p>
    <w:p w:rsidRDefault="006F4D67" w:rsidP="006F4D67" w:rsidR="006F4D67" w:rsidRPr="00F52680">
      <w:pPr>
        <w:ind w:left="426"/>
        <w:jc w:val="both"/>
      </w:pPr>
      <w:r w:rsidRPr="00F52680">
        <w:t xml:space="preserve">Iznos dražbovnog koraka: </w:t>
      </w:r>
      <w:r>
        <w:t>1.0</w:t>
      </w:r>
      <w:r w:rsidRPr="00F52680">
        <w:t>00,00 kuna</w:t>
      </w:r>
    </w:p>
    <w:p w:rsidRDefault="006F4D67" w:rsidP="006F4D67" w:rsidR="006F4D67" w:rsidRPr="00F52680">
      <w:pPr>
        <w:ind w:left="426"/>
        <w:jc w:val="both"/>
      </w:pPr>
      <w:r w:rsidRPr="00F52680">
        <w:t>Oznaka elektroničke javne dražbe: prva</w:t>
      </w:r>
    </w:p>
    <w:p w:rsidRDefault="006F4D67" w:rsidP="006F4D67" w:rsidR="006F4D67" w:rsidRPr="00F52680">
      <w:pPr>
        <w:ind w:left="426"/>
        <w:jc w:val="both"/>
      </w:pPr>
      <w:r w:rsidRPr="00F52680">
        <w:t>Redni broje održavanja elektroničke javne dražbe: prvi put</w:t>
      </w:r>
    </w:p>
    <w:p w:rsidRDefault="006F4D67" w:rsidP="006F4D67" w:rsidR="006F4D67">
      <w:pPr>
        <w:ind w:left="426"/>
        <w:jc w:val="both"/>
      </w:pPr>
      <w:r w:rsidRPr="00F52680">
        <w:t xml:space="preserve">Iznos jamčevine koju ponuditelj mora uplatiti: </w:t>
      </w:r>
      <w:r>
        <w:t>10</w:t>
      </w:r>
      <w:r w:rsidRPr="00F52680">
        <w:t xml:space="preserve"> % od utvrđene vrijednosti, a što iznosi: </w:t>
      </w:r>
      <w:r>
        <w:t>24.390</w:t>
      </w:r>
      <w:r w:rsidRPr="00F52680">
        <w:t>,00 kuna</w:t>
      </w:r>
    </w:p>
    <w:p w:rsidRDefault="006F4D67" w:rsidP="006F4D67" w:rsidR="006F4D67">
      <w:pPr>
        <w:suppressAutoHyphens/>
        <w:jc w:val="both"/>
      </w:pPr>
    </w:p>
    <w:p w:rsidRDefault="006F4D67" w:rsidP="006F4D67" w:rsidR="006F4D67" w:rsidRPr="00ED4EB6">
      <w:pPr>
        <w:numPr>
          <w:ilvl w:val="0"/>
          <w:numId w:val="12"/>
        </w:numPr>
        <w:jc w:val="both"/>
        <w:rPr>
          <w:b/>
          <w:color w:val="000000"/>
        </w:rPr>
      </w:pPr>
      <w:r w:rsidRPr="00ED4EB6">
        <w:rPr>
          <w:b/>
          <w:color w:val="000000"/>
        </w:rPr>
        <w:t xml:space="preserve">k.o. Pula, </w:t>
      </w:r>
      <w:proofErr w:type="spellStart"/>
      <w:r w:rsidRPr="00ED4EB6">
        <w:rPr>
          <w:b/>
          <w:color w:val="000000"/>
        </w:rPr>
        <w:t>zk.ul</w:t>
      </w:r>
      <w:proofErr w:type="spellEnd"/>
      <w:r w:rsidRPr="00ED4EB6">
        <w:rPr>
          <w:b/>
          <w:color w:val="000000"/>
        </w:rPr>
        <w:t xml:space="preserve">. 19438, kč.br. 3165/1 </w:t>
      </w:r>
      <w:r>
        <w:rPr>
          <w:b/>
          <w:color w:val="000000"/>
        </w:rPr>
        <w:t xml:space="preserve">tvornička hala, nadstrešnica za privredne potrebe, privredno dvorište, </w:t>
      </w:r>
      <w:r w:rsidRPr="00ED4EB6">
        <w:rPr>
          <w:b/>
          <w:color w:val="000000"/>
        </w:rPr>
        <w:t>površine 7782 m</w:t>
      </w:r>
      <w:r w:rsidRPr="00ED4EB6">
        <w:rPr>
          <w:b/>
          <w:color w:val="000000"/>
          <w:sz w:val="28"/>
          <w:szCs w:val="28"/>
        </w:rPr>
        <w:t xml:space="preserve">², </w:t>
      </w:r>
    </w:p>
    <w:p w:rsidRDefault="006F4D67" w:rsidP="006F4D67" w:rsidR="006F4D67" w:rsidRPr="00ED4EB6">
      <w:pPr>
        <w:ind w:firstLine="360"/>
        <w:jc w:val="both"/>
        <w:rPr>
          <w:b/>
        </w:rPr>
      </w:pPr>
      <w:r w:rsidRPr="00ED4EB6">
        <w:rPr>
          <w:b/>
        </w:rPr>
        <w:t>i</w:t>
      </w:r>
    </w:p>
    <w:p w:rsidRDefault="006F4D67" w:rsidP="006F4D67" w:rsidR="006F4D67" w:rsidRPr="00ED4EB6">
      <w:pPr>
        <w:numPr>
          <w:ilvl w:val="0"/>
          <w:numId w:val="12"/>
        </w:numPr>
        <w:jc w:val="both"/>
        <w:rPr>
          <w:b/>
        </w:rPr>
      </w:pPr>
      <w:r w:rsidRPr="00ED4EB6">
        <w:rPr>
          <w:b/>
          <w:color w:val="000000"/>
        </w:rPr>
        <w:lastRenderedPageBreak/>
        <w:t xml:space="preserve">k.o. Pula, </w:t>
      </w:r>
      <w:proofErr w:type="spellStart"/>
      <w:r w:rsidRPr="00ED4EB6">
        <w:rPr>
          <w:b/>
          <w:color w:val="000000"/>
        </w:rPr>
        <w:t>zk.ul</w:t>
      </w:r>
      <w:proofErr w:type="spellEnd"/>
      <w:r w:rsidRPr="00ED4EB6">
        <w:rPr>
          <w:b/>
          <w:color w:val="000000"/>
        </w:rPr>
        <w:t>. 21117, kč.br. 3165/5 u naravi oranica površine 1106 m</w:t>
      </w:r>
      <w:r w:rsidRPr="00ED4EB6">
        <w:rPr>
          <w:b/>
          <w:color w:val="000000"/>
          <w:sz w:val="28"/>
          <w:szCs w:val="28"/>
        </w:rPr>
        <w:t>²,</w:t>
      </w:r>
    </w:p>
    <w:p w:rsidRDefault="006F4D67" w:rsidP="006F4D67" w:rsidR="006F4D67">
      <w:pPr>
        <w:pStyle w:val="Odlomakpopisa"/>
        <w:ind w:firstLine="360" w:left="0"/>
        <w:rPr>
          <w:b/>
        </w:rPr>
      </w:pPr>
      <w:r w:rsidRPr="00810AEC">
        <w:rPr>
          <w:b/>
        </w:rPr>
        <w:t xml:space="preserve">Nekretnine navedene pod točkom </w:t>
      </w:r>
      <w:r>
        <w:rPr>
          <w:b/>
        </w:rPr>
        <w:t>6</w:t>
      </w:r>
      <w:r w:rsidRPr="00810AEC">
        <w:rPr>
          <w:b/>
        </w:rPr>
        <w:t xml:space="preserve">. i </w:t>
      </w:r>
      <w:r>
        <w:rPr>
          <w:b/>
        </w:rPr>
        <w:t>7</w:t>
      </w:r>
      <w:r w:rsidRPr="00810AEC">
        <w:rPr>
          <w:b/>
        </w:rPr>
        <w:t>. prodaju se kao funkcionalna cjelina</w:t>
      </w:r>
    </w:p>
    <w:p w:rsidRDefault="006F4D67" w:rsidP="006F4D67" w:rsidR="006F4D67">
      <w:pPr>
        <w:pStyle w:val="Odlomakpopisa"/>
        <w:ind w:left="360"/>
      </w:pPr>
    </w:p>
    <w:p w:rsidRDefault="006F4D67" w:rsidP="006F4D67" w:rsidR="006F4D67" w:rsidRPr="00F52680">
      <w:pPr>
        <w:pStyle w:val="Odlomakpopisa"/>
        <w:ind w:left="360"/>
      </w:pPr>
      <w:r w:rsidRPr="00F52680">
        <w:t>Minimalna zakonska cijena ispod koje se nekretnin</w:t>
      </w:r>
      <w:r>
        <w:t>e</w:t>
      </w:r>
      <w:r w:rsidRPr="00F52680">
        <w:t xml:space="preserve"> ne mo</w:t>
      </w:r>
      <w:r>
        <w:t>gu</w:t>
      </w:r>
      <w:r w:rsidRPr="00F52680">
        <w:t xml:space="preserve"> prodati: 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prvoj dražbi ispod </w:t>
      </w:r>
      <w:r>
        <w:t>10.564.955</w:t>
      </w:r>
      <w:r w:rsidRPr="00F52680">
        <w:t>,</w:t>
      </w:r>
      <w:r>
        <w:t>25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drugoj dražbi ispod </w:t>
      </w:r>
      <w:r>
        <w:t>7.043.30</w:t>
      </w:r>
      <w:r w:rsidRPr="00AA1FFB">
        <w:t>3</w:t>
      </w:r>
      <w:r>
        <w:t>,5</w:t>
      </w:r>
      <w:r w:rsidRPr="00F52680">
        <w:t>0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trećoj dražbi ispod </w:t>
      </w:r>
      <w:r>
        <w:t>3.521.651,75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na četvrtoj dražbi nekretnina se prodaje po početnoj cijeni od 1,00 kn.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(čl. 247 st. 6 SZ)</w:t>
      </w:r>
    </w:p>
    <w:p w:rsidRDefault="006F4D67" w:rsidP="006F4D67" w:rsidR="006F4D67" w:rsidRPr="00F52680">
      <w:pPr>
        <w:pStyle w:val="Odlomakpopisa"/>
      </w:pPr>
    </w:p>
    <w:p w:rsidRDefault="006F4D67" w:rsidP="006F4D67" w:rsidR="006F4D67" w:rsidRPr="00F52680">
      <w:pPr>
        <w:pStyle w:val="Odlomakpopisa"/>
        <w:ind w:left="360"/>
      </w:pPr>
      <w:r w:rsidRPr="00F52680">
        <w:t>Početna cijena za nadmetanje: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prvoj dražbi ispod 1</w:t>
      </w:r>
      <w:r>
        <w:t>0.564.955,25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drugoj dražbi ispod </w:t>
      </w:r>
      <w:r>
        <w:t>7.043.303,50</w:t>
      </w:r>
      <w:r w:rsidRPr="00F52680">
        <w:t xml:space="preserve">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trećoj dražbi ispod </w:t>
      </w:r>
      <w:r>
        <w:t>3</w:t>
      </w:r>
      <w:r w:rsidRPr="00F52680">
        <w:t>.</w:t>
      </w:r>
      <w:r>
        <w:t>521.651</w:t>
      </w:r>
      <w:r w:rsidRPr="00F52680">
        <w:t>,</w:t>
      </w:r>
      <w:r>
        <w:t>75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četvrtoj dražbi nekretnina se prodaje po početnoj cijeni od 1,00 kn (čl. 247 st. 6 SZ)</w:t>
      </w:r>
    </w:p>
    <w:p w:rsidRDefault="006F4D67" w:rsidP="006F4D67" w:rsidR="006F4D67" w:rsidRPr="00F52680">
      <w:pPr>
        <w:ind w:left="426"/>
        <w:jc w:val="both"/>
      </w:pPr>
    </w:p>
    <w:p w:rsidRDefault="006F4D67" w:rsidP="006F4D67" w:rsidR="006F4D67" w:rsidRPr="00F52680">
      <w:pPr>
        <w:ind w:left="426"/>
        <w:jc w:val="both"/>
      </w:pPr>
      <w:r w:rsidRPr="00F52680">
        <w:t xml:space="preserve">Iznos dražbovnog koraka: </w:t>
      </w:r>
      <w:r>
        <w:t>10.0</w:t>
      </w:r>
      <w:r w:rsidRPr="00F52680">
        <w:t>00,00 kuna</w:t>
      </w:r>
    </w:p>
    <w:p w:rsidRDefault="006F4D67" w:rsidP="006F4D67" w:rsidR="006F4D67" w:rsidRPr="00F52680">
      <w:pPr>
        <w:ind w:left="426"/>
        <w:jc w:val="both"/>
      </w:pPr>
      <w:r w:rsidRPr="00F52680">
        <w:t>Oznaka elektroničke javne dražbe: prva</w:t>
      </w:r>
    </w:p>
    <w:p w:rsidRDefault="006F4D67" w:rsidP="006F4D67" w:rsidR="006F4D67" w:rsidRPr="00F52680">
      <w:pPr>
        <w:ind w:left="426"/>
        <w:jc w:val="both"/>
      </w:pPr>
      <w:r w:rsidRPr="00F52680">
        <w:t>Redni broje održavanja elektroničke javne dražbe: prvi put</w:t>
      </w:r>
    </w:p>
    <w:p w:rsidRDefault="006F4D67" w:rsidP="006F4D67" w:rsidR="006F4D67">
      <w:pPr>
        <w:ind w:left="426"/>
        <w:jc w:val="both"/>
      </w:pPr>
      <w:r w:rsidRPr="00F52680">
        <w:t xml:space="preserve">Iznos jamčevine koju ponuditelj mora uplatiti: </w:t>
      </w:r>
      <w:r>
        <w:t>10</w:t>
      </w:r>
      <w:r w:rsidRPr="00F52680">
        <w:t xml:space="preserve"> % od utvrđene vrijednosti, a što iznosi: </w:t>
      </w:r>
      <w:r>
        <w:t>1.408.660,70</w:t>
      </w:r>
      <w:r w:rsidRPr="00F52680">
        <w:t xml:space="preserve"> kuna</w:t>
      </w:r>
    </w:p>
    <w:p w:rsidRDefault="006F4D67" w:rsidP="006F4D67" w:rsidR="006F4D67">
      <w:pPr>
        <w:suppressAutoHyphens/>
        <w:jc w:val="both"/>
      </w:pPr>
    </w:p>
    <w:p w:rsidRDefault="006F4D67" w:rsidP="006F4D67" w:rsidR="006F4D67" w:rsidRPr="00C17248">
      <w:pPr>
        <w:numPr>
          <w:ilvl w:val="0"/>
          <w:numId w:val="12"/>
        </w:numPr>
        <w:ind w:hanging="284" w:left="284"/>
        <w:jc w:val="both"/>
        <w:rPr>
          <w:b/>
          <w:color w:val="000000"/>
        </w:rPr>
      </w:pPr>
      <w:proofErr w:type="spellStart"/>
      <w:r w:rsidRPr="00C17248">
        <w:rPr>
          <w:b/>
          <w:color w:val="000000"/>
        </w:rPr>
        <w:t>zk.ul</w:t>
      </w:r>
      <w:proofErr w:type="spellEnd"/>
      <w:r w:rsidRPr="00C17248">
        <w:rPr>
          <w:b/>
          <w:color w:val="000000"/>
        </w:rPr>
        <w:t>. 1015</w:t>
      </w:r>
      <w:r w:rsidRPr="0074237D">
        <w:rPr>
          <w:b/>
          <w:color w:val="000000"/>
        </w:rPr>
        <w:t xml:space="preserve"> k.o. Donji Miholjac</w:t>
      </w:r>
      <w:r w:rsidRPr="00C17248">
        <w:rPr>
          <w:b/>
          <w:color w:val="000000"/>
        </w:rPr>
        <w:t>, kč.br. 1672/1</w:t>
      </w:r>
    </w:p>
    <w:p w:rsidRDefault="006F4D67" w:rsidP="006F4D67" w:rsidR="006F4D67" w:rsidRPr="00C17248">
      <w:pPr>
        <w:ind w:left="360"/>
        <w:jc w:val="both"/>
        <w:rPr>
          <w:b/>
          <w:color w:val="000000"/>
        </w:rPr>
      </w:pPr>
      <w:r w:rsidRPr="00C17248">
        <w:rPr>
          <w:b/>
          <w:color w:val="000000"/>
        </w:rPr>
        <w:t>Suvlasnički dio: 1352/10000 ETAŽNO VLASNIŠTVO (E-26)</w:t>
      </w:r>
    </w:p>
    <w:p w:rsidRDefault="006F4D67" w:rsidP="006F4D67" w:rsidR="006F4D67" w:rsidRPr="00BD6BE7">
      <w:pPr>
        <w:ind w:left="360"/>
        <w:jc w:val="both"/>
        <w:rPr>
          <w:color w:val="000000"/>
        </w:rPr>
      </w:pPr>
      <w:r w:rsidRPr="00C17248">
        <w:rPr>
          <w:b/>
          <w:color w:val="000000"/>
        </w:rPr>
        <w:t xml:space="preserve"> 1. POSLOVNI PROSTOR 1  ukupne površine 244,44 m²,, te sa </w:t>
      </w:r>
      <w:proofErr w:type="spellStart"/>
      <w:r w:rsidRPr="00C17248">
        <w:rPr>
          <w:b/>
          <w:color w:val="000000"/>
        </w:rPr>
        <w:t>pripatcima</w:t>
      </w:r>
      <w:proofErr w:type="spellEnd"/>
      <w:r w:rsidRPr="00C17248">
        <w:rPr>
          <w:b/>
          <w:color w:val="000000"/>
        </w:rPr>
        <w:t>: parkiralište 12, parkiralište 13 i parkiralište 14, ukupne površine 33,12 m²,</w:t>
      </w:r>
    </w:p>
    <w:p w:rsidRDefault="006F4D67" w:rsidP="006F4D67" w:rsidR="006F4D67">
      <w:pPr>
        <w:suppressAutoHyphens/>
        <w:jc w:val="both"/>
      </w:pPr>
    </w:p>
    <w:p w:rsidRDefault="006F4D67" w:rsidP="006F4D67" w:rsidR="006F4D67" w:rsidRPr="00F52680">
      <w:pPr>
        <w:pStyle w:val="Odlomakpopisa"/>
        <w:ind w:left="360"/>
      </w:pPr>
      <w:r w:rsidRPr="00F52680">
        <w:t>Minimalna zakonska cijena ispod koje se nekretnin</w:t>
      </w:r>
      <w:r>
        <w:t>e</w:t>
      </w:r>
      <w:r w:rsidRPr="00F52680">
        <w:t xml:space="preserve"> ne mo</w:t>
      </w:r>
      <w:r>
        <w:t>gu</w:t>
      </w:r>
      <w:r w:rsidRPr="00F52680">
        <w:t xml:space="preserve"> prodati: 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prvoj dražbi ispod </w:t>
      </w:r>
      <w:r>
        <w:t>1.305.150</w:t>
      </w:r>
      <w:r w:rsidRPr="00F52680">
        <w:t>,</w:t>
      </w:r>
      <w:r>
        <w:t>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drugoj dražbi ispod </w:t>
      </w:r>
      <w:r>
        <w:t>870.100,0</w:t>
      </w:r>
      <w:r w:rsidRPr="00F52680">
        <w:t>0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trećoj dražbi ispod </w:t>
      </w:r>
      <w:r>
        <w:t>435.050,00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na četvrtoj dražbi nekretnina se prodaje po početnoj cijeni od 1,00 kn.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(čl. 247 st. 6 SZ)</w:t>
      </w:r>
    </w:p>
    <w:p w:rsidRDefault="006F4D67" w:rsidP="006F4D67" w:rsidR="006F4D67" w:rsidRPr="00F52680">
      <w:pPr>
        <w:pStyle w:val="Odlomakpopisa"/>
      </w:pPr>
    </w:p>
    <w:p w:rsidRDefault="006F4D67" w:rsidP="006F4D67" w:rsidR="006F4D67" w:rsidRPr="00F52680">
      <w:pPr>
        <w:pStyle w:val="Odlomakpopisa"/>
        <w:ind w:left="360"/>
      </w:pPr>
      <w:r w:rsidRPr="00F52680">
        <w:t>Početna cijena za nadmetanje: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prvoj dražbi ispod 1</w:t>
      </w:r>
      <w:r>
        <w:t>.305.150,00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drugoj dražbi ispod </w:t>
      </w:r>
      <w:r>
        <w:t>870.100,00</w:t>
      </w:r>
      <w:r w:rsidRPr="00F52680">
        <w:t xml:space="preserve">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trećoj dražbi ispod </w:t>
      </w:r>
      <w:r>
        <w:t>435.050</w:t>
      </w:r>
      <w:r w:rsidRPr="00F52680">
        <w:t>,</w:t>
      </w:r>
      <w:r>
        <w:t>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četvrtoj dražbi nekretnina se prodaje po početnoj cijeni od 1,00 kn (čl. 247 st. 6 SZ)</w:t>
      </w:r>
    </w:p>
    <w:p w:rsidRDefault="006F4D67" w:rsidP="006F4D67" w:rsidR="006F4D67" w:rsidRPr="00F52680">
      <w:pPr>
        <w:ind w:left="426"/>
        <w:jc w:val="both"/>
      </w:pPr>
    </w:p>
    <w:p w:rsidRDefault="006F4D67" w:rsidP="006F4D67" w:rsidR="006F4D67" w:rsidRPr="00F52680">
      <w:pPr>
        <w:ind w:left="426"/>
        <w:jc w:val="both"/>
      </w:pPr>
      <w:r w:rsidRPr="00F52680">
        <w:t xml:space="preserve">Iznos dražbovnog koraka: </w:t>
      </w:r>
      <w:r>
        <w:t>5.0</w:t>
      </w:r>
      <w:r w:rsidRPr="00F52680">
        <w:t>00,00 kuna</w:t>
      </w:r>
    </w:p>
    <w:p w:rsidRDefault="006F4D67" w:rsidP="006F4D67" w:rsidR="006F4D67" w:rsidRPr="00F52680">
      <w:pPr>
        <w:ind w:left="426"/>
        <w:jc w:val="both"/>
      </w:pPr>
      <w:r w:rsidRPr="00F52680">
        <w:t>Oznaka elektroničke javne dražbe: prva</w:t>
      </w:r>
    </w:p>
    <w:p w:rsidRDefault="006F4D67" w:rsidP="006F4D67" w:rsidR="006F4D67" w:rsidRPr="00F52680">
      <w:pPr>
        <w:ind w:left="426"/>
        <w:jc w:val="both"/>
      </w:pPr>
      <w:r w:rsidRPr="00F52680">
        <w:t>Redni broje održavanja elektroničke javne dražbe: prvi put</w:t>
      </w:r>
    </w:p>
    <w:p w:rsidRDefault="006F4D67" w:rsidP="006F4D67" w:rsidR="006F4D67">
      <w:pPr>
        <w:ind w:left="426"/>
        <w:jc w:val="both"/>
      </w:pPr>
      <w:r w:rsidRPr="00F52680">
        <w:t xml:space="preserve">Iznos jamčevine koju ponuditelj mora uplatiti: </w:t>
      </w:r>
      <w:r>
        <w:t>10</w:t>
      </w:r>
      <w:r w:rsidRPr="00F52680">
        <w:t xml:space="preserve"> % od utvrđene vrijednosti, a što iznosi: </w:t>
      </w:r>
      <w:r>
        <w:t>174.020,00</w:t>
      </w:r>
      <w:r w:rsidRPr="00F52680">
        <w:t xml:space="preserve"> kuna</w:t>
      </w:r>
    </w:p>
    <w:p w:rsidRDefault="006F4D67" w:rsidP="006F4D67" w:rsidR="006F4D67">
      <w:pPr>
        <w:suppressAutoHyphens/>
        <w:jc w:val="both"/>
      </w:pPr>
    </w:p>
    <w:p w:rsidRDefault="006F4D67" w:rsidP="006F4D67" w:rsidR="006F4D67" w:rsidRPr="0033545B">
      <w:pPr>
        <w:numPr>
          <w:ilvl w:val="0"/>
          <w:numId w:val="12"/>
        </w:numPr>
        <w:ind w:hanging="284" w:left="284"/>
        <w:jc w:val="both"/>
        <w:rPr>
          <w:color w:val="000000"/>
        </w:rPr>
      </w:pPr>
      <w:r w:rsidRPr="0033545B">
        <w:rPr>
          <w:color w:val="000000"/>
        </w:rPr>
        <w:t xml:space="preserve"> </w:t>
      </w:r>
      <w:proofErr w:type="spellStart"/>
      <w:r w:rsidRPr="0033545B">
        <w:rPr>
          <w:b/>
          <w:color w:val="000000"/>
        </w:rPr>
        <w:t>zk.ul</w:t>
      </w:r>
      <w:proofErr w:type="spellEnd"/>
      <w:r w:rsidRPr="0033545B">
        <w:rPr>
          <w:b/>
          <w:color w:val="000000"/>
        </w:rPr>
        <w:t>. 1015</w:t>
      </w:r>
      <w:r w:rsidRPr="0074237D">
        <w:rPr>
          <w:b/>
          <w:color w:val="000000"/>
        </w:rPr>
        <w:t xml:space="preserve"> k.o. Donji Miholjac</w:t>
      </w:r>
      <w:r w:rsidRPr="0033545B">
        <w:rPr>
          <w:b/>
          <w:color w:val="000000"/>
        </w:rPr>
        <w:t xml:space="preserve">, kč.br. 1672/1 </w:t>
      </w:r>
    </w:p>
    <w:p w:rsidRDefault="006F4D67" w:rsidP="006F4D67" w:rsidR="006F4D67" w:rsidRPr="00C17248">
      <w:pPr>
        <w:ind w:left="360"/>
        <w:jc w:val="both"/>
        <w:rPr>
          <w:b/>
          <w:color w:val="000000"/>
        </w:rPr>
      </w:pPr>
      <w:r w:rsidRPr="00C17248">
        <w:rPr>
          <w:b/>
          <w:color w:val="000000"/>
        </w:rPr>
        <w:t>Suvlasnički dio: 356/10000 ETAŽNO VLASNIŠTVO (E-27)</w:t>
      </w:r>
    </w:p>
    <w:p w:rsidRDefault="006F4D67" w:rsidP="006F4D67" w:rsidR="006F4D67" w:rsidRPr="00C17248">
      <w:pPr>
        <w:ind w:left="360"/>
        <w:jc w:val="both"/>
        <w:rPr>
          <w:b/>
          <w:color w:val="000000"/>
        </w:rPr>
      </w:pPr>
      <w:r w:rsidRPr="00C17248">
        <w:rPr>
          <w:b/>
          <w:color w:val="000000"/>
        </w:rPr>
        <w:lastRenderedPageBreak/>
        <w:t xml:space="preserve"> 1. POSLOVNI PROSTOR 2 u prizemlju i galeriji,  ukupne površine 64,10 m</w:t>
      </w:r>
      <w:r w:rsidRPr="00C17248">
        <w:rPr>
          <w:b/>
          <w:color w:val="000000"/>
          <w:sz w:val="28"/>
          <w:szCs w:val="28"/>
        </w:rPr>
        <w:t>²,</w:t>
      </w:r>
      <w:r w:rsidRPr="00C17248">
        <w:rPr>
          <w:b/>
          <w:color w:val="000000"/>
        </w:rPr>
        <w:t xml:space="preserve"> te sa </w:t>
      </w:r>
      <w:proofErr w:type="spellStart"/>
      <w:r w:rsidRPr="00C17248">
        <w:rPr>
          <w:b/>
          <w:color w:val="000000"/>
        </w:rPr>
        <w:t>pripatkom</w:t>
      </w:r>
      <w:proofErr w:type="spellEnd"/>
      <w:r w:rsidRPr="00C17248">
        <w:rPr>
          <w:b/>
          <w:color w:val="000000"/>
        </w:rPr>
        <w:t>: parkiralište 16 ukupne površine 11,04 m</w:t>
      </w:r>
      <w:r w:rsidRPr="00C17248">
        <w:rPr>
          <w:b/>
          <w:color w:val="000000"/>
          <w:sz w:val="28"/>
          <w:szCs w:val="28"/>
        </w:rPr>
        <w:t>²,</w:t>
      </w:r>
    </w:p>
    <w:p w:rsidRDefault="006F4D67" w:rsidP="006F4D67" w:rsidR="006F4D67" w:rsidRPr="00F52680">
      <w:pPr>
        <w:pStyle w:val="Odlomakpopisa"/>
        <w:ind w:left="360"/>
      </w:pPr>
      <w:r w:rsidRPr="00F52680">
        <w:t>Minimalna zakonska cijena ispod koje se nekretnin</w:t>
      </w:r>
      <w:r>
        <w:t>e</w:t>
      </w:r>
      <w:r w:rsidRPr="00F52680">
        <w:t xml:space="preserve"> ne mo</w:t>
      </w:r>
      <w:r>
        <w:t>gu</w:t>
      </w:r>
      <w:r w:rsidRPr="00F52680">
        <w:t xml:space="preserve"> prodati: 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prvoj dražbi ispod </w:t>
      </w:r>
      <w:r>
        <w:t>373.125</w:t>
      </w:r>
      <w:r w:rsidRPr="00F52680">
        <w:t>,</w:t>
      </w:r>
      <w:r>
        <w:t>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drugoj dražbi ispod </w:t>
      </w:r>
      <w:r>
        <w:t>248.750,0</w:t>
      </w:r>
      <w:r w:rsidRPr="00F52680">
        <w:t>0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trećoj dražbi ispod </w:t>
      </w:r>
      <w:r>
        <w:t>124.375,00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na četvrtoj dražbi nekretnina se prodaje po početnoj cijeni od 1,00 kn.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(čl. 247 st. 6 SZ)</w:t>
      </w:r>
    </w:p>
    <w:p w:rsidRDefault="006F4D67" w:rsidP="006F4D67" w:rsidR="006F4D67" w:rsidRPr="00F52680">
      <w:pPr>
        <w:pStyle w:val="Odlomakpopisa"/>
      </w:pPr>
    </w:p>
    <w:p w:rsidRDefault="006F4D67" w:rsidP="006F4D67" w:rsidR="006F4D67" w:rsidRPr="00F52680">
      <w:pPr>
        <w:pStyle w:val="Odlomakpopisa"/>
        <w:ind w:left="360"/>
      </w:pPr>
      <w:r w:rsidRPr="00F52680">
        <w:t>Početna cijena za nadmetanje: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prvoj dražbi ispod </w:t>
      </w:r>
      <w:r>
        <w:t>373.125,00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drugoj dražbi ispod </w:t>
      </w:r>
      <w:r>
        <w:t>248.750,00</w:t>
      </w:r>
      <w:r w:rsidRPr="00F52680">
        <w:t xml:space="preserve">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trećoj dražbi ispod </w:t>
      </w:r>
      <w:r>
        <w:t>124.375</w:t>
      </w:r>
      <w:r w:rsidRPr="00F52680">
        <w:t>,</w:t>
      </w:r>
      <w:r>
        <w:t>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četvrtoj dražbi nekretnina se prodaje po početnoj cijeni od 1,00 kn (čl. 247 st. 6 SZ)</w:t>
      </w:r>
    </w:p>
    <w:p w:rsidRDefault="006F4D67" w:rsidP="006F4D67" w:rsidR="006F4D67" w:rsidRPr="00F52680">
      <w:pPr>
        <w:ind w:left="426"/>
        <w:jc w:val="both"/>
      </w:pPr>
    </w:p>
    <w:p w:rsidRDefault="006F4D67" w:rsidP="006F4D67" w:rsidR="006F4D67" w:rsidRPr="00F52680">
      <w:pPr>
        <w:ind w:left="426"/>
        <w:jc w:val="both"/>
      </w:pPr>
      <w:r w:rsidRPr="00F52680">
        <w:t xml:space="preserve">Iznos dražbovnog koraka: </w:t>
      </w:r>
      <w:r>
        <w:t>1.0</w:t>
      </w:r>
      <w:r w:rsidRPr="00F52680">
        <w:t>00,00 kuna</w:t>
      </w:r>
    </w:p>
    <w:p w:rsidRDefault="006F4D67" w:rsidP="006F4D67" w:rsidR="006F4D67" w:rsidRPr="00F52680">
      <w:pPr>
        <w:ind w:left="426"/>
        <w:jc w:val="both"/>
      </w:pPr>
      <w:r w:rsidRPr="00F52680">
        <w:t>Oznaka elektroničke javne dražbe: prva</w:t>
      </w:r>
    </w:p>
    <w:p w:rsidRDefault="006F4D67" w:rsidP="006F4D67" w:rsidR="006F4D67" w:rsidRPr="00F52680">
      <w:pPr>
        <w:ind w:left="426"/>
        <w:jc w:val="both"/>
      </w:pPr>
      <w:r w:rsidRPr="00F52680">
        <w:t>Redni broje održavanja elektroničke javne dražbe: prvi put</w:t>
      </w:r>
    </w:p>
    <w:p w:rsidRDefault="006F4D67" w:rsidP="006F4D67" w:rsidR="006F4D67">
      <w:pPr>
        <w:ind w:left="426"/>
        <w:jc w:val="both"/>
      </w:pPr>
      <w:r w:rsidRPr="00F52680">
        <w:t xml:space="preserve">Iznos jamčevine koju ponuditelj mora uplatiti: </w:t>
      </w:r>
      <w:r>
        <w:t>10</w:t>
      </w:r>
      <w:r w:rsidRPr="00F52680">
        <w:t xml:space="preserve"> % od utvrđene vrijednosti, a što iznosi: </w:t>
      </w:r>
      <w:r>
        <w:t>49.</w:t>
      </w:r>
      <w:r w:rsidRPr="00AA1FFB">
        <w:t>750</w:t>
      </w:r>
      <w:r>
        <w:t>,00</w:t>
      </w:r>
      <w:r w:rsidRPr="00F52680">
        <w:t xml:space="preserve"> kuna</w:t>
      </w:r>
    </w:p>
    <w:p w:rsidRDefault="006F4D67" w:rsidP="006F4D67" w:rsidR="006F4D67">
      <w:pPr>
        <w:suppressAutoHyphens/>
        <w:jc w:val="both"/>
      </w:pPr>
    </w:p>
    <w:p w:rsidRDefault="006F4D67" w:rsidP="006F4D67" w:rsidR="006F4D67" w:rsidRPr="006211E8">
      <w:pPr>
        <w:numPr>
          <w:ilvl w:val="0"/>
          <w:numId w:val="12"/>
        </w:numPr>
        <w:ind w:hanging="426" w:left="284"/>
        <w:jc w:val="both"/>
        <w:rPr>
          <w:color w:val="000000"/>
        </w:rPr>
      </w:pPr>
      <w:proofErr w:type="spellStart"/>
      <w:r w:rsidRPr="00810AEC">
        <w:rPr>
          <w:b/>
          <w:color w:val="000000"/>
        </w:rPr>
        <w:t>zk.ul</w:t>
      </w:r>
      <w:proofErr w:type="spellEnd"/>
      <w:r w:rsidRPr="00810AEC">
        <w:rPr>
          <w:b/>
          <w:color w:val="000000"/>
        </w:rPr>
        <w:t>. 1015</w:t>
      </w:r>
      <w:r w:rsidRPr="0074237D">
        <w:rPr>
          <w:b/>
          <w:color w:val="000000"/>
        </w:rPr>
        <w:t xml:space="preserve"> k.o. Donji Miholjac</w:t>
      </w:r>
      <w:r w:rsidRPr="00810AEC">
        <w:rPr>
          <w:b/>
          <w:color w:val="000000"/>
        </w:rPr>
        <w:t>, kč.br. 1672/1</w:t>
      </w:r>
    </w:p>
    <w:p w:rsidRDefault="006F4D67" w:rsidP="006F4D67" w:rsidR="006F4D67" w:rsidRPr="00C17248">
      <w:pPr>
        <w:ind w:left="360"/>
        <w:jc w:val="both"/>
        <w:rPr>
          <w:b/>
          <w:color w:val="000000"/>
        </w:rPr>
      </w:pPr>
      <w:r w:rsidRPr="00C17248">
        <w:rPr>
          <w:b/>
          <w:color w:val="000000"/>
        </w:rPr>
        <w:t>Suvlasnički dio: 331/10000 ETAŽNO VLASNIŠTVO (E-30)</w:t>
      </w:r>
    </w:p>
    <w:p w:rsidRDefault="006F4D67" w:rsidP="006F4D67" w:rsidR="006F4D67" w:rsidRPr="00C17248">
      <w:pPr>
        <w:ind w:left="360"/>
        <w:jc w:val="both"/>
        <w:rPr>
          <w:b/>
          <w:color w:val="000000"/>
        </w:rPr>
      </w:pPr>
      <w:r w:rsidRPr="00C17248">
        <w:rPr>
          <w:b/>
          <w:color w:val="000000"/>
        </w:rPr>
        <w:t>1. STAN 1 na I. katu, ukupne površine 76,05 m</w:t>
      </w:r>
      <w:r w:rsidRPr="00C17248">
        <w:rPr>
          <w:b/>
          <w:color w:val="000000"/>
          <w:sz w:val="28"/>
          <w:szCs w:val="28"/>
        </w:rPr>
        <w:t>²,</w:t>
      </w:r>
      <w:r w:rsidRPr="00C17248">
        <w:rPr>
          <w:b/>
          <w:color w:val="000000"/>
        </w:rPr>
        <w:t xml:space="preserve">  te sa </w:t>
      </w:r>
      <w:proofErr w:type="spellStart"/>
      <w:r w:rsidRPr="00C17248">
        <w:rPr>
          <w:b/>
          <w:color w:val="000000"/>
        </w:rPr>
        <w:t>pripatcima</w:t>
      </w:r>
      <w:proofErr w:type="spellEnd"/>
      <w:r w:rsidRPr="00C17248">
        <w:rPr>
          <w:b/>
          <w:color w:val="000000"/>
        </w:rPr>
        <w:t>: balkon i parkiralište 5 ukupne površine 17,51 m²,</w:t>
      </w:r>
    </w:p>
    <w:p w:rsidRDefault="006F4D67" w:rsidP="006F4D67" w:rsidR="006F4D67">
      <w:pPr>
        <w:pStyle w:val="Odlomakpopisa"/>
        <w:ind w:left="360"/>
      </w:pPr>
    </w:p>
    <w:p w:rsidRDefault="006F4D67" w:rsidP="006F4D67" w:rsidR="006F4D67" w:rsidRPr="00F52680">
      <w:pPr>
        <w:pStyle w:val="Odlomakpopisa"/>
        <w:ind w:left="360"/>
      </w:pPr>
      <w:r w:rsidRPr="00F52680">
        <w:t>Minimalna zakonska cijena ispod koje se nekretnin</w:t>
      </w:r>
      <w:r>
        <w:t>e</w:t>
      </w:r>
      <w:r w:rsidRPr="00F52680">
        <w:t xml:space="preserve"> ne mo</w:t>
      </w:r>
      <w:r>
        <w:t>gu</w:t>
      </w:r>
      <w:r w:rsidRPr="00F52680">
        <w:t xml:space="preserve"> prodati: 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prvoj dražbi ispod </w:t>
      </w:r>
      <w:r>
        <w:t>477.975</w:t>
      </w:r>
      <w:r w:rsidRPr="00F52680">
        <w:t>,</w:t>
      </w:r>
      <w:r>
        <w:t>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drugoj dražbi ispod </w:t>
      </w:r>
      <w:r>
        <w:t>318.650,0</w:t>
      </w:r>
      <w:r w:rsidRPr="00F52680">
        <w:t>0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trećoj dražbi ispod </w:t>
      </w:r>
      <w:r>
        <w:t>159.325,00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na četvrtoj dražbi nekretnina se prodaje po početnoj cijeni od 1,00 kn.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(čl. 247 st. 6 SZ)</w:t>
      </w:r>
    </w:p>
    <w:p w:rsidRDefault="006F4D67" w:rsidP="006F4D67" w:rsidR="006F4D67" w:rsidRPr="00F52680">
      <w:pPr>
        <w:pStyle w:val="Odlomakpopisa"/>
      </w:pPr>
    </w:p>
    <w:p w:rsidRDefault="006F4D67" w:rsidP="006F4D67" w:rsidR="006F4D67" w:rsidRPr="00F52680">
      <w:pPr>
        <w:pStyle w:val="Odlomakpopisa"/>
        <w:ind w:left="360"/>
      </w:pPr>
      <w:r w:rsidRPr="00F52680">
        <w:t>Početna cijena za nadmetanje: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prvoj dražbi ispod </w:t>
      </w:r>
      <w:r>
        <w:t>477.975,00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drugoj dražbi ispod </w:t>
      </w:r>
      <w:r>
        <w:t>318.650,00</w:t>
      </w:r>
      <w:r w:rsidRPr="00F52680">
        <w:t xml:space="preserve">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trećoj dražbi ispod </w:t>
      </w:r>
      <w:r>
        <w:t>159.325</w:t>
      </w:r>
      <w:r w:rsidRPr="00F52680">
        <w:t>,</w:t>
      </w:r>
      <w:r>
        <w:t>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četvrtoj dražbi nekretnina se prodaje po početnoj cijeni od 1,00 kn (čl. 247 st. 6 SZ)</w:t>
      </w:r>
    </w:p>
    <w:p w:rsidRDefault="006F4D67" w:rsidP="006F4D67" w:rsidR="006F4D67" w:rsidRPr="00F52680">
      <w:pPr>
        <w:ind w:left="426"/>
        <w:jc w:val="both"/>
      </w:pPr>
    </w:p>
    <w:p w:rsidRDefault="006F4D67" w:rsidP="006F4D67" w:rsidR="006F4D67" w:rsidRPr="00F52680">
      <w:pPr>
        <w:ind w:left="426"/>
        <w:jc w:val="both"/>
      </w:pPr>
      <w:r w:rsidRPr="00F52680">
        <w:t xml:space="preserve">Iznos dražbovnog koraka: </w:t>
      </w:r>
      <w:r>
        <w:t>1.0</w:t>
      </w:r>
      <w:r w:rsidRPr="00F52680">
        <w:t>00,00 kuna</w:t>
      </w:r>
    </w:p>
    <w:p w:rsidRDefault="006F4D67" w:rsidP="006F4D67" w:rsidR="006F4D67" w:rsidRPr="00F52680">
      <w:pPr>
        <w:ind w:left="426"/>
        <w:jc w:val="both"/>
      </w:pPr>
      <w:r w:rsidRPr="00F52680">
        <w:t>Oznaka elektroničke javne dražbe: prva</w:t>
      </w:r>
    </w:p>
    <w:p w:rsidRDefault="006F4D67" w:rsidP="006F4D67" w:rsidR="006F4D67" w:rsidRPr="00F52680">
      <w:pPr>
        <w:ind w:left="426"/>
        <w:jc w:val="both"/>
      </w:pPr>
      <w:r w:rsidRPr="00F52680">
        <w:t>Redni broje održavanja elektroničke javne dražbe: prvi put</w:t>
      </w:r>
    </w:p>
    <w:p w:rsidRDefault="006F4D67" w:rsidP="006F4D67" w:rsidR="006F4D67">
      <w:pPr>
        <w:ind w:left="426"/>
        <w:jc w:val="both"/>
      </w:pPr>
      <w:r w:rsidRPr="00F52680">
        <w:t xml:space="preserve">Iznos jamčevine koju ponuditelj mora uplatiti: </w:t>
      </w:r>
      <w:r>
        <w:t>10</w:t>
      </w:r>
      <w:r w:rsidRPr="00F52680">
        <w:t xml:space="preserve"> % od utvrđene vrijednosti, a što iznosi: </w:t>
      </w:r>
      <w:r>
        <w:t>63.730,00</w:t>
      </w:r>
      <w:r w:rsidRPr="00F52680">
        <w:t xml:space="preserve"> kuna</w:t>
      </w:r>
    </w:p>
    <w:p w:rsidRDefault="006F4D67" w:rsidP="006F4D67" w:rsidR="006F4D67">
      <w:pPr>
        <w:suppressAutoHyphens/>
        <w:jc w:val="both"/>
      </w:pPr>
    </w:p>
    <w:p w:rsidRDefault="006F4D67" w:rsidP="006F4D67" w:rsidR="006F4D67" w:rsidRPr="00BD6BE7">
      <w:pPr>
        <w:numPr>
          <w:ilvl w:val="0"/>
          <w:numId w:val="12"/>
        </w:numPr>
        <w:ind w:hanging="426" w:left="284"/>
        <w:jc w:val="both"/>
        <w:rPr>
          <w:color w:val="000000"/>
        </w:rPr>
      </w:pPr>
      <w:proofErr w:type="spellStart"/>
      <w:r w:rsidRPr="00BD6BE7">
        <w:rPr>
          <w:b/>
          <w:color w:val="000000"/>
        </w:rPr>
        <w:t>zk.ul</w:t>
      </w:r>
      <w:proofErr w:type="spellEnd"/>
      <w:r w:rsidRPr="00BD6BE7">
        <w:rPr>
          <w:b/>
          <w:color w:val="000000"/>
        </w:rPr>
        <w:t>. 1015</w:t>
      </w:r>
      <w:r w:rsidRPr="0074237D">
        <w:rPr>
          <w:color w:val="000000"/>
        </w:rPr>
        <w:t xml:space="preserve"> </w:t>
      </w:r>
      <w:r w:rsidRPr="0074237D">
        <w:rPr>
          <w:b/>
          <w:color w:val="000000"/>
        </w:rPr>
        <w:t>k.o. Donji Miholjac,</w:t>
      </w:r>
      <w:r w:rsidRPr="00BD6BE7">
        <w:rPr>
          <w:b/>
          <w:color w:val="000000"/>
        </w:rPr>
        <w:t xml:space="preserve"> kč.br. 1672/1 </w:t>
      </w:r>
    </w:p>
    <w:p w:rsidRDefault="006F4D67" w:rsidP="006F4D67" w:rsidR="006F4D67" w:rsidRPr="00C17248">
      <w:pPr>
        <w:ind w:left="360"/>
        <w:jc w:val="both"/>
        <w:rPr>
          <w:b/>
          <w:color w:val="000000"/>
        </w:rPr>
      </w:pPr>
      <w:r w:rsidRPr="00C17248">
        <w:rPr>
          <w:b/>
          <w:color w:val="000000"/>
        </w:rPr>
        <w:t>Suvlasnički dio: 194/10000 ETAŽNO VLASNIŠTVO (E-31)</w:t>
      </w:r>
    </w:p>
    <w:p w:rsidRDefault="006F4D67" w:rsidP="006F4D67" w:rsidR="006F4D67" w:rsidRPr="00C17248">
      <w:pPr>
        <w:ind w:left="360"/>
        <w:jc w:val="both"/>
        <w:rPr>
          <w:b/>
          <w:color w:val="000000"/>
        </w:rPr>
      </w:pPr>
      <w:r w:rsidRPr="00C17248">
        <w:rPr>
          <w:b/>
          <w:color w:val="000000"/>
        </w:rPr>
        <w:lastRenderedPageBreak/>
        <w:t xml:space="preserve">1. STAN 2 na I. katu  </w:t>
      </w:r>
      <w:r>
        <w:rPr>
          <w:b/>
          <w:color w:val="000000"/>
        </w:rPr>
        <w:t>od</w:t>
      </w:r>
      <w:r w:rsidRPr="00C17248">
        <w:rPr>
          <w:b/>
          <w:color w:val="000000"/>
        </w:rPr>
        <w:t xml:space="preserve"> 45,46 m²,  te sa </w:t>
      </w:r>
      <w:proofErr w:type="spellStart"/>
      <w:r w:rsidRPr="00C17248">
        <w:rPr>
          <w:b/>
          <w:color w:val="000000"/>
        </w:rPr>
        <w:t>pripatkom</w:t>
      </w:r>
      <w:proofErr w:type="spellEnd"/>
      <w:r w:rsidRPr="00C17248">
        <w:rPr>
          <w:b/>
          <w:color w:val="000000"/>
        </w:rPr>
        <w:t>:  parkiralište 17 površine 11,04 m²</w:t>
      </w:r>
    </w:p>
    <w:p w:rsidRDefault="006F4D67" w:rsidP="006F4D67" w:rsidR="006F4D67" w:rsidRPr="00F52680">
      <w:pPr>
        <w:pStyle w:val="Odlomakpopisa"/>
        <w:ind w:left="360"/>
      </w:pPr>
      <w:r w:rsidRPr="00F52680">
        <w:t>Minimalna zakonska cijena ispod koje se nekretnin</w:t>
      </w:r>
      <w:r>
        <w:t>e</w:t>
      </w:r>
      <w:r w:rsidRPr="00F52680">
        <w:t xml:space="preserve"> ne mo</w:t>
      </w:r>
      <w:r>
        <w:t>gu</w:t>
      </w:r>
      <w:r w:rsidRPr="00F52680">
        <w:t xml:space="preserve"> prodati: 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prvoj dražbi ispod </w:t>
      </w:r>
      <w:r>
        <w:t>280.425</w:t>
      </w:r>
      <w:r w:rsidRPr="00F52680">
        <w:t>,</w:t>
      </w:r>
      <w:r>
        <w:t>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drugoj dražbi ispod </w:t>
      </w:r>
      <w:r>
        <w:t>186.950,0</w:t>
      </w:r>
      <w:r w:rsidRPr="00F52680">
        <w:t>0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trećoj dražbi ispod </w:t>
      </w:r>
      <w:r>
        <w:t>93.475,00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na četvrtoj dražbi nekretnina se prodaje po početnoj cijeni od 1,00 kn.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(čl. 247 st. 6 SZ)</w:t>
      </w:r>
    </w:p>
    <w:p w:rsidRDefault="006F4D67" w:rsidP="006F4D67" w:rsidR="006F4D67" w:rsidRPr="00F52680">
      <w:pPr>
        <w:pStyle w:val="Odlomakpopisa"/>
      </w:pPr>
    </w:p>
    <w:p w:rsidRDefault="006F4D67" w:rsidP="006F4D67" w:rsidR="006F4D67" w:rsidRPr="00F52680">
      <w:pPr>
        <w:pStyle w:val="Odlomakpopisa"/>
        <w:ind w:left="360"/>
      </w:pPr>
      <w:r w:rsidRPr="00F52680">
        <w:t>Početna cijena za nadmetanje: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prvoj dražbi ispod </w:t>
      </w:r>
      <w:r>
        <w:t>280.425,00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drugoj dražbi ispod </w:t>
      </w:r>
      <w:r>
        <w:t>186.950,00</w:t>
      </w:r>
      <w:r w:rsidRPr="00F52680">
        <w:t xml:space="preserve">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trećoj dražbi ispod </w:t>
      </w:r>
      <w:r>
        <w:t>93.475</w:t>
      </w:r>
      <w:r w:rsidRPr="00F52680">
        <w:t>,</w:t>
      </w:r>
      <w:r>
        <w:t>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četvrtoj dražbi nekretnina se prodaje po početnoj cijeni od 1,00 kn (čl. 247 st. 6 SZ)</w:t>
      </w:r>
    </w:p>
    <w:p w:rsidRDefault="006F4D67" w:rsidP="006F4D67" w:rsidR="006F4D67" w:rsidRPr="00F52680">
      <w:pPr>
        <w:ind w:left="426"/>
        <w:jc w:val="both"/>
      </w:pPr>
    </w:p>
    <w:p w:rsidRDefault="006F4D67" w:rsidP="006F4D67" w:rsidR="006F4D67" w:rsidRPr="00F52680">
      <w:pPr>
        <w:ind w:left="426"/>
        <w:jc w:val="both"/>
      </w:pPr>
      <w:r w:rsidRPr="00F52680">
        <w:t xml:space="preserve">Iznos dražbovnog koraka: </w:t>
      </w:r>
      <w:r>
        <w:t>1.0</w:t>
      </w:r>
      <w:r w:rsidRPr="00F52680">
        <w:t>00,00 kuna</w:t>
      </w:r>
    </w:p>
    <w:p w:rsidRDefault="006F4D67" w:rsidP="006F4D67" w:rsidR="006F4D67" w:rsidRPr="00F52680">
      <w:pPr>
        <w:ind w:left="426"/>
        <w:jc w:val="both"/>
      </w:pPr>
      <w:r w:rsidRPr="00F52680">
        <w:t>Oznaka elektroničke javne dražbe: prva</w:t>
      </w:r>
    </w:p>
    <w:p w:rsidRDefault="006F4D67" w:rsidP="006F4D67" w:rsidR="006F4D67" w:rsidRPr="00F52680">
      <w:pPr>
        <w:ind w:left="426"/>
        <w:jc w:val="both"/>
      </w:pPr>
      <w:r w:rsidRPr="00F52680">
        <w:t>Redni broje održavanja elektroničke javne dražbe: prvi put</w:t>
      </w:r>
    </w:p>
    <w:p w:rsidRDefault="006F4D67" w:rsidP="006F4D67" w:rsidR="006F4D67">
      <w:pPr>
        <w:ind w:left="426"/>
        <w:jc w:val="both"/>
      </w:pPr>
      <w:r w:rsidRPr="00F52680">
        <w:t xml:space="preserve">Iznos jamčevine koju ponuditelj mora uplatiti: </w:t>
      </w:r>
      <w:r>
        <w:t>10</w:t>
      </w:r>
      <w:r w:rsidRPr="00F52680">
        <w:t xml:space="preserve"> % od utvrđene vrijednosti, a što iznosi: </w:t>
      </w:r>
      <w:r>
        <w:t>37.390,00</w:t>
      </w:r>
      <w:r w:rsidRPr="00F52680">
        <w:t xml:space="preserve"> kuna</w:t>
      </w:r>
    </w:p>
    <w:p w:rsidRDefault="006F4D67" w:rsidP="006F4D67" w:rsidR="006F4D67">
      <w:pPr>
        <w:suppressAutoHyphens/>
        <w:jc w:val="both"/>
      </w:pPr>
    </w:p>
    <w:p w:rsidRDefault="006F4D67" w:rsidP="006F4D67" w:rsidR="006F4D67" w:rsidRPr="00BD6BE7">
      <w:pPr>
        <w:numPr>
          <w:ilvl w:val="0"/>
          <w:numId w:val="12"/>
        </w:numPr>
        <w:ind w:hanging="426" w:left="284"/>
        <w:jc w:val="both"/>
        <w:rPr>
          <w:color w:val="000000"/>
        </w:rPr>
      </w:pPr>
      <w:proofErr w:type="spellStart"/>
      <w:r w:rsidRPr="00BD6BE7">
        <w:rPr>
          <w:b/>
          <w:color w:val="000000"/>
        </w:rPr>
        <w:t>zk.ul</w:t>
      </w:r>
      <w:proofErr w:type="spellEnd"/>
      <w:r w:rsidRPr="00BD6BE7">
        <w:rPr>
          <w:b/>
          <w:color w:val="000000"/>
        </w:rPr>
        <w:t>. 1015</w:t>
      </w:r>
      <w:r w:rsidRPr="0074237D">
        <w:rPr>
          <w:color w:val="000000"/>
        </w:rPr>
        <w:t xml:space="preserve"> </w:t>
      </w:r>
      <w:r w:rsidRPr="0074237D">
        <w:rPr>
          <w:b/>
          <w:color w:val="000000"/>
        </w:rPr>
        <w:t>k.o. Donji Miholjac,</w:t>
      </w:r>
      <w:r w:rsidRPr="00BD6BE7">
        <w:rPr>
          <w:b/>
          <w:color w:val="000000"/>
        </w:rPr>
        <w:t xml:space="preserve"> kč.br. 1672/1 </w:t>
      </w:r>
    </w:p>
    <w:p w:rsidRDefault="006F4D67" w:rsidP="006F4D67" w:rsidR="006F4D67" w:rsidRPr="0074237D">
      <w:pPr>
        <w:ind w:firstLine="360"/>
        <w:jc w:val="both"/>
        <w:rPr>
          <w:b/>
          <w:color w:val="000000"/>
        </w:rPr>
      </w:pPr>
      <w:r w:rsidRPr="0074237D">
        <w:rPr>
          <w:b/>
          <w:color w:val="000000"/>
        </w:rPr>
        <w:t>Suvlasnički dio: 273/10000 ETAŽNO VLASNIŠTVO (E-32)</w:t>
      </w:r>
    </w:p>
    <w:p w:rsidRDefault="006F4D67" w:rsidP="006F4D67" w:rsidR="006F4D67" w:rsidRPr="0074237D">
      <w:pPr>
        <w:ind w:firstLine="120" w:left="360"/>
        <w:jc w:val="both"/>
        <w:rPr>
          <w:b/>
          <w:color w:val="000000"/>
        </w:rPr>
      </w:pPr>
      <w:r w:rsidRPr="0074237D">
        <w:rPr>
          <w:b/>
          <w:color w:val="000000"/>
        </w:rPr>
        <w:t xml:space="preserve">1. STAN 3 na I. katu, ukupne površine 62,76 m²,  te sa </w:t>
      </w:r>
      <w:proofErr w:type="spellStart"/>
      <w:r w:rsidRPr="0074237D">
        <w:rPr>
          <w:b/>
          <w:color w:val="000000"/>
        </w:rPr>
        <w:t>pripatkom</w:t>
      </w:r>
      <w:proofErr w:type="spellEnd"/>
      <w:r w:rsidRPr="0074237D">
        <w:rPr>
          <w:b/>
          <w:color w:val="000000"/>
        </w:rPr>
        <w:t>:  parkiralište 10,  ukupne površine 11,04 m²</w:t>
      </w:r>
    </w:p>
    <w:p w:rsidRDefault="006F4D67" w:rsidP="006F4D67" w:rsidR="006F4D67">
      <w:pPr>
        <w:suppressAutoHyphens/>
        <w:jc w:val="both"/>
      </w:pPr>
    </w:p>
    <w:p w:rsidRDefault="006F4D67" w:rsidP="006F4D67" w:rsidR="006F4D67" w:rsidRPr="00F52680">
      <w:pPr>
        <w:pStyle w:val="Odlomakpopisa"/>
        <w:ind w:left="360"/>
      </w:pPr>
      <w:r w:rsidRPr="00F52680">
        <w:t>Minimalna zakonska cijena ispod koje se nekretnin</w:t>
      </w:r>
      <w:r>
        <w:t>e</w:t>
      </w:r>
      <w:r w:rsidRPr="00F52680">
        <w:t xml:space="preserve"> ne mo</w:t>
      </w:r>
      <w:r>
        <w:t>gu</w:t>
      </w:r>
      <w:r w:rsidRPr="00F52680">
        <w:t xml:space="preserve"> prodati: 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prvoj dražbi ispod </w:t>
      </w:r>
      <w:r>
        <w:t>378.375</w:t>
      </w:r>
      <w:r w:rsidRPr="00F52680">
        <w:t>,</w:t>
      </w:r>
      <w:r>
        <w:t>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drugoj dražbi ispod </w:t>
      </w:r>
      <w:r>
        <w:t>252.250,0</w:t>
      </w:r>
      <w:r w:rsidRPr="00F52680">
        <w:t>0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trećoj dražbi ispod </w:t>
      </w:r>
      <w:r>
        <w:t>126.125,00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na četvrtoj dražbi nekretnina se prodaje po početnoj cijeni od 1,00 kn.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(čl. 247 st. 6 SZ)</w:t>
      </w:r>
    </w:p>
    <w:p w:rsidRDefault="006F4D67" w:rsidP="006F4D67" w:rsidR="006F4D67" w:rsidRPr="00F52680">
      <w:pPr>
        <w:pStyle w:val="Odlomakpopisa"/>
      </w:pPr>
    </w:p>
    <w:p w:rsidRDefault="006F4D67" w:rsidP="006F4D67" w:rsidR="006F4D67" w:rsidRPr="00F52680">
      <w:pPr>
        <w:pStyle w:val="Odlomakpopisa"/>
        <w:ind w:left="360"/>
      </w:pPr>
      <w:r w:rsidRPr="00F52680">
        <w:t>Početna cijena za nadmetanje: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prvoj dražbi ispod </w:t>
      </w:r>
      <w:r>
        <w:t>378.375,00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drugoj dražbi ispod </w:t>
      </w:r>
      <w:r>
        <w:t>252.250,00</w:t>
      </w:r>
      <w:r w:rsidRPr="00F52680">
        <w:t xml:space="preserve">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trećoj dražbi ispod </w:t>
      </w:r>
      <w:r>
        <w:t>126.125</w:t>
      </w:r>
      <w:r w:rsidRPr="00F52680">
        <w:t>,</w:t>
      </w:r>
      <w:r>
        <w:t>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četvrtoj dražbi nekretnina se prodaje po početnoj cijeni od 1,00 kn (čl. 247 st. 6 SZ)</w:t>
      </w:r>
    </w:p>
    <w:p w:rsidRDefault="006F4D67" w:rsidP="006F4D67" w:rsidR="006F4D67" w:rsidRPr="00F52680">
      <w:pPr>
        <w:ind w:left="426"/>
        <w:jc w:val="both"/>
      </w:pPr>
    </w:p>
    <w:p w:rsidRDefault="006F4D67" w:rsidP="006F4D67" w:rsidR="006F4D67" w:rsidRPr="00F52680">
      <w:pPr>
        <w:ind w:left="426"/>
        <w:jc w:val="both"/>
      </w:pPr>
      <w:r w:rsidRPr="00F52680">
        <w:t xml:space="preserve">Iznos dražbovnog koraka: </w:t>
      </w:r>
      <w:r>
        <w:t>1.0</w:t>
      </w:r>
      <w:r w:rsidRPr="00F52680">
        <w:t>00,00 kuna</w:t>
      </w:r>
    </w:p>
    <w:p w:rsidRDefault="006F4D67" w:rsidP="006F4D67" w:rsidR="006F4D67" w:rsidRPr="00F52680">
      <w:pPr>
        <w:ind w:left="426"/>
        <w:jc w:val="both"/>
      </w:pPr>
      <w:r w:rsidRPr="00F52680">
        <w:t>Oznaka elektroničke javne dražbe: prva</w:t>
      </w:r>
    </w:p>
    <w:p w:rsidRDefault="006F4D67" w:rsidP="006F4D67" w:rsidR="006F4D67" w:rsidRPr="00F52680">
      <w:pPr>
        <w:ind w:left="426"/>
        <w:jc w:val="both"/>
      </w:pPr>
      <w:r w:rsidRPr="00F52680">
        <w:t>Redni broje održavanja elektroničke javne dražbe: prvi put</w:t>
      </w:r>
    </w:p>
    <w:p w:rsidRDefault="006F4D67" w:rsidP="006F4D67" w:rsidR="006F4D67">
      <w:pPr>
        <w:ind w:left="426"/>
        <w:jc w:val="both"/>
      </w:pPr>
      <w:r w:rsidRPr="00F52680">
        <w:t xml:space="preserve">Iznos jamčevine koju ponuditelj mora uplatiti: </w:t>
      </w:r>
      <w:r>
        <w:t>10</w:t>
      </w:r>
      <w:r w:rsidRPr="00F52680">
        <w:t xml:space="preserve"> % od utvrđene vrijednosti, a što iznosi: </w:t>
      </w:r>
      <w:r>
        <w:t>50.450,00</w:t>
      </w:r>
      <w:r w:rsidRPr="00F52680">
        <w:t xml:space="preserve"> kuna</w:t>
      </w:r>
    </w:p>
    <w:p w:rsidRDefault="006F4D67" w:rsidP="006F4D67" w:rsidR="006F4D67">
      <w:pPr>
        <w:suppressAutoHyphens/>
        <w:jc w:val="both"/>
      </w:pPr>
    </w:p>
    <w:p w:rsidRDefault="006F4D67" w:rsidP="006F4D67" w:rsidR="006F4D67" w:rsidRPr="00BD6BE7">
      <w:pPr>
        <w:numPr>
          <w:ilvl w:val="0"/>
          <w:numId w:val="12"/>
        </w:numPr>
        <w:ind w:hanging="426" w:left="426"/>
        <w:jc w:val="both"/>
        <w:rPr>
          <w:color w:val="000000"/>
        </w:rPr>
      </w:pPr>
      <w:proofErr w:type="spellStart"/>
      <w:r w:rsidRPr="00BD6BE7">
        <w:rPr>
          <w:b/>
          <w:color w:val="000000"/>
        </w:rPr>
        <w:t>zk.ul</w:t>
      </w:r>
      <w:proofErr w:type="spellEnd"/>
      <w:r w:rsidRPr="00BD6BE7">
        <w:rPr>
          <w:b/>
          <w:color w:val="000000"/>
        </w:rPr>
        <w:t>. 1015</w:t>
      </w:r>
      <w:r w:rsidRPr="00063789">
        <w:rPr>
          <w:b/>
          <w:color w:val="000000"/>
        </w:rPr>
        <w:t xml:space="preserve"> </w:t>
      </w:r>
      <w:r w:rsidRPr="0074237D">
        <w:rPr>
          <w:b/>
          <w:color w:val="000000"/>
        </w:rPr>
        <w:t>k.o. Donji Miholjac</w:t>
      </w:r>
      <w:r w:rsidRPr="00BD6BE7">
        <w:rPr>
          <w:b/>
          <w:color w:val="000000"/>
        </w:rPr>
        <w:t>, kč.br. 1672/1</w:t>
      </w:r>
    </w:p>
    <w:p w:rsidRDefault="006F4D67" w:rsidP="006F4D67" w:rsidR="006F4D67" w:rsidRPr="00063789">
      <w:pPr>
        <w:ind w:left="360"/>
        <w:jc w:val="both"/>
        <w:rPr>
          <w:b/>
          <w:color w:val="000000"/>
        </w:rPr>
      </w:pPr>
      <w:r w:rsidRPr="00063789">
        <w:rPr>
          <w:b/>
          <w:color w:val="000000"/>
        </w:rPr>
        <w:t>Suvlasnički dio: 194/10000 ETAŽNO VLASNIŠTVO (E-38)</w:t>
      </w:r>
    </w:p>
    <w:p w:rsidRDefault="006F4D67" w:rsidP="006F4D67" w:rsidR="006F4D67" w:rsidRPr="00063789">
      <w:pPr>
        <w:ind w:left="360"/>
        <w:jc w:val="both"/>
        <w:rPr>
          <w:b/>
          <w:color w:val="000000"/>
        </w:rPr>
      </w:pPr>
      <w:r w:rsidRPr="00063789">
        <w:rPr>
          <w:b/>
          <w:color w:val="000000"/>
        </w:rPr>
        <w:t xml:space="preserve">1. STAN 9 na II. katu, ukupne površine 45,46 m²,  te sa </w:t>
      </w:r>
      <w:proofErr w:type="spellStart"/>
      <w:r w:rsidRPr="00063789">
        <w:rPr>
          <w:b/>
          <w:color w:val="000000"/>
        </w:rPr>
        <w:t>pripatkom</w:t>
      </w:r>
      <w:proofErr w:type="spellEnd"/>
      <w:r w:rsidRPr="00063789">
        <w:rPr>
          <w:b/>
          <w:color w:val="000000"/>
        </w:rPr>
        <w:t>:  parkiralište 11, ukupne površine 11,04 m²,</w:t>
      </w:r>
    </w:p>
    <w:p w:rsidRDefault="006F4D67" w:rsidP="006F4D67" w:rsidR="006F4D67" w:rsidRPr="00F52680">
      <w:pPr>
        <w:pStyle w:val="Odlomakpopisa"/>
        <w:ind w:left="360"/>
      </w:pPr>
      <w:r w:rsidRPr="00F52680">
        <w:lastRenderedPageBreak/>
        <w:t>Minimalna zakonska cijena ispod koje se nekretnin</w:t>
      </w:r>
      <w:r>
        <w:t>e</w:t>
      </w:r>
      <w:r w:rsidRPr="00F52680">
        <w:t xml:space="preserve"> ne mo</w:t>
      </w:r>
      <w:r>
        <w:t>gu</w:t>
      </w:r>
      <w:r w:rsidRPr="00F52680">
        <w:t xml:space="preserve"> prodati: 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prvoj dražbi ispod </w:t>
      </w:r>
      <w:r>
        <w:t>280.425</w:t>
      </w:r>
      <w:r w:rsidRPr="00F52680">
        <w:t>,</w:t>
      </w:r>
      <w:r>
        <w:t>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drugoj dražbi ispod </w:t>
      </w:r>
      <w:r>
        <w:t>186.950,0</w:t>
      </w:r>
      <w:r w:rsidRPr="00F52680">
        <w:t>0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trećoj dražbi ispod </w:t>
      </w:r>
      <w:r>
        <w:t>93.475,00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na četvrtoj dražbi nekretnina se prodaje po početnoj cijeni od 1,00 kn.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(čl. 247 st. 6 SZ)</w:t>
      </w:r>
    </w:p>
    <w:p w:rsidRDefault="006F4D67" w:rsidP="006F4D67" w:rsidR="006F4D67" w:rsidRPr="00F52680">
      <w:pPr>
        <w:pStyle w:val="Odlomakpopisa"/>
      </w:pPr>
    </w:p>
    <w:p w:rsidRDefault="006F4D67" w:rsidP="006F4D67" w:rsidR="006F4D67" w:rsidRPr="00F52680">
      <w:pPr>
        <w:pStyle w:val="Odlomakpopisa"/>
        <w:ind w:left="360"/>
      </w:pPr>
      <w:r w:rsidRPr="00F52680">
        <w:t>Početna cijena za nadmetanje: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prvoj dražbi ispod </w:t>
      </w:r>
      <w:r>
        <w:t>280.425,00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drugoj dražbi ispod </w:t>
      </w:r>
      <w:r>
        <w:t>186.950,00</w:t>
      </w:r>
      <w:r w:rsidRPr="00F52680">
        <w:t xml:space="preserve">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trećoj dražbi ispod </w:t>
      </w:r>
      <w:r>
        <w:t>93.475</w:t>
      </w:r>
      <w:r w:rsidRPr="00F52680">
        <w:t>,</w:t>
      </w:r>
      <w:r>
        <w:t>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četvrtoj dražbi nekretnina se prodaje po početnoj cijeni od 1,00 kn (čl. 247 st. 6 SZ)</w:t>
      </w:r>
    </w:p>
    <w:p w:rsidRDefault="006F4D67" w:rsidP="006F4D67" w:rsidR="006F4D67" w:rsidRPr="00F52680">
      <w:pPr>
        <w:ind w:left="426"/>
        <w:jc w:val="both"/>
      </w:pPr>
    </w:p>
    <w:p w:rsidRDefault="006F4D67" w:rsidP="006F4D67" w:rsidR="006F4D67" w:rsidRPr="00F52680">
      <w:pPr>
        <w:ind w:left="426"/>
        <w:jc w:val="both"/>
      </w:pPr>
      <w:r w:rsidRPr="00F52680">
        <w:t xml:space="preserve">Iznos dražbovnog koraka: </w:t>
      </w:r>
      <w:r>
        <w:t>1.0</w:t>
      </w:r>
      <w:r w:rsidRPr="00F52680">
        <w:t>00,00 kuna</w:t>
      </w:r>
    </w:p>
    <w:p w:rsidRDefault="006F4D67" w:rsidP="006F4D67" w:rsidR="006F4D67" w:rsidRPr="00F52680">
      <w:pPr>
        <w:ind w:left="426"/>
        <w:jc w:val="both"/>
      </w:pPr>
      <w:r w:rsidRPr="00F52680">
        <w:t>Oznaka elektroničke javne dražbe: prva</w:t>
      </w:r>
    </w:p>
    <w:p w:rsidRDefault="006F4D67" w:rsidP="006F4D67" w:rsidR="006F4D67" w:rsidRPr="00F52680">
      <w:pPr>
        <w:ind w:left="426"/>
        <w:jc w:val="both"/>
      </w:pPr>
      <w:r w:rsidRPr="00F52680">
        <w:t>Redni broje održavanja elektroničke javne dražbe: prvi put</w:t>
      </w:r>
    </w:p>
    <w:p w:rsidRDefault="006F4D67" w:rsidP="006F4D67" w:rsidR="006F4D67">
      <w:pPr>
        <w:ind w:left="426"/>
        <w:jc w:val="both"/>
      </w:pPr>
      <w:r w:rsidRPr="00F52680">
        <w:t xml:space="preserve">Iznos jamčevine koju ponuditelj mora uplatiti: </w:t>
      </w:r>
      <w:r>
        <w:t>10</w:t>
      </w:r>
      <w:r w:rsidRPr="00F52680">
        <w:t xml:space="preserve"> % od utvrđene vrijednosti, a što iznosi: </w:t>
      </w:r>
      <w:r>
        <w:t>37.390,00</w:t>
      </w:r>
      <w:r w:rsidRPr="00F52680">
        <w:t xml:space="preserve"> kuna</w:t>
      </w:r>
    </w:p>
    <w:p w:rsidRDefault="006F4D67" w:rsidP="006F4D67" w:rsidR="006F4D67">
      <w:pPr>
        <w:suppressAutoHyphens/>
        <w:jc w:val="both"/>
      </w:pPr>
    </w:p>
    <w:p w:rsidRDefault="006F4D67" w:rsidP="006F4D67" w:rsidR="006F4D67" w:rsidRPr="00BD6BE7">
      <w:pPr>
        <w:numPr>
          <w:ilvl w:val="0"/>
          <w:numId w:val="12"/>
        </w:numPr>
        <w:ind w:hanging="426" w:left="284"/>
        <w:jc w:val="both"/>
        <w:rPr>
          <w:color w:val="000000"/>
        </w:rPr>
      </w:pPr>
      <w:proofErr w:type="spellStart"/>
      <w:r w:rsidRPr="00BD6BE7">
        <w:rPr>
          <w:b/>
          <w:color w:val="000000"/>
        </w:rPr>
        <w:t>zk.ul</w:t>
      </w:r>
      <w:proofErr w:type="spellEnd"/>
      <w:r w:rsidRPr="00BD6BE7">
        <w:rPr>
          <w:b/>
          <w:color w:val="000000"/>
        </w:rPr>
        <w:t>. 1015</w:t>
      </w:r>
      <w:r w:rsidRPr="00063789">
        <w:rPr>
          <w:b/>
          <w:color w:val="000000"/>
        </w:rPr>
        <w:t xml:space="preserve"> </w:t>
      </w:r>
      <w:r w:rsidRPr="0074237D">
        <w:rPr>
          <w:b/>
          <w:color w:val="000000"/>
        </w:rPr>
        <w:t>k.o. Donji Miholjac</w:t>
      </w:r>
      <w:r w:rsidRPr="00BD6BE7">
        <w:rPr>
          <w:b/>
          <w:color w:val="000000"/>
        </w:rPr>
        <w:t>, kč.br. 1672/1</w:t>
      </w:r>
    </w:p>
    <w:p w:rsidRDefault="006F4D67" w:rsidP="006F4D67" w:rsidR="006F4D67" w:rsidRPr="0085204F">
      <w:pPr>
        <w:ind w:left="360"/>
        <w:jc w:val="both"/>
        <w:rPr>
          <w:b/>
          <w:color w:val="000000"/>
        </w:rPr>
      </w:pPr>
      <w:r w:rsidRPr="0085204F">
        <w:rPr>
          <w:b/>
          <w:color w:val="000000"/>
        </w:rPr>
        <w:t xml:space="preserve">Suvlasnički dio: 298/10000 ETAŽNO VLASNIŠTVO (E-40), </w:t>
      </w:r>
    </w:p>
    <w:p w:rsidRDefault="006F4D67" w:rsidP="006F4D67" w:rsidR="006F4D67" w:rsidRPr="0085204F">
      <w:pPr>
        <w:ind w:left="360"/>
        <w:jc w:val="both"/>
        <w:rPr>
          <w:b/>
          <w:color w:val="000000"/>
        </w:rPr>
      </w:pPr>
      <w:r w:rsidRPr="0085204F">
        <w:rPr>
          <w:b/>
          <w:color w:val="000000"/>
        </w:rPr>
        <w:t xml:space="preserve">1. STAN 11 na II. katu, ukupne površine 66,55 m²,  te sa </w:t>
      </w:r>
      <w:proofErr w:type="spellStart"/>
      <w:r w:rsidRPr="0085204F">
        <w:rPr>
          <w:b/>
          <w:color w:val="000000"/>
        </w:rPr>
        <w:t>pripatcima</w:t>
      </w:r>
      <w:proofErr w:type="spellEnd"/>
      <w:r w:rsidRPr="0085204F">
        <w:rPr>
          <w:b/>
          <w:color w:val="000000"/>
        </w:rPr>
        <w:t>: balkon i  parkiralište 21, ukupne površine 17,25  m²</w:t>
      </w:r>
    </w:p>
    <w:p w:rsidRDefault="006F4D67" w:rsidP="006F4D67" w:rsidR="006F4D67" w:rsidRPr="00F52680">
      <w:pPr>
        <w:pStyle w:val="Odlomakpopisa"/>
        <w:ind w:left="360"/>
      </w:pPr>
      <w:r w:rsidRPr="00F52680">
        <w:t>Minimalna zakonska cijena ispod koje se nekretnin</w:t>
      </w:r>
      <w:r>
        <w:t>e</w:t>
      </w:r>
      <w:r w:rsidRPr="00F52680">
        <w:t xml:space="preserve"> ne mo</w:t>
      </w:r>
      <w:r>
        <w:t>gu</w:t>
      </w:r>
      <w:r w:rsidRPr="00F52680">
        <w:t xml:space="preserve"> prodati: 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prvoj dražbi ispod </w:t>
      </w:r>
      <w:r>
        <w:t>414.225</w:t>
      </w:r>
      <w:r w:rsidRPr="00F52680">
        <w:t>,</w:t>
      </w:r>
      <w:r>
        <w:t>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drugoj dražbi ispod </w:t>
      </w:r>
      <w:r>
        <w:t>276.150,0</w:t>
      </w:r>
      <w:r w:rsidRPr="00F52680">
        <w:t>0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trećoj dražbi ispod </w:t>
      </w:r>
      <w:r>
        <w:t>138.075,00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na četvrtoj dražbi nekretnina se prodaje po početnoj cijeni od 1,00 kn.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(čl. 247 st. 6 SZ)</w:t>
      </w:r>
    </w:p>
    <w:p w:rsidRDefault="006F4D67" w:rsidP="006F4D67" w:rsidR="006F4D67" w:rsidRPr="00F52680">
      <w:pPr>
        <w:pStyle w:val="Odlomakpopisa"/>
      </w:pPr>
    </w:p>
    <w:p w:rsidRDefault="006F4D67" w:rsidP="006F4D67" w:rsidR="006F4D67" w:rsidRPr="00F52680">
      <w:pPr>
        <w:pStyle w:val="Odlomakpopisa"/>
        <w:ind w:left="360"/>
      </w:pPr>
      <w:r w:rsidRPr="00F52680">
        <w:t>Početna cijena za nadmetanje: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prvoj dražbi ispod </w:t>
      </w:r>
      <w:r>
        <w:t>414.225,00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drugoj dražbi ispod </w:t>
      </w:r>
      <w:r>
        <w:t>276.150,00</w:t>
      </w:r>
      <w:r w:rsidRPr="00F52680">
        <w:t xml:space="preserve">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trećoj dražbi ispod </w:t>
      </w:r>
      <w:r>
        <w:t>138.075</w:t>
      </w:r>
      <w:r w:rsidRPr="00F52680">
        <w:t>,</w:t>
      </w:r>
      <w:r>
        <w:t>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četvrtoj dražbi nekretnina se prodaje po početnoj cijeni od 1,00 kn (čl. 247 st. 6 SZ)</w:t>
      </w:r>
    </w:p>
    <w:p w:rsidRDefault="006F4D67" w:rsidP="006F4D67" w:rsidR="006F4D67" w:rsidRPr="00F52680">
      <w:pPr>
        <w:ind w:left="426"/>
        <w:jc w:val="both"/>
      </w:pPr>
    </w:p>
    <w:p w:rsidRDefault="006F4D67" w:rsidP="006F4D67" w:rsidR="006F4D67" w:rsidRPr="00F52680">
      <w:pPr>
        <w:ind w:left="426"/>
        <w:jc w:val="both"/>
      </w:pPr>
      <w:r w:rsidRPr="00F52680">
        <w:t xml:space="preserve">Iznos dražbovnog koraka: </w:t>
      </w:r>
      <w:r>
        <w:t>1.0</w:t>
      </w:r>
      <w:r w:rsidRPr="00F52680">
        <w:t>00,00 kuna</w:t>
      </w:r>
    </w:p>
    <w:p w:rsidRDefault="006F4D67" w:rsidP="006F4D67" w:rsidR="006F4D67" w:rsidRPr="00F52680">
      <w:pPr>
        <w:ind w:left="426"/>
        <w:jc w:val="both"/>
      </w:pPr>
      <w:r w:rsidRPr="00F52680">
        <w:t>Oznaka elektroničke javne dražbe: prva</w:t>
      </w:r>
    </w:p>
    <w:p w:rsidRDefault="006F4D67" w:rsidP="006F4D67" w:rsidR="006F4D67" w:rsidRPr="00F52680">
      <w:pPr>
        <w:ind w:left="426"/>
        <w:jc w:val="both"/>
      </w:pPr>
      <w:r w:rsidRPr="00F52680">
        <w:t>Redni broje održavanja elektroničke javne dražbe: prvi put</w:t>
      </w:r>
    </w:p>
    <w:p w:rsidRDefault="006F4D67" w:rsidP="006F4D67" w:rsidR="006F4D67">
      <w:pPr>
        <w:ind w:left="426"/>
        <w:jc w:val="both"/>
      </w:pPr>
      <w:r w:rsidRPr="00F52680">
        <w:t xml:space="preserve">Iznos jamčevine koju ponuditelj mora uplatiti: </w:t>
      </w:r>
      <w:r>
        <w:t>10</w:t>
      </w:r>
      <w:r w:rsidRPr="00F52680">
        <w:t xml:space="preserve"> % od utvrđene vrijednosti, a što iznosi: </w:t>
      </w:r>
      <w:r>
        <w:t>55.230,00</w:t>
      </w:r>
      <w:r w:rsidRPr="00F52680">
        <w:t xml:space="preserve"> kuna</w:t>
      </w:r>
    </w:p>
    <w:p w:rsidRDefault="006F4D67" w:rsidP="006F4D67" w:rsidR="006F4D67">
      <w:pPr>
        <w:suppressAutoHyphens/>
        <w:jc w:val="both"/>
      </w:pPr>
    </w:p>
    <w:p w:rsidRDefault="006F4D67" w:rsidP="006F4D67" w:rsidR="006F4D67" w:rsidRPr="00BD6BE7">
      <w:pPr>
        <w:numPr>
          <w:ilvl w:val="0"/>
          <w:numId w:val="12"/>
        </w:numPr>
        <w:ind w:hanging="426" w:left="284"/>
        <w:jc w:val="both"/>
        <w:rPr>
          <w:color w:val="000000"/>
        </w:rPr>
      </w:pPr>
      <w:proofErr w:type="spellStart"/>
      <w:r w:rsidRPr="00BD6BE7">
        <w:rPr>
          <w:b/>
          <w:color w:val="000000"/>
        </w:rPr>
        <w:t>zk.ul</w:t>
      </w:r>
      <w:proofErr w:type="spellEnd"/>
      <w:r w:rsidRPr="00BD6BE7">
        <w:rPr>
          <w:b/>
          <w:color w:val="000000"/>
        </w:rPr>
        <w:t>. 1015</w:t>
      </w:r>
      <w:r w:rsidRPr="00063789">
        <w:rPr>
          <w:b/>
          <w:color w:val="000000"/>
        </w:rPr>
        <w:t xml:space="preserve"> </w:t>
      </w:r>
      <w:r w:rsidRPr="0074237D">
        <w:rPr>
          <w:b/>
          <w:color w:val="000000"/>
        </w:rPr>
        <w:t>k.o. Donji Miholjac</w:t>
      </w:r>
      <w:r w:rsidRPr="00BD6BE7">
        <w:rPr>
          <w:b/>
          <w:color w:val="000000"/>
        </w:rPr>
        <w:t>, kč.br. 1672/1</w:t>
      </w:r>
    </w:p>
    <w:p w:rsidRDefault="006F4D67" w:rsidP="006F4D67" w:rsidR="006F4D67" w:rsidRPr="0085204F">
      <w:pPr>
        <w:ind w:left="360"/>
        <w:jc w:val="both"/>
        <w:rPr>
          <w:b/>
          <w:color w:val="000000"/>
        </w:rPr>
      </w:pPr>
      <w:r w:rsidRPr="0085204F">
        <w:rPr>
          <w:b/>
          <w:color w:val="000000"/>
        </w:rPr>
        <w:t>Suvlasnički dio: 248/10000 ETAŽNO VLASNIŠTVO (E-41)</w:t>
      </w:r>
    </w:p>
    <w:p w:rsidRDefault="006F4D67" w:rsidP="006F4D67" w:rsidR="006F4D67" w:rsidRPr="0085204F">
      <w:pPr>
        <w:ind w:left="360"/>
        <w:jc w:val="both"/>
        <w:rPr>
          <w:b/>
          <w:color w:val="000000"/>
        </w:rPr>
      </w:pPr>
      <w:r w:rsidRPr="0085204F">
        <w:rPr>
          <w:b/>
          <w:color w:val="000000"/>
        </w:rPr>
        <w:t xml:space="preserve"> 1. STAN 12 na II. katu, ukupne površine 58,54 m²,  te sa </w:t>
      </w:r>
      <w:proofErr w:type="spellStart"/>
      <w:r w:rsidRPr="0085204F">
        <w:rPr>
          <w:b/>
          <w:color w:val="000000"/>
        </w:rPr>
        <w:t>pripatkom</w:t>
      </w:r>
      <w:proofErr w:type="spellEnd"/>
      <w:r w:rsidRPr="0085204F">
        <w:rPr>
          <w:b/>
          <w:color w:val="000000"/>
        </w:rPr>
        <w:t xml:space="preserve">  parkiralište 19, ukupne površine 11,04  m²</w:t>
      </w:r>
    </w:p>
    <w:p w:rsidRDefault="006F4D67" w:rsidP="006F4D67" w:rsidR="006F4D67" w:rsidRPr="00F52680">
      <w:pPr>
        <w:pStyle w:val="Odlomakpopisa"/>
        <w:ind w:left="360"/>
      </w:pPr>
      <w:r w:rsidRPr="00F52680">
        <w:t>Minimalna zakonska cijena ispod koje se nekretnin</w:t>
      </w:r>
      <w:r>
        <w:t>e</w:t>
      </w:r>
      <w:r w:rsidRPr="00F52680">
        <w:t xml:space="preserve"> ne mo</w:t>
      </w:r>
      <w:r>
        <w:t>gu</w:t>
      </w:r>
      <w:r w:rsidRPr="00F52680">
        <w:t xml:space="preserve"> prodati: 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prvoj dražbi ispod </w:t>
      </w:r>
      <w:r>
        <w:t>363.525</w:t>
      </w:r>
      <w:r w:rsidRPr="00F52680">
        <w:t>,</w:t>
      </w:r>
      <w:r>
        <w:t>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lastRenderedPageBreak/>
        <w:t xml:space="preserve">na drugoj dražbi ispod </w:t>
      </w:r>
      <w:r>
        <w:t>242.350,0</w:t>
      </w:r>
      <w:r w:rsidRPr="00F52680">
        <w:t>0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trećoj dražbi ispod </w:t>
      </w:r>
      <w:r>
        <w:t>121.175,00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na četvrtoj dražbi nekretnina se prodaje po početnoj cijeni od 1,00 kn.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(čl. 247 st. 6 SZ)</w:t>
      </w:r>
    </w:p>
    <w:p w:rsidRDefault="006F4D67" w:rsidP="006F4D67" w:rsidR="006F4D67" w:rsidRPr="00F52680">
      <w:pPr>
        <w:pStyle w:val="Odlomakpopisa"/>
      </w:pPr>
    </w:p>
    <w:p w:rsidRDefault="006F4D67" w:rsidP="006F4D67" w:rsidR="006F4D67" w:rsidRPr="00F52680">
      <w:pPr>
        <w:pStyle w:val="Odlomakpopisa"/>
        <w:ind w:left="360"/>
      </w:pPr>
      <w:r w:rsidRPr="00F52680">
        <w:t>Početna cijena za nadmetanje: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prvoj dražbi ispod </w:t>
      </w:r>
      <w:r>
        <w:t>363.525,00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drugoj dražbi ispod </w:t>
      </w:r>
      <w:r>
        <w:t>242.350,00</w:t>
      </w:r>
      <w:r w:rsidRPr="00F52680">
        <w:t xml:space="preserve">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trećoj dražbi ispod </w:t>
      </w:r>
      <w:r>
        <w:t>121.175</w:t>
      </w:r>
      <w:r w:rsidRPr="00F52680">
        <w:t>,</w:t>
      </w:r>
      <w:r>
        <w:t>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četvrtoj dražbi nekretnina se prodaje po početnoj cijeni od 1,00 kn (čl. 247 st. 6 SZ)</w:t>
      </w:r>
    </w:p>
    <w:p w:rsidRDefault="006F4D67" w:rsidP="006F4D67" w:rsidR="006F4D67" w:rsidRPr="00F52680">
      <w:pPr>
        <w:ind w:left="426"/>
        <w:jc w:val="both"/>
      </w:pPr>
    </w:p>
    <w:p w:rsidRDefault="006F4D67" w:rsidP="006F4D67" w:rsidR="006F4D67" w:rsidRPr="00F52680">
      <w:pPr>
        <w:ind w:left="426"/>
        <w:jc w:val="both"/>
      </w:pPr>
      <w:r w:rsidRPr="00F52680">
        <w:t xml:space="preserve">Iznos dražbovnog koraka: </w:t>
      </w:r>
      <w:r>
        <w:t>1.0</w:t>
      </w:r>
      <w:r w:rsidRPr="00F52680">
        <w:t>00,00 kuna</w:t>
      </w:r>
    </w:p>
    <w:p w:rsidRDefault="006F4D67" w:rsidP="006F4D67" w:rsidR="006F4D67" w:rsidRPr="00F52680">
      <w:pPr>
        <w:ind w:left="426"/>
        <w:jc w:val="both"/>
      </w:pPr>
      <w:r w:rsidRPr="00F52680">
        <w:t>Oznaka elektroničke javne dražbe: prva</w:t>
      </w:r>
    </w:p>
    <w:p w:rsidRDefault="006F4D67" w:rsidP="006F4D67" w:rsidR="006F4D67" w:rsidRPr="00F52680">
      <w:pPr>
        <w:ind w:left="426"/>
        <w:jc w:val="both"/>
      </w:pPr>
      <w:r w:rsidRPr="00F52680">
        <w:t>Redni broje održavanja elektroničke javne dražbe: prvi put</w:t>
      </w:r>
    </w:p>
    <w:p w:rsidRDefault="006F4D67" w:rsidP="006F4D67" w:rsidR="006F4D67">
      <w:pPr>
        <w:ind w:left="426"/>
        <w:jc w:val="both"/>
      </w:pPr>
      <w:r w:rsidRPr="00F52680">
        <w:t xml:space="preserve">Iznos jamčevine koju ponuditelj mora uplatiti: </w:t>
      </w:r>
      <w:r>
        <w:t>10</w:t>
      </w:r>
      <w:r w:rsidRPr="00F52680">
        <w:t xml:space="preserve"> % od utvrđene vrijednosti, a što iznosi: </w:t>
      </w:r>
      <w:r>
        <w:t>48.470,00</w:t>
      </w:r>
      <w:r w:rsidRPr="00F52680">
        <w:t xml:space="preserve"> kuna</w:t>
      </w:r>
    </w:p>
    <w:p w:rsidRDefault="006F4D67" w:rsidP="006F4D67" w:rsidR="006F4D67">
      <w:pPr>
        <w:suppressAutoHyphens/>
        <w:jc w:val="both"/>
      </w:pPr>
    </w:p>
    <w:p w:rsidRDefault="006F4D67" w:rsidP="006F4D67" w:rsidR="006F4D67" w:rsidRPr="00BD6BE7">
      <w:pPr>
        <w:numPr>
          <w:ilvl w:val="0"/>
          <w:numId w:val="12"/>
        </w:numPr>
        <w:ind w:hanging="426" w:left="284"/>
        <w:jc w:val="both"/>
        <w:rPr>
          <w:color w:val="000000"/>
        </w:rPr>
      </w:pPr>
      <w:proofErr w:type="spellStart"/>
      <w:r w:rsidRPr="00BD6BE7">
        <w:rPr>
          <w:b/>
          <w:color w:val="000000"/>
        </w:rPr>
        <w:t>zk.ul</w:t>
      </w:r>
      <w:proofErr w:type="spellEnd"/>
      <w:r w:rsidRPr="00BD6BE7">
        <w:rPr>
          <w:b/>
          <w:color w:val="000000"/>
        </w:rPr>
        <w:t>. 1015</w:t>
      </w:r>
      <w:r w:rsidRPr="00063789">
        <w:rPr>
          <w:b/>
          <w:color w:val="000000"/>
        </w:rPr>
        <w:t xml:space="preserve"> </w:t>
      </w:r>
      <w:r w:rsidRPr="0074237D">
        <w:rPr>
          <w:b/>
          <w:color w:val="000000"/>
        </w:rPr>
        <w:t>k.o. Donji Miholjac</w:t>
      </w:r>
      <w:r w:rsidRPr="00BD6BE7">
        <w:rPr>
          <w:b/>
          <w:color w:val="000000"/>
        </w:rPr>
        <w:t>, kč.br. 1672/1</w:t>
      </w:r>
    </w:p>
    <w:p w:rsidRDefault="006F4D67" w:rsidP="006F4D67" w:rsidR="006F4D67" w:rsidRPr="003C3AEE">
      <w:pPr>
        <w:ind w:left="360"/>
        <w:jc w:val="both"/>
        <w:rPr>
          <w:b/>
          <w:color w:val="000000"/>
        </w:rPr>
      </w:pPr>
      <w:r w:rsidRPr="003C3AEE">
        <w:rPr>
          <w:b/>
          <w:color w:val="000000"/>
        </w:rPr>
        <w:t xml:space="preserve">Suvlasnički dio: 248/10000 ETAŽNO VLASNIŠTVO (E-42)   </w:t>
      </w:r>
    </w:p>
    <w:p w:rsidRDefault="006F4D67" w:rsidP="006F4D67" w:rsidR="006F4D67" w:rsidRPr="003C3AEE">
      <w:pPr>
        <w:ind w:left="360"/>
        <w:jc w:val="both"/>
        <w:rPr>
          <w:b/>
          <w:color w:val="000000"/>
        </w:rPr>
      </w:pPr>
      <w:r w:rsidRPr="003C3AEE">
        <w:rPr>
          <w:b/>
          <w:color w:val="000000"/>
        </w:rPr>
        <w:t xml:space="preserve"> 1. STAN 13 na II. katu, površine 58,54 m²,  te sa </w:t>
      </w:r>
      <w:proofErr w:type="spellStart"/>
      <w:r w:rsidRPr="003C3AEE">
        <w:rPr>
          <w:b/>
          <w:color w:val="000000"/>
        </w:rPr>
        <w:t>pripatkom</w:t>
      </w:r>
      <w:proofErr w:type="spellEnd"/>
      <w:r w:rsidRPr="003C3AEE">
        <w:rPr>
          <w:b/>
          <w:color w:val="000000"/>
        </w:rPr>
        <w:t xml:space="preserve">   parkiralište 20, ukupne površine 11,04  m²</w:t>
      </w:r>
    </w:p>
    <w:p w:rsidRDefault="006F4D67" w:rsidP="006F4D67" w:rsidR="006F4D67" w:rsidRPr="00F52680">
      <w:pPr>
        <w:pStyle w:val="Odlomakpopisa"/>
        <w:ind w:left="360"/>
      </w:pPr>
      <w:r w:rsidRPr="00F52680">
        <w:t>Minimalna zakonska cijena ispod koje se nekretnin</w:t>
      </w:r>
      <w:r>
        <w:t>e</w:t>
      </w:r>
      <w:r w:rsidRPr="00F52680">
        <w:t xml:space="preserve"> ne mo</w:t>
      </w:r>
      <w:r>
        <w:t>gu</w:t>
      </w:r>
      <w:r w:rsidRPr="00F52680">
        <w:t xml:space="preserve"> prodati: 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prvoj dražbi ispod </w:t>
      </w:r>
      <w:r>
        <w:t>363.525</w:t>
      </w:r>
      <w:r w:rsidRPr="00F52680">
        <w:t>,</w:t>
      </w:r>
      <w:r>
        <w:t>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drugoj dražbi ispod </w:t>
      </w:r>
      <w:r>
        <w:t>242.350,0</w:t>
      </w:r>
      <w:r w:rsidRPr="00F52680">
        <w:t>0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trećoj dražbi ispod </w:t>
      </w:r>
      <w:r>
        <w:t>121.175,00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na četvrtoj dražbi nekretnina se prodaje po početnoj cijeni od 1,00 kn.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(čl. 247 st. 6 SZ)</w:t>
      </w:r>
    </w:p>
    <w:p w:rsidRDefault="006F4D67" w:rsidP="006F4D67" w:rsidR="006F4D67" w:rsidRPr="00F52680">
      <w:pPr>
        <w:pStyle w:val="Odlomakpopisa"/>
      </w:pPr>
    </w:p>
    <w:p w:rsidRDefault="006F4D67" w:rsidP="006F4D67" w:rsidR="006F4D67" w:rsidRPr="00F52680">
      <w:pPr>
        <w:pStyle w:val="Odlomakpopisa"/>
        <w:ind w:left="360"/>
      </w:pPr>
      <w:r w:rsidRPr="00F52680">
        <w:t>Početna cijena za nadmetanje: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prvoj dražbi ispod </w:t>
      </w:r>
      <w:r>
        <w:t>363.525,00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drugoj dražbi ispod </w:t>
      </w:r>
      <w:r>
        <w:t>242.350,00</w:t>
      </w:r>
      <w:r w:rsidRPr="00F52680">
        <w:t xml:space="preserve">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trećoj dražbi ispod </w:t>
      </w:r>
      <w:r>
        <w:t>121.175</w:t>
      </w:r>
      <w:r w:rsidRPr="00F52680">
        <w:t>,</w:t>
      </w:r>
      <w:r>
        <w:t>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četvrtoj dražbi nekretnina se prodaje po početnoj cijeni od 1,00 kn (čl. 247 st. 6 SZ)</w:t>
      </w:r>
    </w:p>
    <w:p w:rsidRDefault="006F4D67" w:rsidP="006F4D67" w:rsidR="006F4D67" w:rsidRPr="00F52680">
      <w:pPr>
        <w:ind w:left="426"/>
        <w:jc w:val="both"/>
      </w:pPr>
    </w:p>
    <w:p w:rsidRDefault="006F4D67" w:rsidP="006F4D67" w:rsidR="006F4D67" w:rsidRPr="00F52680">
      <w:pPr>
        <w:ind w:left="426"/>
        <w:jc w:val="both"/>
      </w:pPr>
      <w:r w:rsidRPr="00F52680">
        <w:t xml:space="preserve">Iznos dražbovnog koraka: </w:t>
      </w:r>
      <w:r>
        <w:t>1.0</w:t>
      </w:r>
      <w:r w:rsidRPr="00F52680">
        <w:t>00,00 kuna</w:t>
      </w:r>
    </w:p>
    <w:p w:rsidRDefault="006F4D67" w:rsidP="006F4D67" w:rsidR="006F4D67" w:rsidRPr="00F52680">
      <w:pPr>
        <w:ind w:left="426"/>
        <w:jc w:val="both"/>
      </w:pPr>
      <w:r w:rsidRPr="00F52680">
        <w:t>Oznaka elektroničke javne dražbe: prva</w:t>
      </w:r>
    </w:p>
    <w:p w:rsidRDefault="006F4D67" w:rsidP="006F4D67" w:rsidR="006F4D67" w:rsidRPr="00F52680">
      <w:pPr>
        <w:ind w:left="426"/>
        <w:jc w:val="both"/>
      </w:pPr>
      <w:r w:rsidRPr="00F52680">
        <w:t>Redni broje održavanja elektroničke javne dražbe: prvi put</w:t>
      </w:r>
    </w:p>
    <w:p w:rsidRDefault="006F4D67" w:rsidP="006F4D67" w:rsidR="006F4D67">
      <w:pPr>
        <w:ind w:left="426"/>
        <w:jc w:val="both"/>
      </w:pPr>
      <w:r w:rsidRPr="00F52680">
        <w:t xml:space="preserve">Iznos jamčevine koju ponuditelj mora uplatiti: </w:t>
      </w:r>
      <w:r>
        <w:t>10</w:t>
      </w:r>
      <w:r w:rsidRPr="00F52680">
        <w:t xml:space="preserve"> % od utvrđene vrijednosti, a što iznosi: </w:t>
      </w:r>
      <w:r>
        <w:t>48.470,00</w:t>
      </w:r>
      <w:r w:rsidRPr="00F52680">
        <w:t xml:space="preserve"> kuna</w:t>
      </w:r>
    </w:p>
    <w:p w:rsidRDefault="006F4D67" w:rsidP="006F4D67" w:rsidR="006F4D67">
      <w:pPr>
        <w:ind w:left="426"/>
        <w:jc w:val="both"/>
      </w:pPr>
    </w:p>
    <w:p w:rsidRDefault="006F4D67" w:rsidP="006F4D67" w:rsidR="006F4D67" w:rsidRPr="00BD6BE7">
      <w:pPr>
        <w:numPr>
          <w:ilvl w:val="0"/>
          <w:numId w:val="12"/>
        </w:numPr>
        <w:ind w:hanging="426" w:left="284"/>
        <w:jc w:val="both"/>
        <w:rPr>
          <w:color w:val="000000"/>
        </w:rPr>
      </w:pPr>
      <w:proofErr w:type="spellStart"/>
      <w:r w:rsidRPr="00BD6BE7">
        <w:rPr>
          <w:b/>
          <w:color w:val="000000"/>
        </w:rPr>
        <w:t>zk.ul</w:t>
      </w:r>
      <w:proofErr w:type="spellEnd"/>
      <w:r w:rsidRPr="00BD6BE7">
        <w:rPr>
          <w:b/>
          <w:color w:val="000000"/>
        </w:rPr>
        <w:t>. 1015</w:t>
      </w:r>
      <w:r w:rsidRPr="00063789">
        <w:rPr>
          <w:b/>
          <w:color w:val="000000"/>
        </w:rPr>
        <w:t xml:space="preserve"> </w:t>
      </w:r>
      <w:r w:rsidRPr="0074237D">
        <w:rPr>
          <w:b/>
          <w:color w:val="000000"/>
        </w:rPr>
        <w:t>k.o. Donji Miholjac</w:t>
      </w:r>
      <w:r w:rsidRPr="00BD6BE7">
        <w:rPr>
          <w:b/>
          <w:color w:val="000000"/>
        </w:rPr>
        <w:t>, kč.br. 1672/1</w:t>
      </w:r>
    </w:p>
    <w:p w:rsidRDefault="006F4D67" w:rsidP="006F4D67" w:rsidR="006F4D67" w:rsidRPr="003C3AEE">
      <w:pPr>
        <w:ind w:left="360"/>
        <w:jc w:val="both"/>
        <w:rPr>
          <w:b/>
          <w:color w:val="000000"/>
        </w:rPr>
      </w:pPr>
      <w:r w:rsidRPr="003C3AEE">
        <w:rPr>
          <w:b/>
          <w:color w:val="000000"/>
        </w:rPr>
        <w:t xml:space="preserve">Suvlasnički dio: 331/10000 ETAŽNO VLASNIŠTVO (E-44)   </w:t>
      </w:r>
    </w:p>
    <w:p w:rsidRDefault="006F4D67" w:rsidP="006F4D67" w:rsidR="006F4D67" w:rsidRPr="003C3AEE">
      <w:pPr>
        <w:ind w:left="360"/>
        <w:jc w:val="both"/>
        <w:rPr>
          <w:b/>
          <w:color w:val="000000"/>
        </w:rPr>
      </w:pPr>
      <w:r w:rsidRPr="003C3AEE">
        <w:rPr>
          <w:b/>
          <w:color w:val="000000"/>
        </w:rPr>
        <w:t xml:space="preserve"> 1. STAN 15 na III. katu, površine 76,05 m²,  te sa </w:t>
      </w:r>
      <w:proofErr w:type="spellStart"/>
      <w:r w:rsidRPr="003C3AEE">
        <w:rPr>
          <w:b/>
          <w:color w:val="000000"/>
        </w:rPr>
        <w:t>pripatcima</w:t>
      </w:r>
      <w:proofErr w:type="spellEnd"/>
      <w:r w:rsidRPr="003C3AEE">
        <w:rPr>
          <w:b/>
          <w:color w:val="000000"/>
        </w:rPr>
        <w:t>: balkon i parkiralište 7 ukupne površine 17,51 m²</w:t>
      </w:r>
    </w:p>
    <w:p w:rsidRDefault="006F4D67" w:rsidP="006F4D67" w:rsidR="006F4D67" w:rsidRPr="003B1E41">
      <w:pPr>
        <w:suppressAutoHyphens/>
        <w:jc w:val="both"/>
      </w:pPr>
    </w:p>
    <w:p w:rsidRDefault="006F4D67" w:rsidP="006F4D67" w:rsidR="006F4D67" w:rsidRPr="00F52680">
      <w:pPr>
        <w:pStyle w:val="Odlomakpopisa"/>
        <w:ind w:left="360"/>
      </w:pPr>
      <w:r w:rsidRPr="00F52680">
        <w:t>Minimalna zakonska cijena ispod koje se nekretnin</w:t>
      </w:r>
      <w:r>
        <w:t>e</w:t>
      </w:r>
      <w:r w:rsidRPr="00F52680">
        <w:t xml:space="preserve"> ne mo</w:t>
      </w:r>
      <w:r>
        <w:t>gu</w:t>
      </w:r>
      <w:r w:rsidRPr="00F52680">
        <w:t xml:space="preserve"> prodati: 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prvoj dražbi ispod </w:t>
      </w:r>
      <w:r>
        <w:t>469.</w:t>
      </w:r>
      <w:r w:rsidRPr="009E49BD">
        <w:t>650</w:t>
      </w:r>
      <w:r w:rsidRPr="00F52680">
        <w:t>,</w:t>
      </w:r>
      <w:r>
        <w:t>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drugoj dražbi ispod </w:t>
      </w:r>
      <w:r>
        <w:t>313.100,0</w:t>
      </w:r>
      <w:r w:rsidRPr="00F52680">
        <w:t>0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lastRenderedPageBreak/>
        <w:t xml:space="preserve">na trećoj dražbi ispod </w:t>
      </w:r>
      <w:r>
        <w:t>156.550,00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na četvrtoj dražbi nekretnina se prodaje po početnoj cijeni od 1,00 kn.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(čl. 247 st. 6 SZ)</w:t>
      </w:r>
    </w:p>
    <w:p w:rsidRDefault="006F4D67" w:rsidP="006F4D67" w:rsidR="006F4D67" w:rsidRPr="00F52680">
      <w:pPr>
        <w:pStyle w:val="Odlomakpopisa"/>
      </w:pPr>
    </w:p>
    <w:p w:rsidRDefault="006F4D67" w:rsidP="006F4D67" w:rsidR="006F4D67" w:rsidRPr="00F52680">
      <w:pPr>
        <w:pStyle w:val="Odlomakpopisa"/>
        <w:ind w:left="360"/>
      </w:pPr>
      <w:r w:rsidRPr="00F52680">
        <w:t>Početna cijena za nadmetanje: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prvoj dražbi ispod </w:t>
      </w:r>
      <w:r>
        <w:t>469.650,00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drugoj dražbi ispod </w:t>
      </w:r>
      <w:r>
        <w:t>313.100,00</w:t>
      </w:r>
      <w:r w:rsidRPr="00F52680">
        <w:t xml:space="preserve">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trećoj dražbi ispod </w:t>
      </w:r>
      <w:r>
        <w:t>156.550</w:t>
      </w:r>
      <w:r w:rsidRPr="00F52680">
        <w:t>,</w:t>
      </w:r>
      <w:r>
        <w:t>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četvrtoj dražbi nekretnina se prodaje po početnoj cijeni od 1,00 kn (čl. 247 st. 6 SZ)</w:t>
      </w:r>
    </w:p>
    <w:p w:rsidRDefault="006F4D67" w:rsidP="006F4D67" w:rsidR="006F4D67" w:rsidRPr="00F52680">
      <w:pPr>
        <w:ind w:left="426"/>
        <w:jc w:val="both"/>
      </w:pPr>
    </w:p>
    <w:p w:rsidRDefault="006F4D67" w:rsidP="006F4D67" w:rsidR="006F4D67" w:rsidRPr="00F52680">
      <w:pPr>
        <w:ind w:left="426"/>
        <w:jc w:val="both"/>
      </w:pPr>
      <w:r w:rsidRPr="00F52680">
        <w:t xml:space="preserve">Iznos dražbovnog koraka: </w:t>
      </w:r>
      <w:r>
        <w:t>1.0</w:t>
      </w:r>
      <w:r w:rsidRPr="00F52680">
        <w:t>00,00 kuna</w:t>
      </w:r>
    </w:p>
    <w:p w:rsidRDefault="006F4D67" w:rsidP="006F4D67" w:rsidR="006F4D67" w:rsidRPr="00F52680">
      <w:pPr>
        <w:ind w:left="426"/>
        <w:jc w:val="both"/>
      </w:pPr>
      <w:r w:rsidRPr="00F52680">
        <w:t>Oznaka elektroničke javne dražbe: prva</w:t>
      </w:r>
    </w:p>
    <w:p w:rsidRDefault="006F4D67" w:rsidP="006F4D67" w:rsidR="006F4D67" w:rsidRPr="00F52680">
      <w:pPr>
        <w:ind w:left="426"/>
        <w:jc w:val="both"/>
      </w:pPr>
      <w:r w:rsidRPr="00F52680">
        <w:t>Redni broje održavanja elektroničke javne dražbe: prvi put</w:t>
      </w:r>
    </w:p>
    <w:p w:rsidRDefault="006F4D67" w:rsidP="006F4D67" w:rsidR="006F4D67">
      <w:pPr>
        <w:ind w:left="426"/>
        <w:jc w:val="both"/>
      </w:pPr>
      <w:r w:rsidRPr="00F52680">
        <w:t xml:space="preserve">Iznos jamčevine koju ponuditelj mora uplatiti: </w:t>
      </w:r>
      <w:r>
        <w:t>10</w:t>
      </w:r>
      <w:r w:rsidRPr="00F52680">
        <w:t xml:space="preserve"> % od utvrđene vrijednosti, a što iznosi: </w:t>
      </w:r>
      <w:r>
        <w:t>62.620,00</w:t>
      </w:r>
      <w:r w:rsidRPr="00F52680">
        <w:t xml:space="preserve"> kuna</w:t>
      </w:r>
    </w:p>
    <w:p w:rsidRDefault="006F4D67" w:rsidP="006F4D67" w:rsidR="006F4D67">
      <w:pPr>
        <w:suppressAutoHyphens/>
        <w:jc w:val="both"/>
        <w:rPr>
          <w:highlight w:val="yellow"/>
        </w:rPr>
      </w:pPr>
    </w:p>
    <w:p w:rsidRDefault="006F4D67" w:rsidP="006F4D67" w:rsidR="006F4D67" w:rsidRPr="00BD6BE7">
      <w:pPr>
        <w:numPr>
          <w:ilvl w:val="0"/>
          <w:numId w:val="12"/>
        </w:numPr>
        <w:ind w:hanging="426" w:left="284"/>
        <w:jc w:val="both"/>
        <w:rPr>
          <w:color w:val="000000"/>
        </w:rPr>
      </w:pPr>
      <w:proofErr w:type="spellStart"/>
      <w:r w:rsidRPr="00BD6BE7">
        <w:rPr>
          <w:b/>
          <w:color w:val="000000"/>
        </w:rPr>
        <w:t>zk.ul</w:t>
      </w:r>
      <w:proofErr w:type="spellEnd"/>
      <w:r w:rsidRPr="00BD6BE7">
        <w:rPr>
          <w:b/>
          <w:color w:val="000000"/>
        </w:rPr>
        <w:t>. 1015</w:t>
      </w:r>
      <w:r w:rsidRPr="00063789">
        <w:rPr>
          <w:b/>
          <w:color w:val="000000"/>
        </w:rPr>
        <w:t xml:space="preserve"> </w:t>
      </w:r>
      <w:r w:rsidRPr="0074237D">
        <w:rPr>
          <w:b/>
          <w:color w:val="000000"/>
        </w:rPr>
        <w:t>k.o. Donji Miholjac</w:t>
      </w:r>
      <w:r w:rsidRPr="00BD6BE7">
        <w:rPr>
          <w:b/>
          <w:color w:val="000000"/>
        </w:rPr>
        <w:t xml:space="preserve">, kč.br. 1672/1 </w:t>
      </w:r>
    </w:p>
    <w:p w:rsidRDefault="006F4D67" w:rsidP="006F4D67" w:rsidR="006F4D67" w:rsidRPr="00A53CF7">
      <w:pPr>
        <w:ind w:left="360"/>
        <w:jc w:val="both"/>
        <w:rPr>
          <w:b/>
          <w:color w:val="000000"/>
        </w:rPr>
      </w:pPr>
      <w:r w:rsidRPr="00A53CF7">
        <w:rPr>
          <w:b/>
          <w:color w:val="000000"/>
        </w:rPr>
        <w:t xml:space="preserve">Suvlasnički dio: 194/10000 ETAŽNO VLASNIŠTVO (E-45)   </w:t>
      </w:r>
    </w:p>
    <w:p w:rsidRDefault="006F4D67" w:rsidP="006F4D67" w:rsidR="006F4D67" w:rsidRPr="00A53CF7">
      <w:pPr>
        <w:ind w:left="360"/>
        <w:jc w:val="both"/>
        <w:rPr>
          <w:b/>
          <w:color w:val="000000"/>
        </w:rPr>
      </w:pPr>
      <w:r w:rsidRPr="00A53CF7">
        <w:rPr>
          <w:b/>
          <w:color w:val="000000"/>
        </w:rPr>
        <w:t xml:space="preserve"> 1. STAN 16 na III. Katu, ukupne površine 45,46 m²,  te sa </w:t>
      </w:r>
      <w:proofErr w:type="spellStart"/>
      <w:r w:rsidRPr="00A53CF7">
        <w:rPr>
          <w:b/>
          <w:color w:val="000000"/>
        </w:rPr>
        <w:t>pripatkom</w:t>
      </w:r>
      <w:proofErr w:type="spellEnd"/>
      <w:r w:rsidRPr="00A53CF7">
        <w:rPr>
          <w:b/>
          <w:color w:val="000000"/>
        </w:rPr>
        <w:t>:  parkiralište 18, ukupne površine 11,04 m²</w:t>
      </w:r>
    </w:p>
    <w:p w:rsidRDefault="006F4D67" w:rsidP="006F4D67" w:rsidR="006F4D67">
      <w:pPr>
        <w:pStyle w:val="Odlomakpopisa"/>
        <w:ind w:left="360"/>
      </w:pPr>
    </w:p>
    <w:p w:rsidRDefault="006F4D67" w:rsidP="006F4D67" w:rsidR="006F4D67" w:rsidRPr="00F52680">
      <w:pPr>
        <w:pStyle w:val="Odlomakpopisa"/>
        <w:ind w:left="360"/>
      </w:pPr>
      <w:r w:rsidRPr="00F52680">
        <w:t>Minimalna zakonska cijena ispod koje se nekretnin</w:t>
      </w:r>
      <w:r>
        <w:t>e</w:t>
      </w:r>
      <w:r w:rsidRPr="00F52680">
        <w:t xml:space="preserve"> ne mo</w:t>
      </w:r>
      <w:r>
        <w:t>gu</w:t>
      </w:r>
      <w:r w:rsidRPr="00F52680">
        <w:t xml:space="preserve"> prodati: 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prvoj dražbi ispod </w:t>
      </w:r>
      <w:r>
        <w:t>275.550</w:t>
      </w:r>
      <w:r w:rsidRPr="00F52680">
        <w:t>,</w:t>
      </w:r>
      <w:r>
        <w:t>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drugoj dražbi ispod </w:t>
      </w:r>
      <w:r>
        <w:t>183.700,0</w:t>
      </w:r>
      <w:r w:rsidRPr="00F52680">
        <w:t>0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trećoj dražbi ispod </w:t>
      </w:r>
      <w:r>
        <w:t>91.850,00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na četvrtoj dražbi nekretnina se prodaje po početnoj cijeni od 1,00 kn.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(čl. 247 st. 6 SZ)</w:t>
      </w:r>
    </w:p>
    <w:p w:rsidRDefault="006F4D67" w:rsidP="006F4D67" w:rsidR="006F4D67" w:rsidRPr="00F52680">
      <w:pPr>
        <w:pStyle w:val="Odlomakpopisa"/>
      </w:pPr>
    </w:p>
    <w:p w:rsidRDefault="006F4D67" w:rsidP="006F4D67" w:rsidR="006F4D67" w:rsidRPr="00F52680">
      <w:pPr>
        <w:pStyle w:val="Odlomakpopisa"/>
        <w:ind w:left="360"/>
      </w:pPr>
      <w:r w:rsidRPr="00F52680">
        <w:t>Početna cijena za nadmetanje: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prvoj dražbi ispod </w:t>
      </w:r>
      <w:r>
        <w:t>275.550,00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drugoj dražbi ispod </w:t>
      </w:r>
      <w:r>
        <w:t>183.700,00</w:t>
      </w:r>
      <w:r w:rsidRPr="00F52680">
        <w:t xml:space="preserve">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trećoj dražbi ispod </w:t>
      </w:r>
      <w:r>
        <w:t>91.850</w:t>
      </w:r>
      <w:r w:rsidRPr="00F52680">
        <w:t>,</w:t>
      </w:r>
      <w:r>
        <w:t>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četvrtoj dražbi nekretnina se prodaje po početnoj cijeni od 1,00 kn (čl. 247 st. 6 SZ)</w:t>
      </w:r>
    </w:p>
    <w:p w:rsidRDefault="006F4D67" w:rsidP="006F4D67" w:rsidR="006F4D67" w:rsidRPr="00F52680">
      <w:pPr>
        <w:ind w:left="426"/>
        <w:jc w:val="both"/>
      </w:pPr>
    </w:p>
    <w:p w:rsidRDefault="006F4D67" w:rsidP="006F4D67" w:rsidR="006F4D67" w:rsidRPr="00F52680">
      <w:pPr>
        <w:ind w:left="426"/>
        <w:jc w:val="both"/>
      </w:pPr>
      <w:r w:rsidRPr="00F52680">
        <w:t xml:space="preserve">Iznos dražbovnog koraka: </w:t>
      </w:r>
      <w:r>
        <w:t>1.0</w:t>
      </w:r>
      <w:r w:rsidRPr="00F52680">
        <w:t>00,00 kuna</w:t>
      </w:r>
    </w:p>
    <w:p w:rsidRDefault="006F4D67" w:rsidP="006F4D67" w:rsidR="006F4D67" w:rsidRPr="00F52680">
      <w:pPr>
        <w:ind w:left="426"/>
        <w:jc w:val="both"/>
      </w:pPr>
      <w:r w:rsidRPr="00F52680">
        <w:t>Oznaka elektroničke javne dražbe: prva</w:t>
      </w:r>
    </w:p>
    <w:p w:rsidRDefault="006F4D67" w:rsidP="006F4D67" w:rsidR="006F4D67" w:rsidRPr="00F52680">
      <w:pPr>
        <w:ind w:left="426"/>
        <w:jc w:val="both"/>
      </w:pPr>
      <w:r w:rsidRPr="00F52680">
        <w:t>Redni broje održavanja elektroničke javne dražbe: prvi put</w:t>
      </w:r>
    </w:p>
    <w:p w:rsidRDefault="006F4D67" w:rsidP="006F4D67" w:rsidR="006F4D67">
      <w:pPr>
        <w:ind w:left="426"/>
        <w:jc w:val="both"/>
      </w:pPr>
      <w:r w:rsidRPr="00F52680">
        <w:t xml:space="preserve">Iznos jamčevine koju ponuditelj mora uplatiti: </w:t>
      </w:r>
      <w:r>
        <w:t>10</w:t>
      </w:r>
      <w:r w:rsidRPr="00F52680">
        <w:t xml:space="preserve"> % od utvrđene vrijednosti, a što iznosi: </w:t>
      </w:r>
      <w:r>
        <w:t>36.740,00</w:t>
      </w:r>
      <w:r w:rsidRPr="00F52680">
        <w:t xml:space="preserve"> kuna</w:t>
      </w:r>
    </w:p>
    <w:p w:rsidRDefault="006F4D67" w:rsidP="006F4D67" w:rsidR="006F4D67">
      <w:pPr>
        <w:suppressAutoHyphens/>
        <w:jc w:val="both"/>
        <w:rPr>
          <w:highlight w:val="yellow"/>
        </w:rPr>
      </w:pPr>
    </w:p>
    <w:p w:rsidRDefault="006F4D67" w:rsidP="006F4D67" w:rsidR="006F4D67" w:rsidRPr="00BD6BE7">
      <w:pPr>
        <w:numPr>
          <w:ilvl w:val="0"/>
          <w:numId w:val="12"/>
        </w:numPr>
        <w:ind w:hanging="426" w:left="284"/>
        <w:jc w:val="both"/>
        <w:rPr>
          <w:color w:val="000000"/>
        </w:rPr>
      </w:pPr>
      <w:proofErr w:type="spellStart"/>
      <w:r w:rsidRPr="00BD6BE7">
        <w:rPr>
          <w:b/>
          <w:color w:val="000000"/>
        </w:rPr>
        <w:t>zk.ul</w:t>
      </w:r>
      <w:proofErr w:type="spellEnd"/>
      <w:r w:rsidRPr="00BD6BE7">
        <w:rPr>
          <w:b/>
          <w:color w:val="000000"/>
        </w:rPr>
        <w:t>. 1015</w:t>
      </w:r>
      <w:r w:rsidRPr="00063789">
        <w:rPr>
          <w:b/>
          <w:color w:val="000000"/>
        </w:rPr>
        <w:t xml:space="preserve"> </w:t>
      </w:r>
      <w:r w:rsidRPr="0074237D">
        <w:rPr>
          <w:b/>
          <w:color w:val="000000"/>
        </w:rPr>
        <w:t>k.o. Donji Miholjac</w:t>
      </w:r>
      <w:r w:rsidRPr="00BD6BE7">
        <w:rPr>
          <w:b/>
          <w:color w:val="000000"/>
        </w:rPr>
        <w:t xml:space="preserve">, kč.br. 1672/1 </w:t>
      </w:r>
    </w:p>
    <w:p w:rsidRDefault="006F4D67" w:rsidP="006F4D67" w:rsidR="006F4D67" w:rsidRPr="00A53CF7">
      <w:pPr>
        <w:ind w:left="360"/>
        <w:jc w:val="both"/>
        <w:rPr>
          <w:b/>
          <w:color w:val="000000"/>
        </w:rPr>
      </w:pPr>
      <w:r w:rsidRPr="00A53CF7">
        <w:rPr>
          <w:b/>
          <w:color w:val="000000"/>
        </w:rPr>
        <w:t xml:space="preserve">Suvlasnički dio: 273/10000 ETAŽNO VLASNIŠTVO (E-46)   </w:t>
      </w:r>
    </w:p>
    <w:p w:rsidRDefault="006F4D67" w:rsidP="006F4D67" w:rsidR="006F4D67" w:rsidRPr="00A53CF7">
      <w:pPr>
        <w:ind w:left="360"/>
        <w:jc w:val="both"/>
        <w:rPr>
          <w:b/>
          <w:color w:val="000000"/>
        </w:rPr>
      </w:pPr>
      <w:r w:rsidRPr="00A53CF7">
        <w:rPr>
          <w:b/>
          <w:color w:val="000000"/>
        </w:rPr>
        <w:t xml:space="preserve"> 1. STAN 17 na III. katu, ukupne površine 62,76 m²,  te sa </w:t>
      </w:r>
      <w:proofErr w:type="spellStart"/>
      <w:r w:rsidRPr="00A53CF7">
        <w:rPr>
          <w:b/>
          <w:color w:val="000000"/>
        </w:rPr>
        <w:t>pripatkom</w:t>
      </w:r>
      <w:proofErr w:type="spellEnd"/>
      <w:r w:rsidRPr="00A53CF7">
        <w:rPr>
          <w:b/>
          <w:color w:val="000000"/>
        </w:rPr>
        <w:t>:  parkiralište 8, ukupne površine 11,04 m²</w:t>
      </w:r>
    </w:p>
    <w:p w:rsidRDefault="006F4D67" w:rsidP="006F4D67" w:rsidR="006F4D67" w:rsidRPr="00F52680">
      <w:pPr>
        <w:pStyle w:val="Odlomakpopisa"/>
        <w:ind w:left="360"/>
      </w:pPr>
      <w:r w:rsidRPr="00F52680">
        <w:t>Minimalna zakonska cijena ispod koje se nekretnin</w:t>
      </w:r>
      <w:r>
        <w:t>e</w:t>
      </w:r>
      <w:r w:rsidRPr="00F52680">
        <w:t xml:space="preserve"> ne mo</w:t>
      </w:r>
      <w:r>
        <w:t>gu</w:t>
      </w:r>
      <w:r w:rsidRPr="00F52680">
        <w:t xml:space="preserve"> prodati: 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prvoj dražbi ispod </w:t>
      </w:r>
      <w:r>
        <w:t>361.125</w:t>
      </w:r>
      <w:r w:rsidRPr="00F52680">
        <w:t>,</w:t>
      </w:r>
      <w:r>
        <w:t>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drugoj dražbi ispod </w:t>
      </w:r>
      <w:r>
        <w:t>240.750,0</w:t>
      </w:r>
      <w:r w:rsidRPr="00F52680">
        <w:t>0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trećoj dražbi ispod </w:t>
      </w:r>
      <w:r>
        <w:t>120.375,00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lastRenderedPageBreak/>
        <w:t>na četvrtoj dražbi nekretnina se prodaje po početnoj cijeni od 1,00 kn.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(čl. 247 st. 6 SZ)</w:t>
      </w:r>
    </w:p>
    <w:p w:rsidRDefault="006F4D67" w:rsidP="006F4D67" w:rsidR="006F4D67" w:rsidRPr="00F52680">
      <w:pPr>
        <w:pStyle w:val="Odlomakpopisa"/>
      </w:pPr>
    </w:p>
    <w:p w:rsidRDefault="006F4D67" w:rsidP="006F4D67" w:rsidR="006F4D67" w:rsidRPr="00F52680">
      <w:pPr>
        <w:pStyle w:val="Odlomakpopisa"/>
        <w:ind w:left="360"/>
      </w:pPr>
      <w:r w:rsidRPr="00F52680">
        <w:t>Početna cijena za nadmetanje: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prvoj dražbi ispod </w:t>
      </w:r>
      <w:r>
        <w:t>361.125,00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drugoj dražbi ispod </w:t>
      </w:r>
      <w:r>
        <w:t>240.750,00</w:t>
      </w:r>
      <w:r w:rsidRPr="00F52680">
        <w:t xml:space="preserve">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trećoj dražbi ispod </w:t>
      </w:r>
      <w:r>
        <w:t>120.375</w:t>
      </w:r>
      <w:r w:rsidRPr="00F52680">
        <w:t>,</w:t>
      </w:r>
      <w:r>
        <w:t>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četvrtoj dražbi nekretnina se prodaje po početnoj cijeni od 1,00 kn (čl. 247 st. 6 SZ)</w:t>
      </w:r>
    </w:p>
    <w:p w:rsidRDefault="006F4D67" w:rsidP="006F4D67" w:rsidR="006F4D67" w:rsidRPr="00F52680">
      <w:pPr>
        <w:ind w:left="426"/>
        <w:jc w:val="both"/>
      </w:pPr>
    </w:p>
    <w:p w:rsidRDefault="006F4D67" w:rsidP="006F4D67" w:rsidR="006F4D67" w:rsidRPr="00F52680">
      <w:pPr>
        <w:ind w:left="426"/>
        <w:jc w:val="both"/>
      </w:pPr>
      <w:r w:rsidRPr="00F52680">
        <w:t xml:space="preserve">Iznos dražbovnog koraka: </w:t>
      </w:r>
      <w:r>
        <w:t>1.0</w:t>
      </w:r>
      <w:r w:rsidRPr="00F52680">
        <w:t>00,00 kuna</w:t>
      </w:r>
    </w:p>
    <w:p w:rsidRDefault="006F4D67" w:rsidP="006F4D67" w:rsidR="006F4D67" w:rsidRPr="00F52680">
      <w:pPr>
        <w:ind w:left="426"/>
        <w:jc w:val="both"/>
      </w:pPr>
      <w:r w:rsidRPr="00F52680">
        <w:t>Oznaka elektroničke javne dražbe: prva</w:t>
      </w:r>
    </w:p>
    <w:p w:rsidRDefault="006F4D67" w:rsidP="006F4D67" w:rsidR="006F4D67" w:rsidRPr="00F52680">
      <w:pPr>
        <w:ind w:left="426"/>
        <w:jc w:val="both"/>
      </w:pPr>
      <w:r w:rsidRPr="00F52680">
        <w:t>Redni broje održavanja elektroničke javne dražbe: prvi put</w:t>
      </w:r>
    </w:p>
    <w:p w:rsidRDefault="006F4D67" w:rsidP="006F4D67" w:rsidR="006F4D67">
      <w:pPr>
        <w:ind w:left="426"/>
        <w:jc w:val="both"/>
      </w:pPr>
      <w:r w:rsidRPr="00F52680">
        <w:t xml:space="preserve">Iznos jamčevine koju ponuditelj mora uplatiti: </w:t>
      </w:r>
      <w:r>
        <w:t>10</w:t>
      </w:r>
      <w:r w:rsidRPr="00F52680">
        <w:t xml:space="preserve"> % od utvrđene vrijednosti, a što iznosi: </w:t>
      </w:r>
      <w:r>
        <w:t>48.150,00</w:t>
      </w:r>
      <w:r w:rsidRPr="00F52680">
        <w:t xml:space="preserve"> kuna</w:t>
      </w:r>
    </w:p>
    <w:p w:rsidRDefault="006F4D67" w:rsidP="006F4D67" w:rsidR="006F4D67">
      <w:pPr>
        <w:suppressAutoHyphens/>
        <w:jc w:val="both"/>
        <w:rPr>
          <w:highlight w:val="yellow"/>
        </w:rPr>
      </w:pPr>
    </w:p>
    <w:p w:rsidRDefault="006F4D67" w:rsidP="006F4D67" w:rsidR="006F4D67" w:rsidRPr="00BD6BE7">
      <w:pPr>
        <w:numPr>
          <w:ilvl w:val="0"/>
          <w:numId w:val="12"/>
        </w:numPr>
        <w:ind w:hanging="426" w:left="284"/>
        <w:jc w:val="both"/>
        <w:rPr>
          <w:color w:val="000000"/>
        </w:rPr>
      </w:pPr>
      <w:proofErr w:type="spellStart"/>
      <w:r w:rsidRPr="00BD6BE7">
        <w:rPr>
          <w:b/>
          <w:color w:val="000000"/>
        </w:rPr>
        <w:t>zk.ul</w:t>
      </w:r>
      <w:proofErr w:type="spellEnd"/>
      <w:r w:rsidRPr="00BD6BE7">
        <w:rPr>
          <w:b/>
          <w:color w:val="000000"/>
        </w:rPr>
        <w:t>. 1015</w:t>
      </w:r>
      <w:r w:rsidRPr="00063789">
        <w:rPr>
          <w:b/>
          <w:color w:val="000000"/>
        </w:rPr>
        <w:t xml:space="preserve"> </w:t>
      </w:r>
      <w:r w:rsidRPr="0074237D">
        <w:rPr>
          <w:b/>
          <w:color w:val="000000"/>
        </w:rPr>
        <w:t>k.o. Donji Miholjac</w:t>
      </w:r>
      <w:r w:rsidRPr="00BD6BE7">
        <w:rPr>
          <w:b/>
          <w:color w:val="000000"/>
        </w:rPr>
        <w:t xml:space="preserve">, kč.br. 1672/1 </w:t>
      </w:r>
    </w:p>
    <w:p w:rsidRDefault="006F4D67" w:rsidP="006F4D67" w:rsidR="006F4D67" w:rsidRPr="006F4C5F">
      <w:pPr>
        <w:ind w:left="360"/>
        <w:jc w:val="both"/>
        <w:rPr>
          <w:b/>
          <w:color w:val="000000"/>
        </w:rPr>
      </w:pPr>
      <w:r w:rsidRPr="006F4C5F">
        <w:rPr>
          <w:b/>
          <w:color w:val="000000"/>
        </w:rPr>
        <w:t xml:space="preserve">Suvlasnički dio: 248/10000 ETAŽNO VLASNIŠTVO (E-48)   </w:t>
      </w:r>
    </w:p>
    <w:p w:rsidRDefault="006F4D67" w:rsidP="006F4D67" w:rsidR="006F4D67" w:rsidRPr="006F4C5F">
      <w:pPr>
        <w:ind w:left="360"/>
        <w:jc w:val="both"/>
        <w:rPr>
          <w:b/>
          <w:color w:val="000000"/>
        </w:rPr>
      </w:pPr>
      <w:r w:rsidRPr="006F4C5F">
        <w:rPr>
          <w:b/>
          <w:color w:val="000000"/>
        </w:rPr>
        <w:t xml:space="preserve"> 1. STAN 19 na III. katu,  ukupne površine 58,54 m²,  te sa </w:t>
      </w:r>
      <w:proofErr w:type="spellStart"/>
      <w:r w:rsidRPr="006F4C5F">
        <w:rPr>
          <w:b/>
          <w:color w:val="000000"/>
        </w:rPr>
        <w:t>pripatkom</w:t>
      </w:r>
      <w:proofErr w:type="spellEnd"/>
      <w:r w:rsidRPr="006F4C5F">
        <w:rPr>
          <w:b/>
          <w:color w:val="000000"/>
        </w:rPr>
        <w:t>:   parkiralište 6, ukupne površine 11,04  m²</w:t>
      </w:r>
    </w:p>
    <w:p w:rsidRDefault="006F4D67" w:rsidP="006F4D67" w:rsidR="006F4D67" w:rsidRPr="00F52680">
      <w:pPr>
        <w:pStyle w:val="Odlomakpopisa"/>
        <w:ind w:left="360"/>
      </w:pPr>
      <w:r w:rsidRPr="00F52680">
        <w:t>Minimalna zakonska cijena ispod koje se nekretnin</w:t>
      </w:r>
      <w:r>
        <w:t>e</w:t>
      </w:r>
      <w:r w:rsidRPr="00F52680">
        <w:t xml:space="preserve"> ne mo</w:t>
      </w:r>
      <w:r>
        <w:t>gu</w:t>
      </w:r>
      <w:r w:rsidRPr="00F52680">
        <w:t xml:space="preserve"> prodati: 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prvoj dražbi ispod </w:t>
      </w:r>
      <w:r>
        <w:t>353.325</w:t>
      </w:r>
      <w:r w:rsidRPr="00F52680">
        <w:t>,</w:t>
      </w:r>
      <w:r>
        <w:t>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drugoj dražbi ispod </w:t>
      </w:r>
      <w:r>
        <w:t>235.550,0</w:t>
      </w:r>
      <w:r w:rsidRPr="00F52680">
        <w:t>0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 xml:space="preserve">na trećoj dražbi ispod </w:t>
      </w:r>
      <w:r>
        <w:t>117.775,00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na četvrtoj dražbi nekretnina se prodaje po početnoj cijeni od 1,00 kn.</w:t>
      </w:r>
    </w:p>
    <w:p w:rsidRDefault="006F4D67" w:rsidP="006F4D67" w:rsidR="006F4D67" w:rsidRPr="00F52680">
      <w:pPr>
        <w:pStyle w:val="Odlomakpopisa"/>
        <w:numPr>
          <w:ilvl w:val="0"/>
          <w:numId w:val="10"/>
        </w:numPr>
        <w:ind w:hanging="654"/>
      </w:pPr>
      <w:r w:rsidRPr="00F52680">
        <w:t>(čl. 247 st. 6 SZ)</w:t>
      </w:r>
    </w:p>
    <w:p w:rsidRDefault="006F4D67" w:rsidP="006F4D67" w:rsidR="006F4D67" w:rsidRPr="00F52680">
      <w:pPr>
        <w:pStyle w:val="Odlomakpopisa"/>
      </w:pPr>
    </w:p>
    <w:p w:rsidRDefault="006F4D67" w:rsidP="006F4D67" w:rsidR="006F4D67" w:rsidRPr="00F52680">
      <w:pPr>
        <w:pStyle w:val="Odlomakpopisa"/>
        <w:ind w:left="360"/>
      </w:pPr>
      <w:r w:rsidRPr="00F52680">
        <w:t>Početna cijena za nadmetanje: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prvoj dražbi ispod </w:t>
      </w:r>
      <w:r>
        <w:t>353.325,00</w:t>
      </w:r>
      <w:r w:rsidRPr="00F52680">
        <w:t xml:space="preserve"> kn odnosno ¾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drugoj dražbi ispod </w:t>
      </w:r>
      <w:r>
        <w:t>235.550,00</w:t>
      </w:r>
      <w:r w:rsidRPr="00F52680">
        <w:t xml:space="preserve"> kn odnosno ½ utvrđene vrijednosti nekretnina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 xml:space="preserve">na trećoj dražbi ispod </w:t>
      </w:r>
      <w:r>
        <w:t>117.775</w:t>
      </w:r>
      <w:r w:rsidRPr="00F52680">
        <w:t>,</w:t>
      </w:r>
      <w:r>
        <w:t>00</w:t>
      </w:r>
      <w:r w:rsidRPr="00F52680">
        <w:t xml:space="preserve"> kn odnosno ¼ utvrđene vrijednosti nekretnina.</w:t>
      </w:r>
    </w:p>
    <w:p w:rsidRDefault="006F4D67" w:rsidP="006F4D67" w:rsidR="006F4D67" w:rsidRPr="00F52680">
      <w:pPr>
        <w:pStyle w:val="Odlomakpopisa"/>
        <w:numPr>
          <w:ilvl w:val="0"/>
          <w:numId w:val="11"/>
        </w:numPr>
        <w:ind w:hanging="654"/>
      </w:pPr>
      <w:r w:rsidRPr="00F52680">
        <w:t>na četvrtoj dražbi nekretnina se prodaje po početnoj cijeni od 1,00 kn (čl. 247 st. 6 SZ)</w:t>
      </w:r>
    </w:p>
    <w:p w:rsidRDefault="006F4D67" w:rsidP="006F4D67" w:rsidR="006F4D67" w:rsidRPr="00F52680">
      <w:pPr>
        <w:ind w:left="426"/>
        <w:jc w:val="both"/>
      </w:pPr>
    </w:p>
    <w:p w:rsidRDefault="006F4D67" w:rsidP="006F4D67" w:rsidR="006F4D67" w:rsidRPr="00F52680">
      <w:pPr>
        <w:ind w:left="426"/>
        <w:jc w:val="both"/>
      </w:pPr>
      <w:r w:rsidRPr="00F52680">
        <w:t xml:space="preserve">Iznos dražbovnog koraka: </w:t>
      </w:r>
      <w:r>
        <w:t>1.0</w:t>
      </w:r>
      <w:r w:rsidRPr="00F52680">
        <w:t>00,00 kuna</w:t>
      </w:r>
    </w:p>
    <w:p w:rsidRDefault="006F4D67" w:rsidP="006F4D67" w:rsidR="006F4D67" w:rsidRPr="00F52680">
      <w:pPr>
        <w:ind w:left="426"/>
        <w:jc w:val="both"/>
      </w:pPr>
      <w:r w:rsidRPr="00F52680">
        <w:t>Oznaka elektroničke javne dražbe: prva</w:t>
      </w:r>
    </w:p>
    <w:p w:rsidRDefault="006F4D67" w:rsidP="006F4D67" w:rsidR="006F4D67" w:rsidRPr="00F52680">
      <w:pPr>
        <w:ind w:left="426"/>
        <w:jc w:val="both"/>
      </w:pPr>
      <w:r w:rsidRPr="00F52680">
        <w:t>Redni broje održavanja elektroničke javne dražbe: prvi put</w:t>
      </w:r>
    </w:p>
    <w:p w:rsidRDefault="006F4D67" w:rsidP="006F4D67" w:rsidR="006F4D67">
      <w:pPr>
        <w:ind w:left="426"/>
        <w:jc w:val="both"/>
      </w:pPr>
      <w:r w:rsidRPr="00F52680">
        <w:t xml:space="preserve">Iznos jamčevine koju ponuditelj mora uplatiti: </w:t>
      </w:r>
      <w:r>
        <w:t>10</w:t>
      </w:r>
      <w:r w:rsidRPr="00F52680">
        <w:t xml:space="preserve"> % od utvrđene vrijednosti, a što iznosi: </w:t>
      </w:r>
      <w:r>
        <w:t>47.110,00</w:t>
      </w:r>
      <w:r w:rsidRPr="00F52680">
        <w:t xml:space="preserve"> kuna</w:t>
      </w:r>
    </w:p>
    <w:p w:rsidRDefault="006F4D67" w:rsidP="006F4D67" w:rsidR="006F4D67">
      <w:pPr>
        <w:suppressAutoHyphens/>
        <w:jc w:val="both"/>
        <w:rPr>
          <w:highlight w:val="yellow"/>
        </w:rPr>
      </w:pPr>
    </w:p>
    <w:p w:rsidRDefault="006F4D67" w:rsidP="006F4D67" w:rsidR="006F4D67" w:rsidRPr="00E667D8">
      <w:pPr>
        <w:numPr>
          <w:ilvl w:val="0"/>
          <w:numId w:val="13"/>
        </w:numPr>
        <w:suppressAutoHyphens/>
        <w:ind w:hanging="283" w:left="567"/>
        <w:jc w:val="both"/>
      </w:pPr>
      <w:r w:rsidRPr="00E667D8">
        <w:t>Sve pristojbe i porez na promet nekretnine dužan je platiti kupac u skladu sa zakonom.</w:t>
      </w:r>
    </w:p>
    <w:p w:rsidRDefault="006F4D67" w:rsidP="006F4D67" w:rsidR="006F4D67" w:rsidRPr="00E667D8">
      <w:pPr>
        <w:ind w:hanging="283" w:left="567"/>
        <w:jc w:val="both"/>
      </w:pPr>
    </w:p>
    <w:p w:rsidRDefault="006F4D67" w:rsidP="006F4D67" w:rsidR="006F4D67" w:rsidRPr="00E667D8">
      <w:pPr>
        <w:numPr>
          <w:ilvl w:val="0"/>
          <w:numId w:val="13"/>
        </w:numPr>
        <w:suppressAutoHyphens/>
        <w:ind w:hanging="283" w:left="567"/>
        <w:jc w:val="both"/>
      </w:pPr>
      <w:r w:rsidRPr="00E667D8">
        <w:t xml:space="preserve">Kao kupci u elektroničkoj javnoj dražbi mogu sudjelovati samo osobe koje su prethodno dale jamčevinu u visini od </w:t>
      </w:r>
      <w:r>
        <w:t xml:space="preserve">10 </w:t>
      </w:r>
      <w:r w:rsidRPr="00E667D8">
        <w:t>% utvrđene vrijednosti nekretnine. Jamčevina se uplaćuje najkasnije zadnjeg dana objave poziva za sudjelovanje i to na poseban račun Financijske agencije u iznosu, roku i na način utvrđen u pozivu za sudjelovanje. Uplatiteljom jamčevine smatrat će se osoba čiji je osobni identifikacijski broj (OIB) naveden u pozivu uplate (PNB).</w:t>
      </w:r>
    </w:p>
    <w:p w:rsidRDefault="006F4D67" w:rsidP="006F4D67" w:rsidR="006F4D67" w:rsidRPr="00E667D8">
      <w:pPr>
        <w:ind w:hanging="283" w:left="567"/>
        <w:jc w:val="both"/>
      </w:pPr>
    </w:p>
    <w:p w:rsidRDefault="006F4D67" w:rsidP="006F4D67" w:rsidR="006F4D67" w:rsidRPr="00E667D8">
      <w:pPr>
        <w:numPr>
          <w:ilvl w:val="0"/>
          <w:numId w:val="13"/>
        </w:numPr>
        <w:suppressAutoHyphens/>
        <w:ind w:hanging="283" w:left="567"/>
        <w:jc w:val="both"/>
      </w:pPr>
      <w:r w:rsidRPr="00E667D8">
        <w:lastRenderedPageBreak/>
        <w:t xml:space="preserve">Prvi </w:t>
      </w:r>
      <w:proofErr w:type="spellStart"/>
      <w:r w:rsidRPr="00E667D8">
        <w:t>razlučni</w:t>
      </w:r>
      <w:proofErr w:type="spellEnd"/>
      <w:r w:rsidRPr="00E667D8">
        <w:t xml:space="preserve"> vjerovnik u </w:t>
      </w:r>
      <w:proofErr w:type="spellStart"/>
      <w:r w:rsidRPr="00E667D8">
        <w:t>prednosnom</w:t>
      </w:r>
      <w:proofErr w:type="spellEnd"/>
      <w:r w:rsidRPr="00E667D8">
        <w:t xml:space="preserve"> redu može izjaviti da kupuje nekretninu i da stavlja u prijeboj svoju tražbinu s </w:t>
      </w:r>
      <w:proofErr w:type="spellStart"/>
      <w:r w:rsidRPr="00E667D8">
        <w:t>protutražbinom</w:t>
      </w:r>
      <w:proofErr w:type="spellEnd"/>
      <w:r w:rsidRPr="00E667D8">
        <w:t xml:space="preserve"> stečajnog dužnika po osnovi cijene u visini utvrđene vrijednosti nekretnine. </w:t>
      </w:r>
    </w:p>
    <w:p w:rsidRDefault="006F4D67" w:rsidP="006F4D67" w:rsidR="006F4D67" w:rsidRPr="00E667D8">
      <w:pPr>
        <w:ind w:hanging="283" w:left="567"/>
        <w:jc w:val="both"/>
      </w:pPr>
    </w:p>
    <w:p w:rsidRDefault="006F4D67" w:rsidP="006F4D67" w:rsidR="006F4D67" w:rsidRPr="00E667D8">
      <w:pPr>
        <w:numPr>
          <w:ilvl w:val="0"/>
          <w:numId w:val="13"/>
        </w:numPr>
        <w:suppressAutoHyphens/>
        <w:ind w:hanging="283" w:left="567"/>
        <w:jc w:val="both"/>
      </w:pPr>
      <w:r w:rsidRPr="00E667D8">
        <w:t>Nekretnin</w:t>
      </w:r>
      <w:r>
        <w:t>e</w:t>
      </w:r>
      <w:r w:rsidRPr="00E667D8">
        <w:t xml:space="preserve"> naveden</w:t>
      </w:r>
      <w:r>
        <w:t>e</w:t>
      </w:r>
      <w:r w:rsidRPr="00E667D8">
        <w:t xml:space="preserve"> u točki I. ovog zaključka prodaj</w:t>
      </w:r>
      <w:r>
        <w:t>u</w:t>
      </w:r>
      <w:r w:rsidRPr="00E667D8">
        <w:t xml:space="preserve"> se po načelu „viđeno-kupljeno“, te se neće priznati naknadne pritužbe na pravne ili materijalne nedostatke ist</w:t>
      </w:r>
      <w:r>
        <w:t>ih</w:t>
      </w:r>
      <w:r w:rsidRPr="00E667D8">
        <w:t>.</w:t>
      </w:r>
    </w:p>
    <w:p w:rsidRDefault="006F4D67" w:rsidP="006F4D67" w:rsidR="006F4D67" w:rsidRPr="00E667D8">
      <w:pPr>
        <w:ind w:hanging="283" w:left="567"/>
        <w:jc w:val="both"/>
      </w:pPr>
    </w:p>
    <w:p w:rsidRDefault="006F4D67" w:rsidP="006F4D67" w:rsidR="006F4D67" w:rsidRPr="00E667D8">
      <w:pPr>
        <w:numPr>
          <w:ilvl w:val="0"/>
          <w:numId w:val="13"/>
        </w:numPr>
        <w:suppressAutoHyphens/>
        <w:ind w:hanging="283" w:left="567"/>
        <w:jc w:val="both"/>
      </w:pPr>
      <w:r w:rsidRPr="00E667D8">
        <w:t>Ponuditeljima čija ponuda nije prihvaćena Agencija će vratiti jamčevinu na temelju naloga suda za prijenos novčanih sredstava (čl. 99. st. 4. OZ).</w:t>
      </w:r>
    </w:p>
    <w:p w:rsidRDefault="006F4D67" w:rsidP="006F4D67" w:rsidR="006F4D67" w:rsidRPr="00E667D8">
      <w:pPr>
        <w:ind w:hanging="283" w:left="567"/>
        <w:jc w:val="both"/>
      </w:pPr>
    </w:p>
    <w:p w:rsidRDefault="006F4D67" w:rsidP="006F4D67" w:rsidR="006F4D67" w:rsidRPr="00E667D8">
      <w:pPr>
        <w:numPr>
          <w:ilvl w:val="0"/>
          <w:numId w:val="13"/>
        </w:numPr>
        <w:suppressAutoHyphens/>
        <w:ind w:hanging="283" w:left="567"/>
        <w:jc w:val="both"/>
      </w:pPr>
      <w:r w:rsidRPr="00E667D8">
        <w:t xml:space="preserve">Valjanom uplatom jamčevine i </w:t>
      </w:r>
      <w:proofErr w:type="spellStart"/>
      <w:r w:rsidRPr="00E667D8">
        <w:t>kupovnine</w:t>
      </w:r>
      <w:proofErr w:type="spellEnd"/>
      <w:r w:rsidRPr="00E667D8">
        <w:t xml:space="preserve"> smatrat će se uplata izvršena u roku i evidentirana na računu Financijske agencije najkasnije u roku od 8 dana od isteka roka za uplatu.</w:t>
      </w:r>
    </w:p>
    <w:p w:rsidRDefault="006F4D67" w:rsidP="006F4D67" w:rsidR="006F4D67" w:rsidRPr="00E667D8">
      <w:pPr>
        <w:ind w:hanging="283" w:left="567"/>
        <w:jc w:val="both"/>
      </w:pPr>
    </w:p>
    <w:p w:rsidRDefault="006F4D67" w:rsidP="006F4D67" w:rsidR="006F4D67" w:rsidRPr="00E667D8">
      <w:pPr>
        <w:numPr>
          <w:ilvl w:val="0"/>
          <w:numId w:val="13"/>
        </w:numPr>
        <w:suppressAutoHyphens/>
        <w:ind w:hanging="283" w:left="567"/>
        <w:jc w:val="both"/>
      </w:pPr>
      <w:r w:rsidRPr="00E667D8">
        <w:t xml:space="preserve">Kupac je dužan platiti </w:t>
      </w:r>
      <w:proofErr w:type="spellStart"/>
      <w:r w:rsidRPr="00E667D8">
        <w:t>kupovninu</w:t>
      </w:r>
      <w:proofErr w:type="spellEnd"/>
      <w:r w:rsidRPr="00E667D8">
        <w:t xml:space="preserve"> na poseban račun Financijske agencije otvoren za tu namjenu u roku od </w:t>
      </w:r>
      <w:r w:rsidRPr="00E667D8">
        <w:rPr>
          <w:b/>
        </w:rPr>
        <w:t>30 dana od dana pravomoćnosti rješenja o dosudi</w:t>
      </w:r>
      <w:r w:rsidRPr="00E667D8">
        <w:t>.</w:t>
      </w:r>
    </w:p>
    <w:p w:rsidRDefault="006F4D67" w:rsidP="006F4D67" w:rsidR="006F4D67" w:rsidRPr="00E667D8">
      <w:pPr>
        <w:ind w:hanging="283" w:left="567"/>
        <w:jc w:val="both"/>
      </w:pPr>
    </w:p>
    <w:p w:rsidRDefault="006F4D67" w:rsidP="006F4D67" w:rsidR="006F4D67" w:rsidRPr="00E667D8">
      <w:pPr>
        <w:numPr>
          <w:ilvl w:val="0"/>
          <w:numId w:val="13"/>
        </w:numPr>
        <w:suppressAutoHyphens/>
        <w:ind w:hanging="283" w:left="567"/>
        <w:jc w:val="both"/>
      </w:pPr>
      <w:r w:rsidRPr="00E667D8"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 w:rsidRPr="00E667D8">
        <w:t>kupovninu</w:t>
      </w:r>
      <w:proofErr w:type="spellEnd"/>
      <w:r w:rsidRPr="00E667D8">
        <w:t xml:space="preserve"> u roku koji im je određen. U tom slučaju sud će donijeti posebno rješenje o dosudi svako</w:t>
      </w:r>
      <w:r>
        <w:t>m</w:t>
      </w:r>
      <w:r w:rsidRPr="00E667D8">
        <w:t xml:space="preserve"> sljedećem kupcu koji je ispunio uvjete da mu se nekretnina dosudi, u kojem rješenju će se odrediti rok za polaganje </w:t>
      </w:r>
      <w:proofErr w:type="spellStart"/>
      <w:r w:rsidRPr="00E667D8">
        <w:t>kupovnine</w:t>
      </w:r>
      <w:proofErr w:type="spellEnd"/>
      <w:r w:rsidRPr="00E667D8">
        <w:t xml:space="preserve">. Sud će u tom rješenju najprije oglasiti nevažećom dosudu kupcu koji je ponudio višu cijenu (čl. 103. st. 6. OZ).  </w:t>
      </w:r>
    </w:p>
    <w:p w:rsidRDefault="006F4D67" w:rsidP="006F4D67" w:rsidR="006F4D67" w:rsidRPr="00E667D8">
      <w:pPr>
        <w:ind w:hanging="283" w:left="567"/>
        <w:jc w:val="both"/>
      </w:pPr>
    </w:p>
    <w:p w:rsidRDefault="006F4D67" w:rsidP="006F4D67" w:rsidR="006F4D67" w:rsidRPr="00E667D8">
      <w:pPr>
        <w:numPr>
          <w:ilvl w:val="0"/>
          <w:numId w:val="13"/>
        </w:numPr>
        <w:suppressAutoHyphens/>
        <w:ind w:hanging="283" w:left="567"/>
        <w:jc w:val="both"/>
      </w:pPr>
      <w:r w:rsidRPr="00E667D8">
        <w:t xml:space="preserve">Ako kupac u određenom roku ne položi </w:t>
      </w:r>
      <w:proofErr w:type="spellStart"/>
      <w:r w:rsidRPr="00E667D8">
        <w:t>kupovninu</w:t>
      </w:r>
      <w:proofErr w:type="spellEnd"/>
      <w:r w:rsidRPr="00E667D8">
        <w:t xml:space="preserve">, a ne postoje uvjeti za dosudu nekretnine kupcu koji su ponudili nižu cijenu prema odredbi čl. 103. st. 6. OZ,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E667D8">
        <w:t>kupovnine</w:t>
      </w:r>
      <w:proofErr w:type="spellEnd"/>
      <w:r w:rsidRPr="00E667D8">
        <w:t xml:space="preserve"> postignute na prijašnjoj dražbi i novoj prodaji. </w:t>
      </w:r>
    </w:p>
    <w:p w:rsidRDefault="006F4D67" w:rsidP="006F4D67" w:rsidR="006F4D67" w:rsidRPr="00E667D8">
      <w:pPr>
        <w:ind w:hanging="283" w:left="567"/>
        <w:jc w:val="both"/>
      </w:pPr>
    </w:p>
    <w:p w:rsidRDefault="006F4D67" w:rsidP="006F4D67" w:rsidR="006F4D67" w:rsidRPr="00E667D8">
      <w:pPr>
        <w:numPr>
          <w:ilvl w:val="0"/>
          <w:numId w:val="13"/>
        </w:numPr>
        <w:suppressAutoHyphens/>
        <w:ind w:hanging="283" w:left="567"/>
        <w:jc w:val="both"/>
      </w:pPr>
      <w:r w:rsidRPr="00E667D8">
        <w:t xml:space="preserve">Nakon što kupac položi </w:t>
      </w:r>
      <w:proofErr w:type="spellStart"/>
      <w:r w:rsidRPr="00E667D8">
        <w:t>kupovninu</w:t>
      </w:r>
      <w:proofErr w:type="spellEnd"/>
      <w:r w:rsidRPr="00E667D8">
        <w:t xml:space="preserve"> i rješenje o dosudi postane pravomoćno sud će zaključkom odrediti predaju nekretnine kupcu</w:t>
      </w:r>
      <w:r>
        <w:t xml:space="preserve"> i</w:t>
      </w:r>
      <w:r w:rsidRPr="00E667D8">
        <w:t xml:space="preserve"> upis prava vlasništva nekretnina u zemljišnim knjigama u korist kupca </w:t>
      </w:r>
      <w:r>
        <w:t>te naložiti</w:t>
      </w:r>
      <w:r w:rsidRPr="00E667D8">
        <w:t xml:space="preserve"> brisanje založnih prava, na kupljenim nekretninama.</w:t>
      </w:r>
    </w:p>
    <w:p w:rsidRDefault="006F4D67" w:rsidP="006F4D67" w:rsidR="006F4D67" w:rsidRPr="00E667D8">
      <w:pPr>
        <w:ind w:hanging="283" w:left="567"/>
        <w:jc w:val="both"/>
      </w:pPr>
    </w:p>
    <w:p w:rsidRDefault="006F4D67" w:rsidP="006F4D67" w:rsidR="006F4D67" w:rsidRPr="0089241C">
      <w:pPr>
        <w:numPr>
          <w:ilvl w:val="0"/>
          <w:numId w:val="13"/>
        </w:numPr>
        <w:suppressAutoHyphens/>
        <w:ind w:hanging="283" w:left="567"/>
        <w:jc w:val="both"/>
        <w:rPr>
          <w:bCs/>
          <w:color w:val="000000"/>
        </w:rPr>
      </w:pPr>
      <w:r w:rsidRPr="00E667D8">
        <w:t xml:space="preserve">Razgledavanje nekretnine te uvid u procjene vrijednosti iste mogu se obaviti uz prethodni dogovor sa stečajnom upraviteljem </w:t>
      </w:r>
      <w:r>
        <w:t>Zoranom Subotić</w:t>
      </w:r>
      <w:r w:rsidRPr="00E667D8">
        <w:t>, kontakt broj 09</w:t>
      </w:r>
      <w:r>
        <w:t>8253898</w:t>
      </w:r>
      <w:r w:rsidRPr="00E667D8">
        <w:t>, svakim radnim danom od 8-1</w:t>
      </w:r>
      <w:r>
        <w:t>5</w:t>
      </w:r>
      <w:r w:rsidRPr="00E667D8">
        <w:t xml:space="preserve"> sati.</w:t>
      </w: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center"/>
      </w:pPr>
      <w:r w:rsidRPr="00D732AB">
        <w:t xml:space="preserve">U Osijeku </w:t>
      </w:r>
      <w:r w:rsidR="006F4D67">
        <w:t>6. prosinca</w:t>
      </w:r>
      <w:r w:rsidR="00E65667">
        <w:t xml:space="preserve"> 2018. g.</w:t>
      </w:r>
    </w:p>
    <w:p w:rsidRDefault="007B6358" w:rsidP="00A30202" w:rsidR="007B6358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</w:t>
      </w:r>
      <w:r w:rsidR="000C3465">
        <w:t>A SUTKINJA</w:t>
      </w:r>
      <w:r w:rsidRPr="00D732AB">
        <w:t>:</w:t>
      </w:r>
    </w:p>
    <w:p w:rsidRDefault="000C3465" w:rsidP="00A30202" w:rsidR="00A30202">
      <w:pPr>
        <w:jc w:val="both"/>
      </w:pPr>
      <w:r>
        <w:t>Danijela Sekulić</w:t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 w:rsidRPr="00D732AB">
        <w:t xml:space="preserve">                   </w:t>
      </w:r>
      <w:r>
        <w:t xml:space="preserve">               Nada Roso</w:t>
      </w: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 w:rsidRPr="00001E7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0C3465" w:rsidP="00285635" w:rsidR="00001E72" w:rsidRPr="00001E72">
      <w:pPr>
        <w:pStyle w:val="Tekstbaloni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001E72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6F4D67">
        <w:rPr>
          <w:rFonts w:cs="Times New Roman" w:hAnsi="Times New Roman" w:ascii="Times New Roman"/>
        </w:rPr>
        <w:t>Zoran Subotić</w:t>
      </w:r>
    </w:p>
    <w:p w:rsidRDefault="00C51CE7" w:rsidP="00285635" w:rsidR="006F4D67" w:rsidRPr="006F4D67">
      <w:pPr>
        <w:pStyle w:val="Tekstbaloni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6F4D67">
        <w:rPr>
          <w:rFonts w:cs="Times New Roman" w:hAnsi="Times New Roman" w:ascii="Times New Roman"/>
          <w:sz w:val="24"/>
          <w:szCs w:val="24"/>
        </w:rPr>
        <w:t xml:space="preserve">FINA uz </w:t>
      </w:r>
      <w:r w:rsidR="00454109" w:rsidRPr="006F4D67">
        <w:rPr>
          <w:rFonts w:cs="Times New Roman" w:hAnsi="Times New Roman" w:ascii="Times New Roman"/>
          <w:sz w:val="24"/>
          <w:szCs w:val="24"/>
        </w:rPr>
        <w:t xml:space="preserve">rješenje o prodaji od </w:t>
      </w:r>
      <w:r w:rsidR="006F4D67" w:rsidRPr="006F4D67">
        <w:rPr>
          <w:rFonts w:cs="Times New Roman" w:hAnsi="Times New Roman" w:ascii="Times New Roman"/>
          <w:sz w:val="24"/>
          <w:szCs w:val="24"/>
        </w:rPr>
        <w:t>14.6.</w:t>
      </w:r>
      <w:r w:rsidR="00001E72" w:rsidRPr="006F4D67">
        <w:rPr>
          <w:rFonts w:cs="Times New Roman" w:hAnsi="Times New Roman" w:ascii="Times New Roman"/>
          <w:sz w:val="24"/>
          <w:szCs w:val="24"/>
        </w:rPr>
        <w:t xml:space="preserve">.2018. g. </w:t>
      </w:r>
      <w:r w:rsidR="00454109" w:rsidRPr="006F4D67">
        <w:rPr>
          <w:rFonts w:cs="Times New Roman" w:hAnsi="Times New Roman" w:ascii="Times New Roman"/>
          <w:sz w:val="24"/>
          <w:szCs w:val="24"/>
        </w:rPr>
        <w:t xml:space="preserve">s potvrdom pravomoćnosti, </w:t>
      </w:r>
      <w:r w:rsidRPr="006F4D67">
        <w:rPr>
          <w:rFonts w:cs="Times New Roman" w:hAnsi="Times New Roman" w:ascii="Times New Roman"/>
          <w:sz w:val="24"/>
          <w:szCs w:val="24"/>
        </w:rPr>
        <w:t>zahtjev</w:t>
      </w:r>
      <w:r w:rsidR="006F4D67" w:rsidRPr="006F4D67">
        <w:rPr>
          <w:rFonts w:cs="Times New Roman" w:hAnsi="Times New Roman" w:ascii="Times New Roman"/>
          <w:sz w:val="24"/>
          <w:szCs w:val="24"/>
        </w:rPr>
        <w:t>i</w:t>
      </w:r>
      <w:r w:rsidR="00001E72" w:rsidRPr="006F4D67">
        <w:rPr>
          <w:rFonts w:cs="Times New Roman" w:hAnsi="Times New Roman" w:ascii="Times New Roman"/>
          <w:sz w:val="24"/>
          <w:szCs w:val="24"/>
        </w:rPr>
        <w:t>/obra</w:t>
      </w:r>
      <w:r w:rsidR="006F4D67" w:rsidRPr="006F4D67">
        <w:rPr>
          <w:rFonts w:cs="Times New Roman" w:hAnsi="Times New Roman" w:ascii="Times New Roman"/>
          <w:sz w:val="24"/>
          <w:szCs w:val="24"/>
        </w:rPr>
        <w:t>sci</w:t>
      </w:r>
      <w:r w:rsidR="00001E72" w:rsidRPr="006F4D67">
        <w:rPr>
          <w:rFonts w:cs="Times New Roman" w:hAnsi="Times New Roman" w:ascii="Times New Roman"/>
          <w:sz w:val="24"/>
          <w:szCs w:val="24"/>
        </w:rPr>
        <w:t xml:space="preserve"> za prodaju nekretnine</w:t>
      </w:r>
      <w:r w:rsidR="00454109" w:rsidRPr="006F4D67">
        <w:rPr>
          <w:rFonts w:cs="Times New Roman" w:hAnsi="Times New Roman" w:ascii="Times New Roman"/>
          <w:sz w:val="24"/>
          <w:szCs w:val="24"/>
        </w:rPr>
        <w:t>, izva</w:t>
      </w:r>
      <w:r w:rsidR="006F4D67" w:rsidRPr="006F4D67">
        <w:rPr>
          <w:rFonts w:cs="Times New Roman" w:hAnsi="Times New Roman" w:ascii="Times New Roman"/>
          <w:sz w:val="24"/>
          <w:szCs w:val="24"/>
        </w:rPr>
        <w:t>ci</w:t>
      </w:r>
      <w:r w:rsidR="00454109" w:rsidRPr="006F4D67">
        <w:rPr>
          <w:rFonts w:cs="Times New Roman" w:hAnsi="Times New Roman" w:ascii="Times New Roman"/>
          <w:sz w:val="24"/>
          <w:szCs w:val="24"/>
        </w:rPr>
        <w:t xml:space="preserve"> iz </w:t>
      </w:r>
      <w:proofErr w:type="spellStart"/>
      <w:r w:rsidR="00454109" w:rsidRPr="006F4D67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454109" w:rsidRPr="006F4D67">
        <w:rPr>
          <w:rFonts w:cs="Times New Roman" w:hAnsi="Times New Roman" w:ascii="Times New Roman"/>
          <w:sz w:val="24"/>
          <w:szCs w:val="24"/>
        </w:rPr>
        <w:t>. izvorni</w:t>
      </w:r>
      <w:r w:rsidR="006F4D67" w:rsidRPr="006F4D67">
        <w:rPr>
          <w:rFonts w:cs="Times New Roman" w:hAnsi="Times New Roman" w:ascii="Times New Roman"/>
          <w:sz w:val="24"/>
          <w:szCs w:val="24"/>
        </w:rPr>
        <w:t>ci</w:t>
      </w:r>
      <w:r w:rsidR="00454109" w:rsidRPr="006F4D67">
        <w:rPr>
          <w:rFonts w:cs="Times New Roman" w:hAnsi="Times New Roman" w:ascii="Times New Roman"/>
          <w:sz w:val="24"/>
          <w:szCs w:val="24"/>
        </w:rPr>
        <w:t xml:space="preserve"> – </w:t>
      </w:r>
      <w:r w:rsidR="00001E72" w:rsidRPr="006F4D6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54109" w:rsidP="00285635" w:rsidR="00454109" w:rsidRPr="006F4D67">
      <w:pPr>
        <w:pStyle w:val="Tekstbaloni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6F4D67">
        <w:rPr>
          <w:rFonts w:cs="Times New Roman" w:hAnsi="Times New Roman" w:ascii="Times New Roman"/>
          <w:sz w:val="24"/>
          <w:szCs w:val="24"/>
        </w:rPr>
        <w:t xml:space="preserve">e-Oglasna ploča sudova </w:t>
      </w:r>
      <w:r w:rsidR="006F4D67" w:rsidRPr="006F4D67">
        <w:rPr>
          <w:rFonts w:cs="Times New Roman" w:hAnsi="Times New Roman" w:ascii="Times New Roman"/>
          <w:sz w:val="24"/>
          <w:szCs w:val="24"/>
        </w:rPr>
        <w:t>uz izvješće st. uprav. od 27.11.2018. g. – u spisu</w:t>
      </w:r>
    </w:p>
    <w:p w:rsidRDefault="00C51CE7" w:rsidP="00285635" w:rsidR="000C3465" w:rsidRPr="006F4D67">
      <w:pPr>
        <w:numPr>
          <w:ilvl w:val="0"/>
          <w:numId w:val="1"/>
        </w:numPr>
        <w:jc w:val="both"/>
      </w:pPr>
      <w:r w:rsidRPr="006F4D67">
        <w:t>K-</w:t>
      </w:r>
      <w:r w:rsidR="006F4D67" w:rsidRPr="006F4D67">
        <w:t>22.2.</w:t>
      </w:r>
    </w:p>
    <w:p w:rsidRDefault="009307E3" w:rsidP="009307E3" w:rsidR="009307E3" w:rsidRPr="006F4D67">
      <w:pPr>
        <w:jc w:val="both"/>
      </w:pPr>
    </w:p>
    <w:p w:rsidRDefault="009307E3" w:rsidP="009307E3" w:rsidR="009307E3" w:rsidRPr="006F4D67">
      <w:pPr>
        <w:jc w:val="both"/>
      </w:pPr>
    </w:p>
    <w:p w:rsidRDefault="009307E3" w:rsidP="009307E3" w:rsidR="009307E3" w:rsidRPr="006F4D67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 w:rsidRPr="00B03516">
      <w:pPr>
        <w:jc w:val="both"/>
      </w:pPr>
    </w:p>
    <w:p w:rsidRDefault="006A45FC" w:rsidP="006A45FC" w:rsidR="006A45FC">
      <w:pPr>
        <w:ind w:left="720"/>
        <w:jc w:val="both"/>
      </w:pPr>
    </w:p>
    <w:p w:rsidRDefault="006F4D67" w:rsidP="006A45FC" w:rsidR="006F4D67">
      <w:pPr>
        <w:ind w:left="720"/>
        <w:jc w:val="both"/>
      </w:pPr>
    </w:p>
    <w:p w:rsidRDefault="006F4D67" w:rsidP="006A45FC" w:rsidR="006F4D67">
      <w:pPr>
        <w:ind w:left="720"/>
        <w:jc w:val="both"/>
      </w:pPr>
    </w:p>
    <w:p w:rsidRDefault="006F4D67" w:rsidP="006A45FC" w:rsidR="006F4D67">
      <w:pPr>
        <w:ind w:left="720"/>
        <w:jc w:val="both"/>
      </w:pPr>
    </w:p>
    <w:p w:rsidRDefault="006F4D67" w:rsidP="006A45FC" w:rsidR="006F4D67">
      <w:pPr>
        <w:ind w:left="720"/>
        <w:jc w:val="both"/>
      </w:pPr>
    </w:p>
    <w:p w:rsidRDefault="006F4D67" w:rsidP="006A45FC" w:rsidR="006F4D67">
      <w:pPr>
        <w:ind w:left="720"/>
        <w:jc w:val="both"/>
      </w:pPr>
    </w:p>
    <w:p w:rsidRDefault="006F4D67" w:rsidP="006A45FC" w:rsidR="006F4D67">
      <w:pPr>
        <w:ind w:left="720"/>
        <w:jc w:val="both"/>
      </w:pPr>
    </w:p>
    <w:p w:rsidRDefault="006F4D67" w:rsidP="006A45FC" w:rsidR="006F4D67">
      <w:pPr>
        <w:ind w:left="720"/>
        <w:jc w:val="both"/>
      </w:pPr>
    </w:p>
    <w:p w:rsidRDefault="006F4D67" w:rsidP="006A45FC" w:rsidR="006F4D67">
      <w:pPr>
        <w:ind w:left="720"/>
        <w:jc w:val="both"/>
      </w:pPr>
    </w:p>
    <w:p w:rsidRDefault="006F4D67" w:rsidP="006A45FC" w:rsidR="006F4D67">
      <w:pPr>
        <w:ind w:left="720"/>
        <w:jc w:val="both"/>
      </w:pPr>
    </w:p>
    <w:p w:rsidRDefault="006F4D67" w:rsidP="006A45FC" w:rsidR="006F4D67">
      <w:pPr>
        <w:ind w:left="720"/>
        <w:jc w:val="both"/>
      </w:pPr>
    </w:p>
    <w:p w:rsidRDefault="006F4D67" w:rsidP="006A45FC" w:rsidR="006F4D67">
      <w:pPr>
        <w:ind w:left="720"/>
        <w:jc w:val="both"/>
      </w:pPr>
    </w:p>
    <w:p w:rsidRDefault="006F4D67" w:rsidP="006A45FC" w:rsidR="006F4D67">
      <w:pPr>
        <w:ind w:left="720"/>
        <w:jc w:val="both"/>
      </w:pPr>
    </w:p>
    <w:p w:rsidRDefault="006F4D67" w:rsidP="006A45FC" w:rsidR="006F4D67">
      <w:pPr>
        <w:ind w:left="720"/>
        <w:jc w:val="both"/>
      </w:pPr>
    </w:p>
    <w:p w:rsidRDefault="006F4D67" w:rsidP="006A45FC" w:rsidR="006F4D67">
      <w:pPr>
        <w:ind w:left="720"/>
        <w:jc w:val="both"/>
      </w:pPr>
    </w:p>
    <w:p w:rsidRDefault="006F4D67" w:rsidP="006A45FC" w:rsidR="006F4D67">
      <w:pPr>
        <w:ind w:left="720"/>
        <w:jc w:val="both"/>
      </w:pPr>
    </w:p>
    <w:p w:rsidRDefault="006F4D67" w:rsidP="006A45FC" w:rsidR="006F4D67">
      <w:pPr>
        <w:ind w:left="720"/>
        <w:jc w:val="both"/>
      </w:pPr>
    </w:p>
    <w:p w:rsidRDefault="005C7A9B" w:rsidP="005C7A9B" w:rsidR="005C7A9B">
      <w:pPr>
        <w:ind w:left="720"/>
        <w:jc w:val="both"/>
      </w:pPr>
      <w:bookmarkStart w:name="_GoBack" w:id="0"/>
      <w:bookmarkEnd w:id="0"/>
    </w:p>
    <w:sectPr w:rsidSect="00940BDB" w:rsidR="005C7A9B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1AA" w:rsidR="007A71AA">
      <w:r>
        <w:separator/>
      </w:r>
    </w:p>
  </w:endnote>
  <w:endnote w:id="0" w:type="continuationSeparator">
    <w:p w:rsidRDefault="007A71AA" w:rsidR="007A71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1AA" w:rsidR="007A71AA">
      <w:r>
        <w:separator/>
      </w:r>
    </w:p>
  </w:footnote>
  <w:footnote w:id="0" w:type="continuationSeparator">
    <w:p w:rsidRDefault="007A71AA" w:rsidR="007A71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D67" w:rsidP="00AA4BF0" w:rsidR="006F4D6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D67" w:rsidR="006F4D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D67" w:rsidP="00AA4BF0" w:rsidR="006F4D6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5AE0">
      <w:rPr>
        <w:rStyle w:val="Brojstranice"/>
        <w:noProof/>
      </w:rPr>
      <w:t>16</w:t>
    </w:r>
    <w:r>
      <w:rPr>
        <w:rStyle w:val="Brojstranice"/>
      </w:rPr>
      <w:fldChar w:fldCharType="end"/>
    </w:r>
  </w:p>
  <w:p w:rsidRDefault="006F4D67" w:rsidP="006F4D67" w:rsidR="006F4D67">
    <w:pPr>
      <w:tabs>
        <w:tab w:pos="7245" w:val="left"/>
      </w:tabs>
      <w:jc w:val="right"/>
    </w:pPr>
    <w:r>
      <w:t>Poslovni broj: 6 St-7/18-21</w:t>
    </w:r>
  </w:p>
  <w:p w:rsidRDefault="006F4D67" w:rsidP="00187768" w:rsidR="006F4D67">
    <w:pPr>
      <w:tabs>
        <w:tab w:pos="7245" w:val="left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D67" w:rsidP="00117977" w:rsidR="006F4D6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275DFF"/>
    <w:multiLevelType w:val="hybridMultilevel"/>
    <w:tmpl w:val="2722A9DA"/>
    <w:lvl w:tplc="8EB40440" w:ilvl="0">
      <w:start w:val="1"/>
      <w:numFmt w:val="upperRoman"/>
      <w:lvlText w:val="%1."/>
      <w:lvlJc w:val="righ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1332CC"/>
    <w:multiLevelType w:val="hybridMultilevel"/>
    <w:tmpl w:val="04569394"/>
    <w:lvl w:tplc="A6C0C438" w:ilvl="0">
      <w:start w:val="5"/>
      <w:numFmt w:val="upperRoman"/>
      <w:lvlText w:val="%1."/>
      <w:lvlJc w:val="righ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D72C4B"/>
    <w:multiLevelType w:val="hybridMultilevel"/>
    <w:tmpl w:val="153AB8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9039C3"/>
    <w:multiLevelType w:val="hybridMultilevel"/>
    <w:tmpl w:val="0C3A4BA8"/>
    <w:lvl w:tplc="A46E787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B244C4"/>
    <w:multiLevelType w:val="hybridMultilevel"/>
    <w:tmpl w:val="820EC9DA"/>
    <w:lvl w:tplc="77AEE1A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141141B"/>
    <w:multiLevelType w:val="hybridMultilevel"/>
    <w:tmpl w:val="2B0E1570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48BC2948"/>
    <w:multiLevelType w:val="hybridMultilevel"/>
    <w:tmpl w:val="320EB47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36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B8308EB"/>
    <w:multiLevelType w:val="hybridMultilevel"/>
    <w:tmpl w:val="72A6B6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BB66F77"/>
    <w:multiLevelType w:val="hybridMultilevel"/>
    <w:tmpl w:val="07EC69CA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CD2052C"/>
    <w:multiLevelType w:val="hybridMultilevel"/>
    <w:tmpl w:val="4A088824"/>
    <w:lvl w:tplc="1C7C3090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2">
    <w:nsid w:val="76F01D57"/>
    <w:multiLevelType w:val="hybridMultilevel"/>
    <w:tmpl w:val="E8D86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11"/>
  </w:num>
  <w:num w:numId="6">
    <w:abstractNumId w:val="12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10"/>
  </w:num>
  <w:num w:numId="12">
    <w:abstractNumId w:val="3"/>
  </w:num>
  <w:num w:numId="13">
    <w:abstractNumId w:val="2"/>
  </w:num>
  <w:numIdMacAtCleanup w:val="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1E72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C3465"/>
    <w:rsid w:val="000D032B"/>
    <w:rsid w:val="000E3517"/>
    <w:rsid w:val="00101819"/>
    <w:rsid w:val="001047DB"/>
    <w:rsid w:val="00117977"/>
    <w:rsid w:val="001221B3"/>
    <w:rsid w:val="0012370D"/>
    <w:rsid w:val="00130E08"/>
    <w:rsid w:val="00150682"/>
    <w:rsid w:val="00153578"/>
    <w:rsid w:val="001556C8"/>
    <w:rsid w:val="00160B73"/>
    <w:rsid w:val="001728D2"/>
    <w:rsid w:val="00177D27"/>
    <w:rsid w:val="00187768"/>
    <w:rsid w:val="0019087D"/>
    <w:rsid w:val="00194559"/>
    <w:rsid w:val="00197EE1"/>
    <w:rsid w:val="001B1445"/>
    <w:rsid w:val="001C245B"/>
    <w:rsid w:val="001C2BD3"/>
    <w:rsid w:val="001C3C35"/>
    <w:rsid w:val="001D2F75"/>
    <w:rsid w:val="001E20C7"/>
    <w:rsid w:val="00205A06"/>
    <w:rsid w:val="00207590"/>
    <w:rsid w:val="002147D0"/>
    <w:rsid w:val="00226EC9"/>
    <w:rsid w:val="002467C0"/>
    <w:rsid w:val="00257701"/>
    <w:rsid w:val="0026331C"/>
    <w:rsid w:val="00267FBD"/>
    <w:rsid w:val="00270963"/>
    <w:rsid w:val="00272E55"/>
    <w:rsid w:val="0028068F"/>
    <w:rsid w:val="00281731"/>
    <w:rsid w:val="00285635"/>
    <w:rsid w:val="00292B96"/>
    <w:rsid w:val="002C1037"/>
    <w:rsid w:val="002C3FD9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E72FA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3475"/>
    <w:rsid w:val="00454109"/>
    <w:rsid w:val="00457310"/>
    <w:rsid w:val="00463906"/>
    <w:rsid w:val="00470AD2"/>
    <w:rsid w:val="00480626"/>
    <w:rsid w:val="00493169"/>
    <w:rsid w:val="00493E0B"/>
    <w:rsid w:val="004A5601"/>
    <w:rsid w:val="004B2B7F"/>
    <w:rsid w:val="004C39EA"/>
    <w:rsid w:val="004F31E3"/>
    <w:rsid w:val="005443B1"/>
    <w:rsid w:val="005527A1"/>
    <w:rsid w:val="00565668"/>
    <w:rsid w:val="00565B8D"/>
    <w:rsid w:val="005821CC"/>
    <w:rsid w:val="00584E8A"/>
    <w:rsid w:val="005A7C2B"/>
    <w:rsid w:val="005B2FA6"/>
    <w:rsid w:val="005B3F18"/>
    <w:rsid w:val="005C25C3"/>
    <w:rsid w:val="005C7A9B"/>
    <w:rsid w:val="005E0C19"/>
    <w:rsid w:val="005F5458"/>
    <w:rsid w:val="00614051"/>
    <w:rsid w:val="00625848"/>
    <w:rsid w:val="00626CAF"/>
    <w:rsid w:val="00632512"/>
    <w:rsid w:val="00664027"/>
    <w:rsid w:val="00674594"/>
    <w:rsid w:val="00692DC9"/>
    <w:rsid w:val="00695E47"/>
    <w:rsid w:val="006A45FC"/>
    <w:rsid w:val="006F1D8D"/>
    <w:rsid w:val="006F3621"/>
    <w:rsid w:val="006F4D67"/>
    <w:rsid w:val="00703041"/>
    <w:rsid w:val="00705C9E"/>
    <w:rsid w:val="00706971"/>
    <w:rsid w:val="0071436D"/>
    <w:rsid w:val="00724DCF"/>
    <w:rsid w:val="00727E7B"/>
    <w:rsid w:val="00754B1E"/>
    <w:rsid w:val="007618DD"/>
    <w:rsid w:val="007625AC"/>
    <w:rsid w:val="0076395F"/>
    <w:rsid w:val="00765338"/>
    <w:rsid w:val="0078398D"/>
    <w:rsid w:val="00794B55"/>
    <w:rsid w:val="007A71AA"/>
    <w:rsid w:val="007B337C"/>
    <w:rsid w:val="007B6358"/>
    <w:rsid w:val="007B64B5"/>
    <w:rsid w:val="007C48E4"/>
    <w:rsid w:val="007D2AA0"/>
    <w:rsid w:val="007D2CC5"/>
    <w:rsid w:val="007D54B0"/>
    <w:rsid w:val="007E28B1"/>
    <w:rsid w:val="007F5AE0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05E8"/>
    <w:rsid w:val="008B1F96"/>
    <w:rsid w:val="008D39A0"/>
    <w:rsid w:val="008E3C7D"/>
    <w:rsid w:val="008E4836"/>
    <w:rsid w:val="009058C2"/>
    <w:rsid w:val="009065C0"/>
    <w:rsid w:val="00912573"/>
    <w:rsid w:val="009307E3"/>
    <w:rsid w:val="00934D1B"/>
    <w:rsid w:val="009370DB"/>
    <w:rsid w:val="00940BDB"/>
    <w:rsid w:val="00941ECC"/>
    <w:rsid w:val="00943A5D"/>
    <w:rsid w:val="00963D8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4510"/>
    <w:rsid w:val="00A063A5"/>
    <w:rsid w:val="00A06C79"/>
    <w:rsid w:val="00A30202"/>
    <w:rsid w:val="00A30A28"/>
    <w:rsid w:val="00A30D21"/>
    <w:rsid w:val="00A30DC9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95AD3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1CE7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11A4B"/>
    <w:rsid w:val="00D13C3E"/>
    <w:rsid w:val="00D17E6E"/>
    <w:rsid w:val="00D3268E"/>
    <w:rsid w:val="00D610AC"/>
    <w:rsid w:val="00D73539"/>
    <w:rsid w:val="00D81DFC"/>
    <w:rsid w:val="00DA3B2A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39F3"/>
    <w:rsid w:val="00E340AB"/>
    <w:rsid w:val="00E34BE5"/>
    <w:rsid w:val="00E65667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18F0"/>
    <w:rsid w:val="00F27A11"/>
    <w:rsid w:val="00F40360"/>
    <w:rsid w:val="00F441F5"/>
    <w:rsid w:val="00F519F8"/>
    <w:rsid w:val="00F66F18"/>
    <w:rsid w:val="00F67599"/>
    <w:rsid w:val="00F67DB3"/>
    <w:rsid w:val="00F82C08"/>
    <w:rsid w:val="00F91ECE"/>
    <w:rsid w:val="00F9590B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F4D67"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6F4D67"/>
    <w:pPr>
      <w:keepNext/>
      <w:jc w:val="both"/>
      <w:outlineLvl w:val="1"/>
    </w:pPr>
    <w:rPr>
      <w:u w:val="single"/>
    </w:rPr>
  </w:style>
  <w:style w:styleId="Naslov3" w:type="paragraph">
    <w:name w:val="heading 3"/>
    <w:basedOn w:val="Normal"/>
    <w:next w:val="Normal"/>
    <w:link w:val="Naslov3Char"/>
    <w:qFormat/>
    <w:rsid w:val="006F4D67"/>
    <w:pPr>
      <w:keepNext/>
      <w:jc w:val="both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F4D67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6F4D67"/>
    <w:rPr>
      <w:sz w:val="24"/>
      <w:szCs w:val="24"/>
      <w:u w:val="single"/>
    </w:rPr>
  </w:style>
  <w:style w:customStyle="true" w:styleId="Naslov3Char" w:type="character">
    <w:name w:val="Naslov 3 Char"/>
    <w:basedOn w:val="Zadanifontodlomka"/>
    <w:link w:val="Naslov3"/>
    <w:rsid w:val="006F4D67"/>
    <w:rPr>
      <w:b/>
      <w:bCs/>
      <w:sz w:val="24"/>
      <w:szCs w:val="24"/>
    </w:rPr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uiPriority w:val="34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rsid w:val="00912573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rsid w:val="006F4D67"/>
    <w:rPr>
      <w:sz w:val="24"/>
      <w:szCs w:val="24"/>
    </w:r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link w:val="TekstbaloniaChar"/>
    <w:semiHidden/>
    <w:rsid w:val="00DA72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6F4D6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styleId="Bezproreda" w:type="paragraph">
    <w:name w:val="No Spacing"/>
    <w:uiPriority w:val="1"/>
    <w:qFormat/>
    <w:rsid w:val="000C3465"/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rsid w:val="006F4D67"/>
    <w:pPr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6F4D67"/>
    <w:rPr>
      <w:sz w:val="24"/>
      <w:szCs w:val="24"/>
    </w:rPr>
  </w:style>
  <w:style w:customStyle="true" w:styleId="st" w:type="character">
    <w:name w:val="st"/>
    <w:basedOn w:val="Zadanifontodlomka"/>
    <w:rsid w:val="006F4D67"/>
  </w:style>
  <w:style w:customStyle="true" w:styleId="racs" w:type="character">
    <w:name w:val="racs"/>
    <w:basedOn w:val="Zadanifontodlomka"/>
    <w:rsid w:val="006F4D67"/>
  </w:style>
  <w:style w:styleId="Tijeloteksta2" w:type="paragraph">
    <w:name w:val="Body Text 2"/>
    <w:basedOn w:val="Normal"/>
    <w:link w:val="Tijeloteksta2Char"/>
    <w:rsid w:val="006F4D67"/>
    <w:pPr>
      <w:spacing w:lineRule="auto" w:line="480" w:after="120"/>
    </w:pPr>
    <w:rPr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6F4D67"/>
    <w:rPr>
      <w:sz w:val="24"/>
      <w:szCs w:val="24"/>
      <w:lang w:eastAsia="en-US"/>
    </w:rPr>
  </w:style>
  <w:style w:customStyle="true" w:styleId="Bezproreda1" w:type="paragraph">
    <w:name w:val="Bez proreda1"/>
    <w:uiPriority w:val="1"/>
    <w:qFormat/>
    <w:rsid w:val="006F4D6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5A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5A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A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A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A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F4D67"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6F4D67"/>
    <w:pPr>
      <w:keepNext/>
      <w:jc w:val="both"/>
      <w:outlineLvl w:val="1"/>
    </w:pPr>
    <w:rPr>
      <w:u w:val="single"/>
    </w:rPr>
  </w:style>
  <w:style w:styleId="Naslov3" w:type="paragraph">
    <w:name w:val="heading 3"/>
    <w:basedOn w:val="Normal"/>
    <w:next w:val="Normal"/>
    <w:link w:val="Naslov3Char"/>
    <w:qFormat/>
    <w:rsid w:val="006F4D67"/>
    <w:pPr>
      <w:keepNext/>
      <w:jc w:val="both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F4D67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6F4D67"/>
    <w:rPr>
      <w:sz w:val="24"/>
      <w:szCs w:val="24"/>
      <w:u w:val="single"/>
    </w:rPr>
  </w:style>
  <w:style w:customStyle="1" w:styleId="Naslov3Char" w:type="character">
    <w:name w:val="Naslov 3 Char"/>
    <w:basedOn w:val="Zadanifontodlomka"/>
    <w:link w:val="Naslov3"/>
    <w:rsid w:val="006F4D67"/>
    <w:rPr>
      <w:b/>
      <w:bCs/>
      <w:sz w:val="24"/>
      <w:szCs w:val="24"/>
    </w:rPr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uiPriority w:val="34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rsid w:val="00912573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rsid w:val="006F4D67"/>
    <w:rPr>
      <w:sz w:val="24"/>
      <w:szCs w:val="24"/>
    </w:r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link w:val="TekstbaloniaChar"/>
    <w:semiHidden/>
    <w:rsid w:val="00DA72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6F4D6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styleId="Bezproreda" w:type="paragraph">
    <w:name w:val="No Spacing"/>
    <w:uiPriority w:val="1"/>
    <w:qFormat/>
    <w:rsid w:val="000C3465"/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rsid w:val="006F4D67"/>
    <w:pPr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6F4D67"/>
    <w:rPr>
      <w:sz w:val="24"/>
      <w:szCs w:val="24"/>
    </w:rPr>
  </w:style>
  <w:style w:customStyle="1" w:styleId="st" w:type="character">
    <w:name w:val="st"/>
    <w:basedOn w:val="Zadanifontodlomka"/>
    <w:rsid w:val="006F4D67"/>
  </w:style>
  <w:style w:customStyle="1" w:styleId="racs" w:type="character">
    <w:name w:val="racs"/>
    <w:basedOn w:val="Zadanifontodlomka"/>
    <w:rsid w:val="006F4D67"/>
  </w:style>
  <w:style w:styleId="Tijeloteksta2" w:type="paragraph">
    <w:name w:val="Body Text 2"/>
    <w:basedOn w:val="Normal"/>
    <w:link w:val="Tijeloteksta2Char"/>
    <w:rsid w:val="006F4D67"/>
    <w:pPr>
      <w:spacing w:after="120" w:line="480" w:lineRule="auto"/>
    </w:pPr>
    <w:rPr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6F4D67"/>
    <w:rPr>
      <w:sz w:val="24"/>
      <w:szCs w:val="24"/>
      <w:lang w:eastAsia="en-US"/>
    </w:rPr>
  </w:style>
  <w:style w:customStyle="1" w:styleId="Bezproreda1" w:type="paragraph">
    <w:name w:val="Bez proreda1"/>
    <w:uiPriority w:val="1"/>
    <w:qFormat/>
    <w:rsid w:val="006F4D6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5A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5A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A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A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A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30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65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126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30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3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291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6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St-7/2018</izvorni_sadrzaj>
    <derivirana_varijabla naziv="DomainObject.Predmet.OznakaBroj_1">St-7/2018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AGROPLUS društvo s ograničenom odgovornošću za proizvodnju, preradu i otkup voća i povrća</izvorni_sadrzaj>
    <derivirana_varijabla naziv="DomainObject.Predmet.StrankaFormated_1">  AGROPLUS društvo s ograničenom odgovornošću za proizvodnju, preradu i otkup voća i povrća</derivirana_varijabla>
  </DomainObject.Predmet.StrankaFormated>
  <DomainObject.Predmet.StrankaFormatedOIB>
    <izvorni_sadrzaj>  AGROPLUS društvo s ograničenom odgovornošću za proizvodnju, preradu i otkup voća i povrća, OIB 07350499058</izvorni_sadrzaj>
    <derivirana_varijabla naziv="DomainObject.Predmet.StrankaFormatedOIB_1">  AGROPLUS društvo s ograničenom odgovornošću za proizvodnju, preradu i otkup voća i povrća, OIB 07350499058</derivirana_varijabla>
  </DomainObject.Predmet.StrankaFormatedOIB>
  <DomainObject.Predmet.StrankaFormatedWithAdress>
    <izvorni_sadrzaj> AGROPLUS društvo s ograničenom odgovornošću za proizvodnju, preradu i otkup voća i povrća, Industrijska zona Janjevci 6, 31540 Donji Miholjac</izvorni_sadrzaj>
    <derivirana_varijabla naziv="DomainObject.Predmet.StrankaFormatedWithAdress_1"> AGROPLUS društvo s ograničenom odgovornošću za proizvodnju, preradu i otkup voća i povrća, Industrijska zona Janjevci 6, 31540 Donji Miholjac</derivirana_varijabla>
  </DomainObject.Predmet.StrankaFormatedWithAdress>
  <DomainObject.Predmet.StrankaFormatedWithAdressOIB>
    <izvorni_sadrzaj> AGROPLUS društvo s ograničenom odgovornošću za proizvodnju, preradu i otkup voća i povrća, OIB 07350499058, Industrijska zona Janjevci 6, 31540 Donji Miholjac</izvorni_sadrzaj>
    <derivirana_varijabla naziv="DomainObject.Predmet.StrankaFormatedWithAdressOIB_1"> AGROPLUS društvo s ograničenom odgovornošću za proizvodnju, preradu i otkup voća i povrća, OIB 07350499058, Industrijska zona Janjevci 6, 31540 Donji Miholjac</derivirana_varijabla>
  </DomainObject.Predmet.StrankaFormatedWithAdressOIB>
  <DomainObject.Predmet.StrankaWithAdress>
    <izvorni_sadrzaj>AGROPLUS društvo s ograničenom odgovornošću za proizvodnju, preradu i otkup voća i povrća Industrijska zona Janjevci 6,31540 Donji Miholjac</izvorni_sadrzaj>
    <derivirana_varijabla naziv="DomainObject.Predmet.StrankaWithAdress_1">AGROPLUS društvo s ograničenom odgovornošću za proizvodnju, preradu i otkup voća i povrća Industrijska zona Janjevci 6,31540 Donji Miholjac</derivirana_varijabla>
  </DomainObject.Predmet.StrankaWithAdress>
  <DomainObject.Predmet.StrankaWithAdressOIB>
    <izvorni_sadrzaj>AGROPLUS društvo s ograničenom odgovornošću za proizvodnju, preradu i otkup voća i povrća, OIB 07350499058, Industrijska zona Janjevci 6,31540 Donji Miholjac</izvorni_sadrzaj>
    <derivirana_varijabla naziv="DomainObject.Predmet.StrankaWithAdressOIB_1">AGROPLUS društvo s ograničenom odgovornošću za proizvodnju, preradu i otkup voća i povrća, OIB 07350499058, Industrijska zona Janjevci 6,31540 Donji Miholjac</derivirana_varijabla>
  </DomainObject.Predmet.StrankaWithAdressOIB>
  <DomainObject.Predmet.StrankaNazivFormated>
    <izvorni_sadrzaj>AGROPLUS društvo s ograničenom odgovornošću za proizvodnju, preradu i otkup voća i povrća</izvorni_sadrzaj>
    <derivirana_varijabla naziv="DomainObject.Predmet.StrankaNazivFormated_1">AGROPLUS društvo s ograničenom odgovornošću za proizvodnju, preradu i otkup voća i povrća</derivirana_varijabla>
  </DomainObject.Predmet.StrankaNazivFormated>
  <DomainObject.Predmet.StrankaNazivFormatedOIB>
    <izvorni_sadrzaj>AGROPLUS društvo s ograničenom odgovornošću za proizvodnju, preradu i otkup voća i povrća, OIB 07350499058</izvorni_sadrzaj>
    <derivirana_varijabla naziv="DomainObject.Predmet.StrankaNazivFormatedOIB_1">AGROPLUS društvo s ograničenom odgovornošću za proizvodnju, preradu i otkup voća i povrća, OIB 07350499058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AGROPLUS društvo s ograničenom odgovornošću za proizvodnju, preradu i otkup voća i povrća</item>
    </izvorni_sadrzaj>
    <derivirana_varijabla naziv="DomainObject.Predmet.StrankaListFormated_1">
      <item>AGROPLUS društvo s ograničenom odgovornošću za proizvodnju, preradu i otkup voća i povrća</item>
    </derivirana_varijabla>
  </DomainObject.Predmet.StrankaListFormated>
  <DomainObject.Predmet.StrankaListFormatedOIB>
    <izvorni_sadrzaj>
      <item>AGROPLUS društvo s ograničenom odgovornošću za proizvodnju, preradu i otkup voća i povrća, OIB 07350499058</item>
    </izvorni_sadrzaj>
    <derivirana_varijabla naziv="DomainObject.Predmet.StrankaListFormatedOIB_1">
      <item>AGROPLUS društvo s ograničenom odgovornošću za proizvodnju, preradu i otkup voća i povrća, OIB 07350499058</item>
    </derivirana_varijabla>
  </DomainObject.Predmet.StrankaListFormatedOIB>
  <DomainObject.Predmet.StrankaListFormatedWithAdress>
    <izvorni_sadrzaj>
      <item>AGROPLUS društvo s ograničenom odgovornošću za proizvodnju, preradu i otkup voća i povrća, Industrijska zona Janjevci 6, 31540 Donji Miholjac</item>
    </izvorni_sadrzaj>
    <derivirana_varijabla naziv="DomainObject.Predmet.StrankaListFormatedWithAdress_1">
      <item>AGROPLUS društvo s ograničenom odgovornošću za proizvodnju, preradu i otkup voća i povrća, Industrijska zona Janjevci 6, 31540 Donji Miholjac</item>
    </derivirana_varijabla>
  </DomainObject.Predmet.StrankaListFormatedWithAdress>
  <DomainObject.Predmet.StrankaListFormatedWithAdressOIB>
    <izvorni_sadrzaj>
      <item>AGROPLUS društvo s ograničenom odgovornošću za proizvodnju, preradu i otkup voća i povrća, OIB 07350499058, Industrijska zona Janjevci 6, 31540 Donji Miholjac</item>
    </izvorni_sadrzaj>
    <derivirana_varijabla naziv="DomainObject.Predmet.StrankaListFormatedWithAdressOIB_1">
      <item>AGROPLUS društvo s ograničenom odgovornošću za proizvodnju, preradu i otkup voća i povrća, OIB 07350499058, Industrijska zona Janjevci 6, 31540 Donji Miholjac</item>
    </derivirana_varijabla>
  </DomainObject.Predmet.StrankaListFormatedWithAdressOIB>
  <DomainObject.Predmet.StrankaListNazivFormated>
    <izvorni_sadrzaj>
      <item>AGROPLUS društvo s ograničenom odgovornošću za proizvodnju, preradu i otkup voća i povrća</item>
    </izvorni_sadrzaj>
    <derivirana_varijabla naziv="DomainObject.Predmet.StrankaListNazivFormated_1">
      <item>AGROPLUS društvo s ograničenom odgovornošću za proizvodnju, preradu i otkup voća i povrća</item>
    </derivirana_varijabla>
  </DomainObject.Predmet.StrankaListNazivFormated>
  <DomainObject.Predmet.StrankaListNazivFormatedOIB>
    <izvorni_sadrzaj>
      <item>AGROPLUS društvo s ograničenom odgovornošću za proizvodnju, preradu i otkup voća i povrća, OIB 07350499058</item>
    </izvorni_sadrzaj>
    <derivirana_varijabla naziv="DomainObject.Predmet.StrankaListNazivFormatedOIB_1">
      <item>AGROPLUS društvo s ograničenom odgovornošću za proizvodnju, preradu i otkup voća i povrća, OIB 07350499058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AGROPLUS društvo s ograničenom odgovornošću za proizvodnju, preradu i otkup voća i povrća</izvorni_sadrzaj>
    <derivirana_varijabla naziv="DomainObject.Predmet.StrankaIDrugi_1">AGROPLUS društvo s ograničenom odgovornošću za proizvodnju, preradu i otkup voća i povrća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AGROPLUS društvo s ograničenom odgovornošću za proizvodnju, preradu i otkup voća i povrća, OIB 07350499058, Industrijska zona Janjevci 6, 31540 Donji Miholjac</izvorni_sadrzaj>
    <derivirana_varijabla naziv="DomainObject.Predmet.StrankaIDrugiAdressOIB_1">AGROPLUS društvo s ograničenom odgovornošću za proizvodnju, preradu i otkup voća i povrća, OIB 07350499058, Industrijska zona Janjevci 6, 31540 Donji Miholjac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AGROPLUS društvo s ograničenom odgovornošću za proizvodnju, preradu i otkup voća i povrća</item>
    </izvorni_sadrzaj>
    <derivirana_varijabla naziv="DomainObject.Predmet.SudioniciListNaziv_1">
      <item>AGROPLUS društvo s ograničenom odgovornošću za proizvodnju, preradu i otkup voća i povrća</item>
    </derivirana_varijabla>
  </DomainObject.Predmet.SudioniciListNaziv>
  <DomainObject.Predmet.SudioniciListAdressOIB>
    <izvorni_sadrzaj>
      <item>AGROPLUS društvo s ograničenom odgovornošću za proizvodnju, preradu i otkup voća i povrća, OIB 07350499058, Industrijska zona Janjevci 6,31540 Donji Miholjac</item>
    </izvorni_sadrzaj>
    <derivirana_varijabla naziv="DomainObject.Predmet.SudioniciListAdressOIB_1">
      <item>AGROPLUS društvo s ograničenom odgovornošću za proizvodnju, preradu i otkup voća i povrća, OIB 07350499058, Industrijska zona Janjevci 6,31540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07350499058</item>
    </izvorni_sadrzaj>
    <derivirana_varijabla naziv="DomainObject.Predmet.SudioniciListNazivOIB_1">
      <item>, OIB 07350499058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listopada 2018.</izvorni_sadrzaj>
    <derivirana_varijabla naziv="DomainObject.Predmet.DatumZadnjeOdrzaneSudskeRadnje_1">31. listopada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St-7/2018-51</izvorni_sadrzaj>
    <derivirana_varijabla naziv="DomainObject.PredzadnjaOdlukaIzPredmeta.Oznaka_1">St-7/2018-51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83F4C8-2B30-42D2-9001-FC5A35504E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18</properties:Pages>
  <properties:Words>6270</properties:Words>
  <properties:Characters>34270</properties:Characters>
  <properties:Lines>837</properties:Lines>
  <properties:Paragraphs>480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2018-12-06T08:51:00Z</dcterms:created>
  <dc:creator>Željko</dc:creator>
  <cp:lastModifiedBy>Danijela Sekulić</cp:lastModifiedBy>
  <cp:lastPrinted>2018-12-06T08:51:00Z</cp:lastPrinted>
  <dcterms:modified xmlns:xsi="http://www.w3.org/2001/XMLSchema-instance" xsi:type="dcterms:W3CDTF">2018-12-06T08:52:00Z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(AGROPLUS - VIŠE NEKRETNINA.docx)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18</vt:i4>
  </prop:property>
</prop:Properties>
</file>