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dc55" w14:paraId="98adc55" w:rsidRDefault="00AE649C" w:rsidP="00FA5B5E" w:rsidR="00AE649C" w:rsidRPr="00B76F3C">
      <w:pPr>
        <w:pStyle w:val="Naslov3"/>
        <w15:collapsed w:val="false"/>
      </w:pPr>
    </w:p>
    <w:p w:rsidRDefault="00654B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54B2E" w:rsidP="00654B2E" w:rsidR="00654B2E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St-254/2016-13.</w:t>
      </w:r>
    </w:p>
    <w:p w:rsidRDefault="00654B2E" w:rsidP="00654B2E" w:rsidR="00654B2E">
      <w:pPr>
        <w:rPr>
          <w:rFonts w:hAnsi="Arial" w:ascii="Arial"/>
        </w:rPr>
      </w:pPr>
    </w:p>
    <w:p w:rsidRDefault="00654B2E" w:rsidP="00654B2E" w:rsidR="00654B2E">
      <w:pPr>
        <w:jc w:val="center"/>
        <w:rPr>
          <w:rFonts w:hAnsi="Arial" w:ascii="Arial"/>
          <w:b/>
        </w:rPr>
      </w:pPr>
    </w:p>
    <w:p w:rsidRDefault="00654B2E" w:rsidP="00654B2E" w:rsidR="00654B2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654B2E" w:rsidP="00654B2E" w:rsidR="00654B2E">
      <w:pPr>
        <w:jc w:val="center"/>
        <w:rPr>
          <w:rFonts w:hAnsi="Arial" w:ascii="Arial"/>
          <w:b/>
        </w:rPr>
      </w:pPr>
    </w:p>
    <w:p w:rsidRDefault="00654B2E" w:rsidP="00654B2E" w:rsidR="00654B2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654B2E" w:rsidP="00654B2E" w:rsidR="00654B2E">
      <w:pPr>
        <w:jc w:val="both"/>
        <w:rPr>
          <w:rFonts w:hAnsi="Arial" w:ascii="Arial"/>
        </w:rPr>
      </w:pP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LIATRIS j.d.o.o. za trgovinu i usluge iz Virovitice, Ulica Petra Preradovića 51, MBS 010086922, OIB 49964040901, dana 05. rujna 2016. godine</w:t>
      </w:r>
    </w:p>
    <w:p w:rsidRDefault="00654B2E" w:rsidP="00654B2E" w:rsidR="00654B2E">
      <w:pPr>
        <w:jc w:val="both"/>
        <w:rPr>
          <w:rFonts w:hAnsi="Arial" w:ascii="Arial"/>
        </w:rPr>
      </w:pPr>
    </w:p>
    <w:p w:rsidRDefault="00654B2E" w:rsidP="00654B2E" w:rsidR="00654B2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Marku Čačiću iz Novske, Osječka 217, OIB 71598929328, u bruto iznosu od 3.000,00 kuna.</w:t>
      </w:r>
    </w:p>
    <w:p w:rsidRDefault="00654B2E" w:rsidP="00654B2E" w:rsidR="00654B2E">
      <w:pPr>
        <w:jc w:val="both"/>
        <w:rPr>
          <w:rFonts w:hAnsi="Arial" w:ascii="Arial"/>
        </w:rPr>
      </w:pPr>
    </w:p>
    <w:p w:rsidRDefault="00654B2E" w:rsidP="00654B2E" w:rsidR="00654B2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Marko Čačić podnio je ovom sudu 29. travnja 2016. godine izvješće o poslovanju dužnika s mišljenjem mogu li se imovinom dužnika pokriti troškovi postupka.</w:t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01. rujna 2016. godine privremeni stečajni upravitelj zatražio je da mu se odobri i isplati nagrada za obavljanje dužnosti u prethodnom postupku.</w:t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osnovanim.</w:t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654B2E" w:rsidP="00654B2E" w:rsidR="00654B2E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05. rujna 2016. godine</w:t>
      </w:r>
    </w:p>
    <w:p w:rsidRDefault="00654B2E" w:rsidP="00654B2E" w:rsidR="00654B2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654B2E" w:rsidP="00654B2E" w:rsidR="00654B2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654B2E" w:rsidP="00654B2E" w:rsidR="00654B2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654B2E" w:rsidP="00654B2E" w:rsidR="00654B2E">
      <w:pPr>
        <w:jc w:val="both"/>
        <w:rPr>
          <w:rFonts w:hAnsi="Arial" w:ascii="Arial"/>
        </w:rPr>
      </w:pPr>
    </w:p>
    <w:p w:rsidRDefault="00654B2E" w:rsidP="00654B2E" w:rsidR="00654B2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654B2E" w:rsidP="00654B2E" w:rsidR="00654B2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Dna:dužniku putem e-oglasne ploče suda </w:t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654B2E" w:rsidP="00654B2E" w:rsidR="00654B2E">
      <w:pPr>
        <w:jc w:val="both"/>
        <w:rPr>
          <w:rFonts w:hAnsi="Arial" w:ascii="Arial"/>
        </w:rPr>
      </w:pPr>
      <w:r>
        <w:rPr>
          <w:rFonts w:hAnsi="Arial" w:ascii="Arial"/>
        </w:rPr>
        <w:t>Sc.pravomoćnost</w:t>
      </w:r>
    </w:p>
    <w:p w:rsidRDefault="00654B2E" w:rsidP="00654B2E" w:rsidR="00654B2E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>Bj.05.09.2016.g.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B2E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06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St-254/2016-13</izvorni_sadrzaj>
    <derivirana_varijabla naziv="DomainObject.Oznaka_1">St-254/2016-13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LIATRIS j.d.o.o. za trgovinu i usluge, Virovitica zastupanog po punomoćniku MAJA KIŠ</izvorni_sadrzaj>
    <derivirana_varijabla naziv="DomainObject.Predmet.ProtustrankaFormated_1">  LIATRIS j.d.o.o. za trgovinu i usluge, Virovitica zastupanog po punomoćniku MAJA KIŠ</derivirana_varijabla>
  </DomainObject.Predmet.ProtustrankaFormated>
  <DomainObject.Predmet.ProtustrankaFormatedOIB>
    <izvorni_sadrzaj>  LIATRIS j.d.o.o. za trgovinu i usluge, Virovitica, OIB 49964040901 zastupanog po punomoćniku MAJA KIŠ</izvorni_sadrzaj>
    <derivirana_varijabla naziv="DomainObject.Predmet.ProtustrankaFormatedOIB_1">  LIATRIS j.d.o.o. za trgovinu i usluge, Virovitica, OIB 49964040901 zastupanog po punomoćniku MAJA KIŠ</derivirana_varijabla>
  </DomainObject.Predmet.ProtustrankaFormatedOIB>
  <DomainObject.Predmet.ProtustrankaFormatedWithAdress>
    <izvorni_sadrzaj> LIATRIS j.d.o.o. za trgovinu i usluge, Virovitica, Ulica Petra Preradovića 51, 33000 Virovitica zastupanog po punomoćniku MAJA KIŠ</izvorni_sadrzaj>
    <derivirana_varijabla naziv="DomainObject.Predmet.ProtustrankaFormatedWithAdress_1"> LIATRIS j.d.o.o. za trgovinu i usluge, Virovitica, Ulica Petra Preradovića 51, 33000 Virovitica zastupanog po punomoćniku MAJA KIŠ</derivirana_varijabla>
  </DomainObject.Predmet.ProtustrankaFormatedWithAdress>
  <DomainObject.Predmet.ProtustrankaFormatedWithAdressOIB>
    <izvorni_sadrzaj> LIATRIS j.d.o.o. za trgovinu i usluge, Virovitica, OIB 49964040901, Ulica Petra Preradovića 51, 33000 Virovitica zastupanog po punomoćniku MAJA KIŠ</izvorni_sadrzaj>
    <derivirana_varijabla naziv="DomainObject.Predmet.ProtustrankaFormatedWithAdressOIB_1"> LIATRIS j.d.o.o. za trgovinu i usluge, Virovitica, OIB 49964040901, Ulica Petra Preradovića 51, 33000 Virovitica zastupanog po punomoćniku MAJA KIŠ</derivirana_varijabla>
  </DomainObject.Predmet.ProtustrankaFormatedWithAdressOIB>
  <DomainObject.Predmet.ProtustrankaWithAdress>
    <izvorni_sadrzaj>LIATRIS j.d.o.o. za trgovinu i usluge, Virovitica Ulica Petra Preradovića 51, 33000 Virovitica</izvorni_sadrzaj>
    <derivirana_varijabla naziv="DomainObject.Predmet.ProtustrankaWithAdress_1">LIATRIS j.d.o.o. za trgovinu i usluge, Virovitica Ulica Petra Preradovića 51, 33000 Virovitica</derivirana_varijabla>
  </DomainObject.Predmet.ProtustrankaWithAdress>
  <DomainObject.Predmet.ProtustrankaWithAdressOIB>
    <izvorni_sadrzaj>LIATRIS j.d.o.o. za trgovinu i usluge, Virovitica, OIB 49964040901, Ulica Petra Preradovića 51, 33000 Virovitica</izvorni_sadrzaj>
    <derivirana_varijabla naziv="DomainObject.Predmet.ProtustrankaWithAdressOIB_1">LIATRIS j.d.o.o. za trgovinu i usluge, Virovitica, OIB 49964040901, Ulica Petra Preradovića 51, 33000 Virovitica</derivirana_varijabla>
  </DomainObject.Predmet.ProtustrankaWithAdressOIB>
  <DomainObject.Predmet.ProtustrankaNazivFormated>
    <izvorni_sadrzaj>LIATRIS j.d.o.o. za trgovinu i usluge, Virovitica</izvorni_sadrzaj>
    <derivirana_varijabla naziv="DomainObject.Predmet.ProtustrankaNazivFormated_1">LIATRIS j.d.o.o. za trgovinu i usluge, Virovitica</derivirana_varijabla>
  </DomainObject.Predmet.ProtustrankaNazivFormated>
  <DomainObject.Predmet.ProtustrankaNazivFormatedOIB>
    <izvorni_sadrzaj>LIATRIS j.d.o.o. za trgovinu i usluge, Virovitica, OIB 49964040901</izvorni_sadrzaj>
    <derivirana_varijabla naziv="DomainObject.Predmet.ProtustrankaNazivFormatedOIB_1">LIATRIS j.d.o.o. za trgovinu i usluge, Virovitica, OIB 49964040901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LIATRIS j.d.o.o. za trgovinu i usluge, Virovitica zastupanog po punomoćniku MAJA KIŠ</item>
    </izvorni_sadrzaj>
    <derivirana_varijabla naziv="DomainObject.Predmet.ProtuStrankaListFormated_1">
      <item>LIATRIS j.d.o.o. za trgovinu i usluge, Virovitica zastupanog po punomoćniku MAJA KIŠ</item>
    </derivirana_varijabla>
  </DomainObject.Predmet.ProtuStrankaListFormated>
  <DomainObject.Predmet.ProtuStrankaListFormatedOIB>
    <izvorni_sadrzaj>
      <item>LIATRIS j.d.o.o. za trgovinu i usluge, Virovitica, OIB 49964040901 zastupanog po punomoćniku MAJA KIŠ</item>
    </izvorni_sadrzaj>
    <derivirana_varijabla naziv="DomainObject.Predmet.ProtuStrankaListFormatedOIB_1">
      <item>LIATRIS j.d.o.o. za trgovinu i usluge, Virovitica, OIB 49964040901 zastupanog po punomoćniku MAJA KIŠ</item>
    </derivirana_varijabla>
  </DomainObject.Predmet.ProtuStrankaListFormatedOIB>
  <DomainObject.Predmet.ProtuStrankaListFormatedWithAdress>
    <izvorni_sadrzaj>
      <item>LIATRIS j.d.o.o. za trgovinu i usluge, Virovitica, Ulica Petra Preradovića 51, 33000 Virovitica zastupanog po punomoćniku MAJA KIŠ</item>
    </izvorni_sadrzaj>
    <derivirana_varijabla naziv="DomainObject.Predmet.ProtuStrankaListFormatedWithAdress_1">
      <item>LIATRIS j.d.o.o. za trgovinu i usluge, Virovitica, Ulica Petra Preradovića 51, 33000 Virovitica zastupanog po punomoćniku MAJA KIŠ</item>
    </derivirana_varijabla>
  </DomainObject.Predmet.ProtuStrankaListFormatedWithAdress>
  <DomainObject.Predmet.ProtuStrankaListFormatedWithAdressOIB>
    <izvorni_sadrzaj>
      <item>LIATRIS j.d.o.o. za trgovinu i usluge, Virovitica, OIB 49964040901, Ulica Petra Preradovića 51, 33000 Virovitica zastupanog po punomoćniku MAJA KIŠ</item>
    </izvorni_sadrzaj>
    <derivirana_varijabla naziv="DomainObject.Predmet.ProtuStrankaListFormatedWithAdressOIB_1">
      <item>LIATRIS j.d.o.o. za trgovinu i usluge, Virovitica, OIB 49964040901, Ulica Petra Preradovića 51, 33000 Virovitica zastupanog po punomoćniku MAJA KIŠ</item>
    </derivirana_varijabla>
  </DomainObject.Predmet.ProtuStrankaListFormatedWithAdressOIB>
  <DomainObject.Predmet.ProtuStrankaListNazivFormated>
    <izvorni_sadrzaj>
      <item>LIATRIS j.d.o.o. za trgovinu i usluge, Virovitica</item>
    </izvorni_sadrzaj>
    <derivirana_varijabla naziv="DomainObject.Predmet.ProtuStrankaListNazivFormated_1">
      <item>LIATRIS j.d.o.o. za trgovinu i usluge, Virovitica</item>
    </derivirana_varijabla>
  </DomainObject.Predmet.ProtuStrankaListNazivFormated>
  <DomainObject.Predmet.ProtuStrankaListNazivFormatedOIB>
    <izvorni_sadrzaj>
      <item>LIATRIS j.d.o.o. za trgovinu i usluge, Virovitica, OIB 49964040901</item>
    </izvorni_sadrzaj>
    <derivirana_varijabla naziv="DomainObject.Predmet.ProtuStrankaListNazivFormatedOIB_1">
      <item>LIATRIS j.d.o.o. za trgovinu i usluge, Virovitica, OIB 49964040901</item>
    </derivirana_varijabla>
  </DomainObject.Predmet.ProtuStrankaListNazivFormatedOIB>
  <DomainObject.Predmet.OstaliListFormated>
    <izvorni_sadrzaj>
      <item>MAJA KIŠ punomoćnik sudionika u postupku LIATRIS j.d.o.o. za trgovinu i usluge, Virovitica</item>
    </izvorni_sadrzaj>
    <derivirana_varijabla naziv="DomainObject.Predmet.OstaliListFormated_1">
      <item>MAJA KIŠ punomoćnik sudionika u postupku LIATRIS j.d.o.o. za trgovinu i usluge, Virovitica</item>
    </derivirana_varijabla>
  </DomainObject.Predmet.OstaliListFormated>
  <DomainObject.Predmet.OstaliListFormatedOIB>
    <izvorni_sadrzaj>
      <item>MAJA KIŠ, OIB 84335795818 punomoćnik sudionika u postupku LIATRIS j.d.o.o. za trgovinu i usluge, Virovitica</item>
    </izvorni_sadrzaj>
    <derivirana_varijabla naziv="DomainObject.Predmet.OstaliListFormatedOIB_1">
      <item>MAJA KIŠ, OIB 84335795818 punomoćnik sudionika u postupku LIATRIS j.d.o.o. za trgovinu i usluge, Virovitica</item>
    </derivirana_varijabla>
  </DomainObject.Predmet.OstaliListFormatedOIB>
  <DomainObject.Predmet.OstaliListFormatedWithAdress>
    <izvorni_sadrzaj>
      <item>MAJA KIŠ, Ulica Petra Preradovića 51, 33000 Virovitica punomoćnik sudionika u postupku LIATRIS j.d.o.o. za trgovinu i usluge, Virovitica</item>
    </izvorni_sadrzaj>
    <derivirana_varijabla naziv="DomainObject.Predmet.OstaliListFormatedWithAdress_1">
      <item>MAJA KIŠ, Ulica Petra Preradovića 51, 33000 Virovitica punomoćnik sudionika u postupku LIATRIS j.d.o.o. za trgovinu i usluge, Virovitica</item>
    </derivirana_varijabla>
  </DomainObject.Predmet.OstaliListFormatedWithAdress>
  <DomainObject.Predmet.OstaliListFormatedWithAdressOIB>
    <izvorni_sadrzaj>
      <item>MAJA KIŠ, OIB 84335795818, Ulica Petra Preradovića 51, 33000 Virovitica punomoćnik sudionika u postupku LIATRIS j.d.o.o. za trgovinu i usluge, Virovitica</item>
    </izvorni_sadrzaj>
    <derivirana_varijabla naziv="DomainObject.Predmet.OstaliListFormatedWithAdressOIB_1">
      <item>MAJA KIŠ, OIB 84335795818, Ulica Petra Preradovića 51, 33000 Virovitica punomoćnik sudionika u postupku LIATRIS j.d.o.o. za trgovinu i usluge, Virovitica</item>
    </derivirana_varijabla>
  </DomainObject.Predmet.OstaliListFormatedWithAdressOIB>
  <DomainObject.Predmet.OstaliListNazivFormated>
    <izvorni_sadrzaj>
      <item>MAJA KIŠ</item>
    </izvorni_sadrzaj>
    <derivirana_varijabla naziv="DomainObject.Predmet.OstaliListNazivFormated_1">
      <item>MAJA KIŠ</item>
    </derivirana_varijabla>
  </DomainObject.Predmet.OstaliListNazivFormated>
  <DomainObject.Predmet.OstaliListNazivFormatedOIB>
    <izvorni_sadrzaj>
      <item>MAJA KIŠ, OIB 84335795818</item>
    </izvorni_sadrzaj>
    <derivirana_varijabla naziv="DomainObject.Predmet.OstaliListNazivFormatedOIB_1">
      <item>MAJA KIŠ, OIB 84335795818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St-254/2016-13</izvorni_sadrzaj>
    <derivirana_varijabla naziv="DomainObject.PoslovniBrojDokumenta_1">St-254/2016-13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LIATRIS j.d.o.o. za trgovinu i usluge, Virovitica</izvorni_sadrzaj>
    <derivirana_varijabla naziv="DomainObject.Predmet.ProtustrankaIDrugi_1">LIATRIS j.d.o.o.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LIATRIS j.d.o.o. za trgovinu i usluge, Virovitica, OIB 49964040901, Ulica Petra Preradovića 51, 33000 Virovitica</izvorni_sadrzaj>
    <derivirana_varijabla naziv="DomainObject.Predmet.ProtustrankaIDrugiAdressOIB_1">LIATRIS j.d.o.o. za trgovinu i usluge, Virovitica, OIB 49964040901, Ulica Petra Preradovića 51,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St-254/2016-9</izvorni_sadrzaj>
    <derivirana_varijabla naziv="DomainObject.Predmet.OdlukaRjesenje.Oznaka_1">St-254/2016-9</derivirana_varijabla>
  </DomainObject.Predmet.OdlukaRjesenje.Oznaka>
  <DomainObject.Predmet.SudioniciListNaziv>
    <izvorni_sadrzaj>
      <item>FINA, RC ZAGREB, Podružnica Bjelovar</item>
      <item>LIATRIS j.d.o.o. za trgovinu i usluge, Virovitica</item>
      <item>MAJA KIŠ</item>
    </izvorni_sadrzaj>
    <derivirana_varijabla naziv="DomainObject.Predmet.SudioniciListNaziv_1">
      <item>FINA, RC ZAGREB, Podružnica Bjelovar</item>
      <item>LIATRIS j.d.o.o. za trgovinu i usluge, Virovitica</item>
      <item>MAJA KIŠ</item>
    </derivirana_varijabla>
  </DomainObject.Predmet.SudioniciListNaziv>
  <DomainObject.Predmet.SudioniciListAdressOIB>
    <izvorni_sadrzaj>
      <item>FINA, RC ZAGREB, Podružnica Bjelovar, OIB 85821130368, F. Supila 4,43000 Bjelovar</item>
      <item>LIATRIS j.d.o.o. za trgovinu i usluge, Virovitica, OIB 49964040901, Ulica Petra Preradovića 51,33000 Virovitica</item>
      <item>MAJA KIŠ, OIB 84335795818, Ulica Petra Preradovića 51,33000 Virovitica</item>
    </izvorni_sadrzaj>
    <derivirana_varijabla naziv="DomainObject.Predmet.SudioniciListAdressOIB_1">
      <item>FINA, RC ZAGREB, Podružnica Bjelovar, OIB 85821130368, F. Supila 4,43000 Bjelovar</item>
      <item>LIATRIS j.d.o.o. za trgovinu i usluge, Virovitica, OIB 49964040901, Ulica Petra Preradovića 51,33000 Virovitica</item>
      <item>MAJA KIŠ, OIB 84335795818, Ulica Petra Preradovića 51,33000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78513-2141-411D-B52A-2AEA1855D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1836</properties:Characters>
  <properties:Lines>56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2016-09-06T05:58:00Z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