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cd5" w14:paraId="ddf2cd5" w:rsidRDefault="00D17626" w:rsidP="00D17626" w:rsidR="00D17626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626" w:rsidP="00D17626" w:rsidR="00D17626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7626" w:rsidP="00D17626" w:rsidR="00D1762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7626" w:rsidP="00D17626" w:rsidR="00D1762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7626" w:rsidP="00D17626" w:rsidR="00D1762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17626" w:rsidP="00D17626" w:rsidR="00D1762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D17626" w:rsidP="00D17626" w:rsidR="00D17626" w:rsidRPr="00111278">
      <w:pPr>
        <w:jc w:val="center"/>
        <w:rPr>
          <w:rFonts w:cs="Times New Roman" w:eastAsia="Times New Roman"/>
          <w:szCs w:val="24"/>
        </w:rPr>
      </w:pPr>
    </w:p>
    <w:p w:rsidRDefault="00D17626" w:rsidP="00D17626" w:rsidR="00D1762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D17626" w:rsidP="00D17626" w:rsidR="00D17626" w:rsidRPr="00111278">
      <w:pPr>
        <w:rPr>
          <w:rFonts w:cs="Times New Roman" w:eastAsia="Times New Roman"/>
          <w:szCs w:val="24"/>
        </w:rPr>
      </w:pPr>
    </w:p>
    <w:p w:rsidRDefault="00D17626" w:rsidP="00D17626" w:rsidR="00D17626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17663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16.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0946DB">
        <w:rPr>
          <w:rFonts w:cs="Times New Roman" w:eastAsia="Times New Roman"/>
          <w:szCs w:val="24"/>
        </w:rPr>
        <w:t xml:space="preserve"> SINIGAGLIA d. o. o. u likvidaciji</w:t>
      </w:r>
      <w:r>
        <w:rPr>
          <w:rFonts w:cs="Times New Roman" w:eastAsia="Times New Roman"/>
          <w:szCs w:val="24"/>
        </w:rPr>
        <w:t xml:space="preserve"> Labin, Sv. Mikule 1, OIB 86158202314, MBS 040214745,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D17626" w:rsidP="00D17626" w:rsidR="00D17626" w:rsidRPr="00111278">
      <w:pPr>
        <w:ind w:firstLine="708"/>
        <w:rPr>
          <w:rFonts w:cs="Times New Roman" w:eastAsia="Times New Roman"/>
          <w:szCs w:val="24"/>
        </w:rPr>
      </w:pPr>
    </w:p>
    <w:p w:rsidRDefault="00D17626" w:rsidP="00D17626" w:rsidR="00D1762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D17626" w:rsidP="00D17626" w:rsidR="00D17626" w:rsidRPr="00111278">
      <w:pPr>
        <w:rPr>
          <w:rFonts w:cs="Times New Roman" w:eastAsia="Times New Roman"/>
          <w:szCs w:val="24"/>
        </w:rPr>
      </w:pPr>
    </w:p>
    <w:p w:rsidRDefault="00D17626" w:rsidP="00D17626" w:rsidR="00D17626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0946DB">
        <w:rPr>
          <w:rFonts w:cs="Times New Roman" w:eastAsia="Times New Roman"/>
          <w:szCs w:val="24"/>
        </w:rPr>
        <w:t>SINIGAGLIA d. o. o. u likvidaciji</w:t>
      </w:r>
      <w:r>
        <w:rPr>
          <w:rFonts w:cs="Times New Roman" w:eastAsia="Times New Roman"/>
          <w:szCs w:val="24"/>
        </w:rPr>
        <w:t xml:space="preserve"> Labin, Sv. Mikule 1, OIB 86158202314, MBS 040214745.</w:t>
      </w:r>
    </w:p>
    <w:p w:rsidRDefault="00D17626" w:rsidP="00D17626" w:rsidR="00D17626" w:rsidRPr="00651511">
      <w:pPr>
        <w:ind w:firstLine="708"/>
        <w:rPr>
          <w:rFonts w:cs="Times New Roman" w:eastAsia="Times New Roman"/>
          <w:szCs w:val="24"/>
        </w:rPr>
      </w:pPr>
    </w:p>
    <w:p w:rsidRDefault="00D17626" w:rsidP="00D17626" w:rsidR="00D17626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D17626" w:rsidP="00D17626" w:rsidR="00D17626" w:rsidRPr="00111278">
      <w:pPr>
        <w:ind w:firstLine="708"/>
        <w:rPr>
          <w:rFonts w:cs="Times New Roman" w:eastAsia="Times New Roman"/>
          <w:szCs w:val="24"/>
        </w:rPr>
      </w:pPr>
    </w:p>
    <w:p w:rsidRDefault="00D17626" w:rsidP="00D17626" w:rsidR="00D17626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0946DB">
        <w:rPr>
          <w:rFonts w:cs="Times New Roman" w:eastAsia="Times New Roman"/>
          <w:szCs w:val="24"/>
        </w:rPr>
        <w:t xml:space="preserve">SINIGAGLIA d. o. o. </w:t>
      </w:r>
      <w:r>
        <w:rPr>
          <w:rFonts w:cs="Times New Roman" w:eastAsia="Times New Roman"/>
          <w:szCs w:val="24"/>
        </w:rPr>
        <w:t>u likvidaciji Labin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684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95,00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D17626" w:rsidP="00D17626" w:rsidR="00D17626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17626" w:rsidP="00D17626" w:rsidR="00D17626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Tt-15/1884.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D17626" w:rsidP="00D17626" w:rsidR="00D17626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17626" w:rsidP="00D17626" w:rsidR="00D17626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D17626" w:rsidP="00D17626" w:rsidR="00D17626" w:rsidRPr="00111278">
      <w:pPr>
        <w:jc w:val="center"/>
        <w:rPr>
          <w:rFonts w:cs="Times New Roman" w:eastAsia="Times New Roman"/>
          <w:szCs w:val="24"/>
        </w:rPr>
      </w:pPr>
    </w:p>
    <w:p w:rsidRDefault="00D17626" w:rsidP="00D17626" w:rsidR="00D1762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D17626" w:rsidP="00D17626" w:rsidR="00D1762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D60CA6">
        <w:rPr>
          <w:rFonts w:cs="Times New Roman" w:eastAsia="Times New Roman"/>
          <w:szCs w:val="24"/>
        </w:rPr>
        <w:t xml:space="preserve">, v. r. </w:t>
      </w:r>
    </w:p>
    <w:p w:rsidRDefault="00D17626" w:rsidP="00D17626" w:rsidR="00D1762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D17626" w:rsidP="008E0FBE" w:rsidR="00D17626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D17626" w:rsidP="00D17626" w:rsidR="00D1762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D17626" w:rsidP="00D17626" w:rsidR="00D17626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D17626" w:rsidP="00D17626" w:rsidR="00D17626"/>
    <w:p w:rsidRDefault="00DC4B9E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626" w:rsidP="00D17626" w:rsidR="00D17626">
      <w:r>
        <w:separator/>
      </w:r>
    </w:p>
  </w:endnote>
  <w:endnote w:id="0" w:type="continuationSeparator">
    <w:p w:rsidRDefault="00D17626" w:rsidP="00D17626" w:rsidR="00D1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626" w:rsidP="00D17626" w:rsidR="00D17626">
      <w:r>
        <w:separator/>
      </w:r>
    </w:p>
  </w:footnote>
  <w:footnote w:id="0" w:type="continuationSeparator">
    <w:p w:rsidRDefault="00D17626" w:rsidP="00D17626" w:rsidR="00D17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626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4B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St-1234/2015-3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626" w:rsidP="00B63FAD" w:rsidR="00B63FAD" w:rsidRPr="005153B5">
    <w:pPr>
      <w:pStyle w:val="Zaglavlje"/>
      <w:jc w:val="right"/>
    </w:pPr>
    <w:r>
      <w:rPr>
        <w:szCs w:val="24"/>
      </w:rPr>
      <w:t>11 St-1234/2015-3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07F"/>
    <w:rsid w:val="000946DB"/>
    <w:rsid w:val="0020107F"/>
    <w:rsid w:val="0075528E"/>
    <w:rsid w:val="0079403F"/>
    <w:rsid w:val="008E0FBE"/>
    <w:rsid w:val="00D17626"/>
    <w:rsid w:val="00D60CA6"/>
    <w:rsid w:val="00D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6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6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176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6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6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76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6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B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4B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4B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4B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6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6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176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6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6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76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6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B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4B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4B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4B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SINIGAGLIA d.o.o. u likvidaciji LABIN</izvorni_sadrzaj>
    <derivirana_varijabla naziv="DomainObject.Predmet.ProtustrankaFormated_1">  SINIGAGLIA d.o.o. u likvidaciji LABIN</derivirana_varijabla>
  </DomainObject.Predmet.ProtustrankaFormated>
  <DomainObject.Predmet.ProtustrankaFormatedOIB>
    <izvorni_sadrzaj>  SINIGAGLIA d.o.o. u likvidaciji LABIN, OIB 86158202314</izvorni_sadrzaj>
    <derivirana_varijabla naziv="DomainObject.Predmet.ProtustrankaFormatedOIB_1">  SINIGAGLIA d.o.o. u likvidaciji LABIN, OIB 86158202314</derivirana_varijabla>
  </DomainObject.Predmet.ProtustrankaFormatedOIB>
  <DomainObject.Predmet.ProtustrankaFormatedWithAdress>
    <izvorni_sadrzaj> SINIGAGLIA d.o.o. u likvidaciji LABIN, Sv. Mikule 1, 52220 Labin</izvorni_sadrzaj>
    <derivirana_varijabla naziv="DomainObject.Predmet.ProtustrankaFormatedWithAdress_1"> SINIGAGLIA d.o.o. u likvidaciji LABIN, Sv. Mikule 1, 52220 Labin</derivirana_varijabla>
  </DomainObject.Predmet.ProtustrankaFormatedWithAdress>
  <DomainObject.Predmet.ProtustrankaFormatedWithAdressOIB>
    <izvorni_sadrzaj> SINIGAGLIA d.o.o. u likvidaciji LABIN, OIB 86158202314, Sv. Mikule 1, 52220 Labin</izvorni_sadrzaj>
    <derivirana_varijabla naziv="DomainObject.Predmet.ProtustrankaFormatedWithAdressOIB_1"> SINIGAGLIA d.o.o. u likvidaciji LABIN, OIB 86158202314, Sv. Mikule 1, 52220 Labin</derivirana_varijabla>
  </DomainObject.Predmet.ProtustrankaFormatedWithAdressOIB>
  <DomainObject.Predmet.ProtustrankaWithAdress>
    <izvorni_sadrzaj>SINIGAGLIA d.o.o. u likvidaciji LABIN Sv. Mikule 1, 52220 Labin</izvorni_sadrzaj>
    <derivirana_varijabla naziv="DomainObject.Predmet.ProtustrankaWithAdress_1">SINIGAGLIA d.o.o. u likvidaciji LABIN Sv. Mikule 1, 52220 Labin</derivirana_varijabla>
  </DomainObject.Predmet.ProtustrankaWithAdress>
  <DomainObject.Predmet.ProtustrankaWithAdressOIB>
    <izvorni_sadrzaj>SINIGAGLIA d.o.o. u likvidaciji LABIN, OIB 86158202314, Sv. Mikule 1, 52220 Labin</izvorni_sadrzaj>
    <derivirana_varijabla naziv="DomainObject.Predmet.ProtustrankaWithAdressOIB_1">SINIGAGLIA d.o.o. u likvidaciji LABIN, OIB 86158202314, Sv. Mikule 1, 52220 Labin</derivirana_varijabla>
  </DomainObject.Predmet.ProtustrankaWithAdressOIB>
  <DomainObject.Predmet.ProtustrankaNazivFormated>
    <izvorni_sadrzaj>SINIGAGLIA d.o.o. u likvidaciji LABIN</izvorni_sadrzaj>
    <derivirana_varijabla naziv="DomainObject.Predmet.ProtustrankaNazivFormated_1">SINIGAGLIA d.o.o. u likvidaciji LABIN</derivirana_varijabla>
  </DomainObject.Predmet.ProtustrankaNazivFormated>
  <DomainObject.Predmet.ProtustrankaNazivFormatedOIB>
    <izvorni_sadrzaj>SINIGAGLIA d.o.o. u likvidaciji LABIN, OIB 86158202314</izvorni_sadrzaj>
    <derivirana_varijabla naziv="DomainObject.Predmet.ProtustrankaNazivFormatedOIB_1">SINIGAGLIA d.o.o. u likvidaciji LABIN, OIB 86158202314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SINIGAGLIA d.o.o. u likvidaciji LABIN</item>
    </izvorni_sadrzaj>
    <derivirana_varijabla naziv="DomainObject.Predmet.ProtuStrankaListFormated_1">
      <item>SINIGAGLIA d.o.o. u likvidaciji LABIN</item>
    </derivirana_varijabla>
  </DomainObject.Predmet.ProtuStrankaListFormated>
  <DomainObject.Predmet.ProtuStrankaListFormatedOIB>
    <izvorni_sadrzaj>
      <item>SINIGAGLIA d.o.o. u likvidaciji LABIN, OIB 86158202314</item>
    </izvorni_sadrzaj>
    <derivirana_varijabla naziv="DomainObject.Predmet.ProtuStrankaListFormatedOIB_1">
      <item>SINIGAGLIA d.o.o. u likvidaciji LABIN, OIB 86158202314</item>
    </derivirana_varijabla>
  </DomainObject.Predmet.ProtuStrankaListFormatedOIB>
  <DomainObject.Predmet.ProtuStrankaListFormatedWithAdress>
    <izvorni_sadrzaj>
      <item>SINIGAGLIA d.o.o. u likvidaciji LABIN, Sv. Mikule 1, 52220 Labin</item>
    </izvorni_sadrzaj>
    <derivirana_varijabla naziv="DomainObject.Predmet.ProtuStrankaListFormatedWithAdress_1">
      <item>SINIGAGLIA d.o.o. u likvidaciji LABIN, Sv. Mikule 1, 52220 Labin</item>
    </derivirana_varijabla>
  </DomainObject.Predmet.ProtuStrankaListFormatedWithAdress>
  <DomainObject.Predmet.ProtuStrankaListFormatedWithAdressOIB>
    <izvorni_sadrzaj>
      <item>SINIGAGLIA d.o.o. u likvidaciji LABIN, OIB 86158202314, Sv. Mikule 1, 52220 Labin</item>
    </izvorni_sadrzaj>
    <derivirana_varijabla naziv="DomainObject.Predmet.ProtuStrankaListFormatedWithAdressOIB_1">
      <item>SINIGAGLIA d.o.o. u likvidaciji LABIN, OIB 86158202314, Sv. Mikule 1, 52220 Labin</item>
    </derivirana_varijabla>
  </DomainObject.Predmet.ProtuStrankaListFormatedWithAdressOIB>
  <DomainObject.Predmet.ProtuStrankaListNazivFormated>
    <izvorni_sadrzaj>
      <item>SINIGAGLIA d.o.o. u likvidaciji LABIN</item>
    </izvorni_sadrzaj>
    <derivirana_varijabla naziv="DomainObject.Predmet.ProtuStrankaListNazivFormated_1">
      <item>SINIGAGLIA d.o.o. u likvidaciji LABIN</item>
    </derivirana_varijabla>
  </DomainObject.Predmet.ProtuStrankaListNazivFormated>
  <DomainObject.Predmet.ProtuStrankaListNazivFormatedOIB>
    <izvorni_sadrzaj>
      <item>SINIGAGLIA d.o.o. u likvidaciji LABIN, OIB 86158202314</item>
    </izvorni_sadrzaj>
    <derivirana_varijabla naziv="DomainObject.Predmet.ProtuStrankaListNazivFormatedOIB_1">
      <item>SINIGAGLIA d.o.o. u likvidaciji LABIN, OIB 86158202314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SINIGAGLIA d.o.o. u likvidaciji LABIN</izvorni_sadrzaj>
    <derivirana_varijabla naziv="DomainObject.Predmet.ProtustrankaIDrugi_1">SINIGAGLIA d.o.o. u likvidaciji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SINIGAGLIA d.o.o. u likvidaciji LABIN, OIB 86158202314, Sv. Mikule 1, 52220 Labin</izvorni_sadrzaj>
    <derivirana_varijabla naziv="DomainObject.Predmet.ProtustrankaIDrugiAdressOIB_1">SINIGAGLIA d.o.o. u likvidaciji LABIN, OIB 86158202314, Sv. Mikule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SINIGAGLIA d.o.o. u likvidaciji LABIN</item>
    </izvorni_sadrzaj>
    <derivirana_varijabla naziv="DomainObject.Predmet.SudioniciListNaziv_1">
      <item>FINANCIJSKA AGENCIJA, RC RIJEKA, PODRUŽNICA PULA, PULA</item>
      <item>SINIGAGLIA d.o.o. u likvidaciji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SINIGAGLIA d.o.o. u likvidaciji LABIN, OIB 86158202314, Sv. Mikule 1,52220 Labin</item>
    </izvorni_sadrzaj>
    <derivirana_varijabla naziv="DomainObject.Predmet.SudioniciListAdressOIB_1">
      <item>FINANCIJSKA AGENCIJA, RC RIJEKA, PODRUŽNICA PULA, PULA, OIB 85821130368, Ulica grada Vukovara 70,10000 Zagreb</item>
      <item>SINIGAGLIA d.o.o. u likvidaciji LABIN, OIB 86158202314, Sv. Mikule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86158202314</item>
    </izvorni_sadrzaj>
    <derivirana_varijabla naziv="DomainObject.Predmet.SudioniciListNazivOIB_1">
      <item>, OIB 85821130368</item>
      <item>, OIB 86158202314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2004</properties:Characters>
  <properties:Lines>50</properties:Lines>
  <properties:Paragraphs>19</properties:Paragraphs>
  <properties:TotalTime>4</properties:TotalTime>
  <properties:ScaleCrop>false</properties:ScaleCrop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2016-02-08T07:58:00Z</dcterms:created>
  <dc:creator>Mihaela Kaligari</dc:creator>
  <dc:description/>
  <cp:keywords/>
  <cp:lastModifiedBy>Mihaela Kaligari</cp:lastModifiedBy>
  <cp:lastPrinted>2016-02-08T09:24:00Z</cp:lastPrinted>
  <dcterms:modified xmlns:xsi="http://www.w3.org/2001/XMLSchema-instance" xsi:type="dcterms:W3CDTF">2016-02-09T13:00:00Z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