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157f" w14:paraId="758157f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5834E7">
        <w:rPr>
          <w:rFonts w:hAnsi="Times New Roman" w:ascii="Times New Roman"/>
          <w:noProof w:val="false"/>
          <w:szCs w:val="24"/>
        </w:rPr>
        <w:t>95/14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imovinom </w:t>
      </w:r>
      <w:r w:rsidR="001E469C">
        <w:rPr>
          <w:rFonts w:hAnsi="Times New Roman" w:ascii="Times New Roman"/>
        </w:rPr>
        <w:t xml:space="preserve">stečajnog dužnika </w:t>
      </w:r>
      <w:r w:rsidR="005834E7" w:rsidRPr="00D10901">
        <w:rPr>
          <w:rFonts w:hAnsi="Times New Roman" w:ascii="Times New Roman"/>
          <w:szCs w:val="24"/>
        </w:rPr>
        <w:t xml:space="preserve">Stečajna masa iza </w:t>
      </w:r>
      <w:r w:rsidR="005834E7" w:rsidRPr="00D10901">
        <w:rPr>
          <w:rFonts w:hAnsi="Times New Roman" w:ascii="Times New Roman"/>
          <w:color w:val="000000"/>
        </w:rPr>
        <w:t xml:space="preserve">UTILITAS d.o.o. u stečaju, Velika Gorica, Slavka Kolara 25, OIB </w:t>
      </w:r>
      <w:r w:rsidR="005834E7" w:rsidRPr="00D10901">
        <w:rPr>
          <w:rFonts w:hAnsi="Times New Roman" w:ascii="Times New Roman"/>
        </w:rPr>
        <w:t>12367579501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5834E7">
        <w:rPr>
          <w:rFonts w:hAnsi="Times New Roman" w:ascii="Times New Roman"/>
          <w:szCs w:val="24"/>
        </w:rPr>
        <w:t>18. prosinca</w:t>
      </w:r>
      <w:r w:rsidR="00C420A6">
        <w:rPr>
          <w:rFonts w:hAnsi="Times New Roman" w:ascii="Times New Roman"/>
          <w:szCs w:val="24"/>
        </w:rPr>
        <w:t xml:space="preserve"> 2018</w:t>
      </w:r>
      <w:r w:rsidR="00A960BB" w:rsidRPr="00853078">
        <w:rPr>
          <w:rFonts w:hAnsi="Times New Roman" w:ascii="Times New Roman"/>
          <w:szCs w:val="24"/>
        </w:rPr>
        <w:t>.</w:t>
      </w:r>
      <w:r w:rsidRPr="0085307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BE084E" w:rsidP="00B314E8" w:rsidR="00BE084E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>
      <w:pPr>
        <w:pStyle w:val="Tijeloteksta"/>
        <w:rPr>
          <w:rFonts w:hAnsi="Times New Roman" w:ascii="Times New Roman"/>
          <w:b/>
          <w:szCs w:val="24"/>
        </w:rPr>
      </w:pP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1E469C" w:rsidRPr="00793238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653463" w:rsidRPr="00D10901">
        <w:rPr>
          <w:rFonts w:hAnsi="Times New Roman" w:ascii="Times New Roman"/>
          <w:szCs w:val="24"/>
        </w:rPr>
        <w:t xml:space="preserve">Stečajna masa iza </w:t>
      </w:r>
      <w:r w:rsidR="00653463" w:rsidRPr="00D10901">
        <w:rPr>
          <w:rFonts w:hAnsi="Times New Roman" w:ascii="Times New Roman"/>
          <w:color w:val="000000"/>
        </w:rPr>
        <w:t xml:space="preserve">UTILITAS d.o.o. u stečaju, Velika Gorica, Slavka Kolara 25, OIB </w:t>
      </w:r>
      <w:r w:rsidR="00653463" w:rsidRPr="00D10901">
        <w:rPr>
          <w:rFonts w:hAnsi="Times New Roman" w:ascii="Times New Roman"/>
        </w:rPr>
        <w:t>12367579501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 to:</w:t>
      </w:r>
    </w:p>
    <w:p w:rsidRDefault="00653463" w:rsidP="00653463" w:rsidR="0065346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kat. čestice 1095/1, oznaka zemljišta ekonomsko dvorište, površine 4852 m2; kat. čestica 1098, oznaka zemljišta mehan. radiona, agregat, garaže i ekonomsko dvorište, površine 3205 m2; kat. čestica 1336/3, oznaka zemljišta dvorište Podkućnica u selu, površine 104 m2; kat. čestica 1337/2, oznaka zemljišta Oranica u mjestu, površine 3172 m2, sve upisane u zk.ul. 377 k.o. Novska kod Općinskog suda u Sisku, Zemljišnoknjižni odjel Novska,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F23436">
        <w:rPr>
          <w:rFonts w:hAnsi="Times New Roman" w:ascii="Times New Roman"/>
          <w:szCs w:val="24"/>
        </w:rPr>
        <w:t xml:space="preserve">22. siječnja </w:t>
      </w:r>
      <w:r w:rsidR="00A61A10">
        <w:rPr>
          <w:rFonts w:hAnsi="Times New Roman" w:ascii="Times New Roman"/>
          <w:szCs w:val="24"/>
        </w:rPr>
        <w:t>201</w:t>
      </w:r>
      <w:r w:rsidR="000E7B3A">
        <w:rPr>
          <w:rFonts w:hAnsi="Times New Roman" w:ascii="Times New Roman"/>
          <w:szCs w:val="24"/>
        </w:rPr>
        <w:t>9</w:t>
      </w:r>
      <w:r w:rsidR="00A61A10">
        <w:rPr>
          <w:rFonts w:hAnsi="Times New Roman" w:ascii="Times New Roman"/>
          <w:szCs w:val="24"/>
        </w:rPr>
        <w:t xml:space="preserve">. u </w:t>
      </w:r>
      <w:r w:rsidR="00F23436">
        <w:rPr>
          <w:rFonts w:hAnsi="Times New Roman" w:ascii="Times New Roman"/>
          <w:szCs w:val="24"/>
        </w:rPr>
        <w:t>10,00</w:t>
      </w:r>
      <w:r w:rsidR="00A61A10">
        <w:rPr>
          <w:rFonts w:hAnsi="Times New Roman" w:ascii="Times New Roman"/>
          <w:szCs w:val="24"/>
        </w:rPr>
        <w:t xml:space="preserve"> sati,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</w:t>
      </w:r>
      <w:r w:rsidR="00653463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upravitelj</w:t>
      </w:r>
      <w:r w:rsidR="00653463">
        <w:rPr>
          <w:rFonts w:hAnsi="Times New Roman" w:ascii="Times New Roman"/>
          <w:szCs w:val="24"/>
        </w:rPr>
        <w:t>ica</w:t>
      </w:r>
    </w:p>
    <w:p w:rsidRDefault="00A61A10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="00653463" w:rsidRPr="00814BCA">
        <w:rPr>
          <w:rFonts w:hAnsi="Times New Roman" w:ascii="Times New Roman"/>
          <w:szCs w:val="24"/>
        </w:rPr>
        <w:t>HETA Asset Resolution Hrvatska d.o.o., Zagreb</w:t>
      </w:r>
      <w:r w:rsidR="00F23436">
        <w:rPr>
          <w:rFonts w:hAnsi="Times New Roman" w:ascii="Times New Roman"/>
          <w:szCs w:val="24"/>
        </w:rPr>
        <w:t>, uz procjembeni elaborat</w:t>
      </w:r>
      <w:r>
        <w:rPr>
          <w:rFonts w:hAnsi="Times New Roman" w:ascii="Times New Roman"/>
          <w:szCs w:val="24"/>
        </w:rPr>
        <w:t>.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A61A10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653463">
        <w:rPr>
          <w:rFonts w:hAnsi="Times New Roman" w:ascii="Times New Roman"/>
          <w:szCs w:val="24"/>
        </w:rPr>
        <w:t>18. prosinca 2018.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>Renata Klokočki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7A44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795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E7B3A"/>
    <w:rsid w:val="000F0435"/>
    <w:rsid w:val="001117F8"/>
    <w:rsid w:val="00135E75"/>
    <w:rsid w:val="00143028"/>
    <w:rsid w:val="00164987"/>
    <w:rsid w:val="00197744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17A44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834E7"/>
    <w:rsid w:val="00594221"/>
    <w:rsid w:val="005A0E12"/>
    <w:rsid w:val="005E53AC"/>
    <w:rsid w:val="006275C1"/>
    <w:rsid w:val="0063170F"/>
    <w:rsid w:val="006521A5"/>
    <w:rsid w:val="00652A3C"/>
    <w:rsid w:val="00653463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BE084E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23436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0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7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7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7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7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0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7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7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7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7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2014.</izvorni_sadrzaj>
    <derivirana_varijabla naziv="DomainObject.Predmet.DatumOsnivanja_1">12.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St-95/2014</izvorni_sadrzaj>
    <derivirana_varijabla naziv="DomainObject.Predmet.OznakaBroj_1">St-95/2014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se dovršenje ovršnog postupka na nekretnini pri Općinskom sudu u Kutini</izvorni_sadrzaj>
    <derivirana_varijabla naziv="DomainObject.Predmet.PrimjedbaSuca_1">čeka se dovršenje ovršnog postupka na nekretnini pri Općinskom sudu u Kutini</derivirana_varijabla>
  </DomainObject.Predmet.PrimjedbaSuca>
  <DomainObject.Predmet.ProtustrankaFormated>
    <izvorni_sadrzaj>  Stečajna masa iza UTILITAS društvo s ograničenom odgovornošću za zastupanje, proizvodnju, trgovinu i usluge - u stečaju</izvorni_sadrzaj>
    <derivirana_varijabla naziv="DomainObject.Predmet.ProtustrankaFormated_1">  Stečajna masa iza UTILITAS društvo s ograničenom odgovornošću za zastupanje, proizvodnju, trgovinu i usluge - u stečaju</derivirana_varijabla>
  </DomainObject.Predmet.ProtustrankaFormated>
  <DomainObject.Predmet.ProtustrankaFormatedOIB>
    <izvorni_sadrzaj>  Stečajna masa iza UTILITAS društvo s ograničenom odgovornošću za zastupanje, proizvodnju, trgovinu i usluge - u stečaju, OIB 12367579501</izvorni_sadrzaj>
    <derivirana_varijabla naziv="DomainObject.Predmet.ProtustrankaFormatedOIB_1">  Stečajna masa iza UTILITAS društvo s ograničenom odgovornošću za zastupanje, proizvodnju, trgovinu i usluge - u stečaju, OIB 12367579501</derivirana_varijabla>
  </DomainObject.Predmet.ProtustrankaFormatedOIB>
  <DomainObject.Predmet.ProtustrankaFormatedWithAdress>
    <izvorni_sadrzaj> Stečajna masa iza UTILITAS društvo s ograničenom odgovornošću za zastupanje, proizvodnju, trgovinu i usluge - u stečaju, Slavka Kolara 25, 10410 Velika Gorica</izvorni_sadrzaj>
    <derivirana_varijabla naziv="DomainObject.Predmet.ProtustrankaFormatedWithAdress_1"> Stečajna masa iza UTILITAS društvo s ograničenom odgovornošću za zastupanje, proizvodnju, trgovinu i usluge - u stečaju, Slavka Kolara 25, 10410 Velika Gorica</derivirana_varijabla>
  </DomainObject.Predmet.ProtustrankaFormatedWithAdress>
  <DomainObject.Predmet.ProtustrankaFormatedWithAdressOIB>
    <izvorni_sadrzaj> Stečajna masa iza UTILITAS društvo s ograničenom odgovornošću za zastupanje, proizvodnju, trgovinu i usluge - u stečaju, OIB 12367579501, Slavka Kolara 25, 10410 Velika Gorica</izvorni_sadrzaj>
    <derivirana_varijabla naziv="DomainObject.Predmet.ProtustrankaFormatedWithAdressOIB_1"> Stečajna masa iza UTILITAS društvo s ograničenom odgovornošću za zastupanje, proizvodnju, trgovinu i usluge - u stečaju, OIB 12367579501, Slavka Kolara 25, 10410 Velika Gorica</derivirana_varijabla>
  </DomainObject.Predmet.ProtustrankaFormatedWithAdressOIB>
  <DomainObject.Predmet.ProtustrankaWithAdress>
    <izvorni_sadrzaj>Stečajna masa iza UTILITAS društvo s ograničenom odgovornošću za zastupanje, proizvodnju, trgovinu i usluge - u stečaju Slavka Kolara 25, 10410 Velika Gorica</izvorni_sadrzaj>
    <derivirana_varijabla naziv="DomainObject.Predmet.ProtustrankaWithAdress_1">Stečajna masa iza UTILITAS društvo s ograničenom odgovornošću za zastupanje, proizvodnju, trgovinu i usluge - u stečaju Slavka Kolara 25, 10410 Velika Gorica</derivirana_varijabla>
  </DomainObject.Predmet.ProtustrankaWithAdress>
  <DomainObject.Predmet.ProtustrankaWithAdressOIB>
    <izvorni_sadrzaj>Stečajna masa iza UTILITAS društvo s ograničenom odgovornošću za zastupanje, proizvodnju, trgovinu i usluge - u stečaju, OIB 12367579501, Slavka Kolara 25, 10410 Velika Gorica</izvorni_sadrzaj>
    <derivirana_varijabla naziv="DomainObject.Predmet.ProtustrankaWithAdressOIB_1">Stečajna masa iza UTILITAS društvo s ograničenom odgovornošću za zastupanje, proizvodnju, trgovinu i usluge - u stečaju, OIB 12367579501, Slavka Kolara 25, 10410 Velika Gorica</derivirana_varijabla>
  </DomainObject.Predmet.ProtustrankaWithAdressOIB>
  <DomainObject.Predmet.ProtustrankaNazivFormated>
    <izvorni_sadrzaj>Stečajna masa iza UTILITAS društvo s ograničenom odgovornošću za zastupanje, proizvodnju, trgovinu i usluge - u stečaju</izvorni_sadrzaj>
    <derivirana_varijabla naziv="DomainObject.Predmet.ProtustrankaNazivFormated_1">Stečajna masa iza UTILITAS društvo s ograničenom odgovornošću za zastupanje, proizvodnju, trgovinu i usluge - u stečaju</derivirana_varijabla>
  </DomainObject.Predmet.ProtustrankaNazivFormated>
  <DomainObject.Predmet.ProtustrankaNazivFormatedOIB>
    <izvorni_sadrzaj>Stečajna masa iza UTILITAS društvo s ograničenom odgovornošću za zastupanje, proizvodnju, trgovinu i usluge - u stečaju, OIB 12367579501</izvorni_sadrzaj>
    <derivirana_varijabla naziv="DomainObject.Predmet.ProtustrankaNazivFormatedOIB_1">Stečajna masa iza UTILITAS društvo s ograničenom odgovornošću za zastupanje, proizvodnju, trgovinu i usluge - u stečaju, OIB 12367579501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Sisak; vjerovnici</izvorni_sadrzaj>
    <derivirana_varijabla naziv="DomainObject.Predmet.StrankaFormated_1">  RH, Ministarstvo financija, Porezna uprava Sisak; vjerovnici</derivirana_varijabla>
  </DomainObject.Predmet.StrankaFormated>
  <DomainObject.Predmet.StrankaFormatedOIB>
    <izvorni_sadrzaj>  RH, Ministarstvo financija, Porezna uprava Sisak, OIB 18683136487; vjerovnici</izvorni_sadrzaj>
    <derivirana_varijabla naziv="DomainObject.Predmet.StrankaFormatedOIB_1">  RH, Ministarstvo financija, Porezna uprava Sisak, OIB 18683136487; vjerovnici</derivirana_varijabla>
  </DomainObject.Predmet.StrankaFormatedOIB>
  <DomainObject.Predmet.StrankaFormatedWithAdress>
    <izvorni_sadrzaj> RH, Ministarstvo financija, Porezna uprava Sisak, S. i A. Radića 30, 44000 Sisak; vjerovnici</izvorni_sadrzaj>
    <derivirana_varijabla naziv="DomainObject.Predmet.StrankaFormatedWithAdress_1"> RH, Ministarstvo financija, Porezna uprava Sisak, S. i A. Radića 30, 44000 Sisak; vjerovnici</derivirana_varijabla>
  </DomainObject.Predmet.StrankaFormatedWithAdress>
  <DomainObject.Predmet.StrankaFormatedWithAdressOIB>
    <izvorni_sadrzaj> RH, Ministarstvo financija, Porezna uprava Sisak, OIB 18683136487, S. i A. Radića 30, 44000 Sisak; vjerovnici</izvorni_sadrzaj>
    <derivirana_varijabla naziv="DomainObject.Predmet.StrankaFormatedWithAdressOIB_1"> RH, Ministarstvo financija, Porezna uprava Sisak, OIB 18683136487, S. i A. Radića 30, 44000 Sisak; vjerovnici</derivirana_varijabla>
  </DomainObject.Predmet.StrankaFormatedWithAdressOIB>
  <DomainObject.Predmet.StrankaWithAdress>
    <izvorni_sadrzaj>RH, Ministarstvo financija, Porezna uprava Sisak S. i A. Radića 30,44000 Sisak,vjerovnici </izvorni_sadrzaj>
    <derivirana_varijabla naziv="DomainObject.Predmet.StrankaWithAdress_1">RH, Ministarstvo financija, Porezna uprava Sisak S. i A. Radića 30,44000 Sisak,vjerovnici </derivirana_varijabla>
  </DomainObject.Predmet.StrankaWithAdress>
  <DomainObject.Predmet.StrankaWithAdressOIB>
    <izvorni_sadrzaj>RH, Ministarstvo financija, Porezna uprava Sisak, OIB 18683136487, S. i A. Radića 30,44000 Sisak,vjerovnici</izvorni_sadrzaj>
    <derivirana_varijabla naziv="DomainObject.Predmet.StrankaWithAdressOIB_1">RH, Ministarstvo financija, Porezna uprava Sisak, OIB 18683136487, S. i A. Radića 30,44000 Sisak,vjerovnici</derivirana_varijabla>
  </DomainObject.Predmet.StrankaWithAdressOIB>
  <DomainObject.Predmet.StrankaNazivFormated>
    <izvorni_sadrzaj>RH, Ministarstvo financija, Porezna uprava Sisak,vjerovnici</izvorni_sadrzaj>
    <derivirana_varijabla naziv="DomainObject.Predmet.StrankaNazivFormated_1">RH, Ministarstvo financija, Porezna uprava Sisak,vjerovnici</derivirana_varijabla>
  </DomainObject.Predmet.StrankaNazivFormated>
  <DomainObject.Predmet.StrankaNazivFormatedOIB>
    <izvorni_sadrzaj>RH, Ministarstvo financija, Porezna uprava Sisak, OIB 18683136487,vjerovnici</izvorni_sadrzaj>
    <derivirana_varijabla naziv="DomainObject.Predmet.StrankaNazivFormatedOIB_1">RH, Ministarstvo financija, Porezna uprava Sisak,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RH, Ministarstvo financija, Porezna uprava Sisak</item>
      <item>vjerovnici</item>
    </izvorni_sadrzaj>
    <derivirana_varijabla naziv="DomainObject.Predmet.StrankaListFormated_1">
      <item>RH, Ministarstvo financija, Porezna uprava Sisak</item>
      <item>vjerovnici</item>
    </derivirana_varijabla>
  </DomainObject.Predmet.StrankaListFormated>
  <DomainObject.Predmet.StrankaListFormatedOIB>
    <izvorni_sadrzaj>
      <item>RH, Ministarstvo financija, Porezna uprava Sisak, OIB 18683136487</item>
      <item>vjerovnici</item>
    </izvorni_sadrzaj>
    <derivirana_varijabla naziv="DomainObject.Predmet.StrankaListFormatedOIB_1">
      <item>RH, Ministarstvo financija, Porezna uprava Sisak, OIB 18683136487</item>
      <item>vjerovnici</item>
    </derivirana_varijabla>
  </DomainObject.Predmet.StrankaListFormatedOIB>
  <DomainObject.Predmet.StrankaListFormatedWithAdress>
    <izvorni_sadrzaj>
      <item>RH, Ministarstvo financija, Porezna uprava Sisak, S. i A. Radića 30, 44000 Sisak</item>
      <item>vjerovnici</item>
    </izvorni_sadrzaj>
    <derivirana_varijabla naziv="DomainObject.Predmet.StrankaListFormatedWithAdress_1">
      <item>RH, Ministarstvo financija, Porezna uprava Sisak, S. i A. Radića 30, 44000 Sisak</item>
      <item>vjerovnici</item>
    </derivirana_varijabla>
  </DomainObject.Predmet.StrankaListFormatedWithAdress>
  <DomainObject.Predmet.StrankaListFormatedWithAdressOIB>
    <izvorni_sadrzaj>
      <item>RH, Ministarstvo financija, Porezna uprava Sisak, OIB 18683136487, S. i A. Radića 30, 44000 Sisak</item>
      <item>vjerovnici</item>
    </izvorni_sadrzaj>
    <derivirana_varijabla naziv="DomainObject.Predmet.StrankaListFormatedWithAdressOIB_1">
      <item>RH, Ministarstvo financija, Porezna uprava Sisak, OIB 18683136487, S. i A. Radića 30, 44000 Sisak</item>
      <item>vjerovnici</item>
    </derivirana_varijabla>
  </DomainObject.Predmet.StrankaListFormatedWithAdressOIB>
  <DomainObject.Predmet.StrankaListNazivFormated>
    <izvorni_sadrzaj>
      <item>RH, Ministarstvo financija, Porezna uprava Sisak</item>
      <item>vjerovnici</item>
    </izvorni_sadrzaj>
    <derivirana_varijabla naziv="DomainObject.Predmet.StrankaListNazivFormated_1">
      <item>RH, Ministarstvo financija, Porezna uprava Sisak</item>
      <item>vjerovnici</item>
    </derivirana_varijabla>
  </DomainObject.Predmet.StrankaListNazivFormated>
  <DomainObject.Predmet.StrankaListNazivFormatedOIB>
    <izvorni_sadrzaj>
      <item>RH, Ministarstvo financija, Porezna uprava Sisak, OIB 18683136487</item>
      <item>vjerovnici</item>
    </izvorni_sadrzaj>
    <derivirana_varijabla naziv="DomainObject.Predmet.StrankaListNazivFormatedOIB_1">
      <item>RH, Ministarstvo financija, Porezna uprava Sisak, OIB 18683136487</item>
      <item>vjerovnici</item>
    </derivirana_varijabla>
  </DomainObject.Predmet.StrankaListNazivFormatedOIB>
  <DomainObject.Predmet.ProtuStrankaListFormated>
    <izvorni_sadrzaj>
      <item>Stečajna masa iza UTILITAS društvo s ograničenom odgovornošću za zastupanje, proizvodnju, trgovinu i usluge - u stečaju</item>
    </izvorni_sadrzaj>
    <derivirana_varijabla naziv="DomainObject.Predmet.ProtuStrankaListFormated_1">
      <item>Stečajna masa iza UTILITAS društvo s ograničenom odgovornošću za zastupanje, proizvodnju, trgovinu i usluge - u stečaju</item>
    </derivirana_varijabla>
  </DomainObject.Predmet.ProtuStrankaListFormated>
  <DomainObject.Predmet.ProtuStrankaListFormatedOIB>
    <izvorni_sadrzaj>
      <item>Stečajna masa iza UTILITAS društvo s ograničenom odgovornošću za zastupanje, proizvodnju, trgovinu i usluge - u stečaju, OIB 12367579501</item>
    </izvorni_sadrzaj>
    <derivirana_varijabla naziv="DomainObject.Predmet.ProtuStrankaListFormatedOIB_1">
      <item>Stečajna masa iza UTILITAS društvo s ograničenom odgovornošću za zastupanje, proizvodnju, trgovinu i usluge - u stečaju, OIB 12367579501</item>
    </derivirana_varijabla>
  </DomainObject.Predmet.ProtuStrankaListFormatedOIB>
  <DomainObject.Predmet.ProtuStrankaListFormatedWithAdress>
    <izvorni_sadrzaj>
      <item>Stečajna masa iza UTILITAS društvo s ograničenom odgovornošću za zastupanje, proizvodnju, trgovinu i usluge - u stečaju, Slavka Kolara 25, 10410 Velika Gorica</item>
    </izvorni_sadrzaj>
    <derivirana_varijabla naziv="DomainObject.Predmet.ProtuStrankaListFormatedWithAdress_1">
      <item>Stečajna masa iza UTILITAS društvo s ograničenom odgovornošću za zastupanje, proizvodnju, trgovinu i usluge - u stečaju, Slavka Kolara 25, 10410 Velika Gorica</item>
    </derivirana_varijabla>
  </DomainObject.Predmet.ProtuStrankaListFormatedWithAdress>
  <DomainObject.Predmet.ProtuStrankaListFormatedWithAdressOIB>
    <izvorni_sadrzaj>
      <item>Stečajna masa iza UTILITAS društvo s ograničenom odgovornošću za zastupanje, proizvodnju, trgovinu i usluge - u stečaju, OIB 12367579501, Slavka Kolara 25, 10410 Velika Gorica</item>
    </izvorni_sadrzaj>
    <derivirana_varijabla naziv="DomainObject.Predmet.ProtuStrankaListFormatedWithAdressOIB_1">
      <item>Stečajna masa iza UTILITAS društvo s ograničenom odgovornošću za zastupanje, proizvodnju, trgovinu i usluge - u stečaju, OIB 12367579501, Slavka Kolara 25, 10410 Velika Gorica</item>
    </derivirana_varijabla>
  </DomainObject.Predmet.ProtuStrankaListFormatedWithAdressOIB>
  <DomainObject.Predmet.ProtuStrankaListNazivFormated>
    <izvorni_sadrzaj>
      <item>Stečajna masa iza UTILITAS društvo s ograničenom odgovornošću za zastupanje, proizvodnju, trgovinu i usluge - u stečaju</item>
    </izvorni_sadrzaj>
    <derivirana_varijabla naziv="DomainObject.Predmet.ProtuStrankaListNazivFormated_1">
      <item>Stečajna masa iza UTILITAS društvo s ograničenom odgovornošću za zastupanje, proizvodnju, trgovinu i usluge - u stečaju</item>
    </derivirana_varijabla>
  </DomainObject.Predmet.ProtuStrankaListNazivFormated>
  <DomainObject.Predmet.ProtuStrankaListNazivFormatedOIB>
    <izvorni_sadrzaj>
      <item>Stečajna masa iza UTILITAS društvo s ograničenom odgovornošću za zastupanje, proizvodnju, trgovinu i usluge - u stečaju, OIB 12367579501</item>
    </izvorni_sadrzaj>
    <derivirana_varijabla naziv="DomainObject.Predmet.ProtuStrankaListNazivFormatedOIB_1">
      <item>Stečajna masa iza UTILITAS društvo s ograničenom odgovornošću za zastupanje, proizvodnju, trgovinu i usluge - u stečaju, OIB 12367579501</item>
    </derivirana_varijabla>
  </DomainObject.Predmet.ProtuStrankaListNazivFormatedOIB>
  <DomainObject.Predmet.OstaliListFormated>
    <izvorni_sadrzaj>
      <item>ŽUPANIJSKO DRRŽAVNO ODVJETNIŠTVO U SISKU</item>
      <item>Mirjana Zuzija</item>
    </izvorni_sadrzaj>
    <derivirana_varijabla naziv="DomainObject.Predmet.OstaliListFormated_1">
      <item>ŽUPANIJSKO DRRŽAVNO ODVJETNIŠTVO U SISKU</item>
      <item>Mirjana Zuzija</item>
    </derivirana_varijabla>
  </DomainObject.Predmet.OstaliListFormated>
  <DomainObject.Predmet.OstaliListFormatedOIB>
    <izvorni_sadrzaj>
      <item>ŽUPANIJSKO DRRŽAVNO ODVJETNIŠTVO U SISKU</item>
      <item>Mirjana Zuzija, OIB 26497768352</item>
    </izvorni_sadrzaj>
    <derivirana_varijabla naziv="DomainObject.Predmet.OstaliListFormatedOIB_1">
      <item>ŽUPANIJSKO DRRŽAVNO ODVJETNIŠTVO U SISKU</item>
      <item>Mirjana Zuzija, OIB 26497768352</item>
    </derivirana_varijabla>
  </DomainObject.Predmet.OstaliListFormatedOIB>
  <DomainObject.Predmet.OstaliListFormatedWithAdress>
    <izvorni_sadrzaj>
      <item>ŽUPANIJSKO DRRŽAVNO ODVJETNIŠTVO U SISKU, Sisak</item>
      <item>Mirjana Zuzija, Slavka Kolara 25, 10410 Velika Gorica</item>
    </izvorni_sadrzaj>
    <derivirana_varijabla naziv="DomainObject.Predmet.OstaliListFormatedWithAdress_1">
      <item>ŽUPANIJSKO DRRŽAVNO ODVJETNIŠTVO U SISKU, Sisak</item>
      <item>Mirjana Zuzija, Slavka Kolara 25, 10410 Velika Gorica</item>
    </derivirana_varijabla>
  </DomainObject.Predmet.OstaliListFormatedWithAdress>
  <DomainObject.Predmet.OstaliListFormatedWithAdressOIB>
    <izvorni_sadrzaj>
      <item>ŽUPANIJSKO DRRŽAVNO ODVJETNIŠTVO U SISKU, Sisak</item>
      <item>Mirjana Zuzija, OIB 26497768352, Slavka Kolara 25, 10410 Velika Gorica</item>
    </izvorni_sadrzaj>
    <derivirana_varijabla naziv="DomainObject.Predmet.OstaliListFormatedWithAdressOIB_1">
      <item>ŽUPANIJSKO DRRŽAVNO ODVJETNIŠTVO U SISKU, Sisak</item>
      <item>Mirjana Zuzija, OIB 26497768352, Slavka Kolara 25, 10410 Velika Gorica</item>
    </derivirana_varijabla>
  </DomainObject.Predmet.OstaliListFormatedWithAdressOIB>
  <DomainObject.Predmet.OstaliListNazivFormated>
    <izvorni_sadrzaj>
      <item>ŽUPANIJSKO DRRŽAVNO ODVJETNIŠTVO U SISKU</item>
      <item>Mirjana Zuzija</item>
    </izvorni_sadrzaj>
    <derivirana_varijabla naziv="DomainObject.Predmet.OstaliListNazivFormated_1">
      <item>ŽUPANIJSKO DRRŽAVNO ODVJETNIŠTVO U SISKU</item>
      <item>Mirjana Zuzija</item>
    </derivirana_varijabla>
  </DomainObject.Predmet.OstaliListNazivFormated>
  <DomainObject.Predmet.OstaliListNazivFormatedOIB>
    <izvorni_sadrzaj>
      <item>ŽUPANIJSKO DRRŽAVNO ODVJETNIŠTVO U SISKU</item>
      <item>Mirjana Zuzija, OIB 26497768352</item>
    </izvorni_sadrzaj>
    <derivirana_varijabla naziv="DomainObject.Predmet.OstaliListNazivFormatedOIB_1">
      <item>ŽUPANIJSKO DRRŽAVNO ODVJETNIŠTVO U SISKU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Sisak i dr.</izvorni_sadrzaj>
    <derivirana_varijabla naziv="DomainObject.Predmet.StrankaIDrugi_1">RH, Ministarstvo financija, Porezna uprava Sisak i dr.</derivirana_varijabla>
  </DomainObject.Predmet.StrankaIDrugi>
  <DomainObject.Predmet.ProtustrankaIDrugi>
    <izvorni_sadrzaj>Stečajna masa iza UTILITAS društvo s ograničenom odgovornošću za zastupanje, proizvodnju, trgovinu i usluge - u stečaju</izvorni_sadrzaj>
    <derivirana_varijabla naziv="DomainObject.Predmet.ProtustrankaIDrugi_1">Stečajna masa iza UTILITAS društvo s ograničenom odgovornošću za zastupanje, proizvodnju, trgovinu i usluge - u stečaju</derivirana_varijabla>
  </DomainObject.Predmet.ProtustrankaIDrugi>
  <DomainObject.Predmet.StrankaIDrugiAdressOIB>
    <izvorni_sadrzaj>RH, Ministarstvo financija, Porezna uprava Sisak, OIB 18683136487, S. i A. Radića 30, 44000 Sisak i dr.</izvorni_sadrzaj>
    <derivirana_varijabla naziv="DomainObject.Predmet.StrankaIDrugiAdressOIB_1">RH, Ministarstvo financija, Porezna uprava Sisak, OIB 18683136487, S. i A. Radića 30, 44000 Sisak i dr.</derivirana_varijabla>
  </DomainObject.Predmet.StrankaIDrugiAdressOIB>
  <DomainObject.Predmet.ProtustrankaIDrugiAdressOIB>
    <izvorni_sadrzaj>Stečajna masa iza UTILITAS društvo s ograničenom odgovornošću za zastupanje, proizvodnju, trgovinu i usluge - u stečaju, OIB 12367579501, Slavka Kolara 25, 10410 Velika Gorica</izvorni_sadrzaj>
    <derivirana_varijabla naziv="DomainObject.Predmet.ProtustrankaIDrugiAdressOIB_1">Stečajna masa iza UTILITAS društvo s ograničenom odgovornošću za zastupanje, proizvodnju, trgovinu i usluge - u stečaju, OIB 12367579501,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UTILITAS društvo s ograničenom odgovornošću za zastupanje, proizvodnju, trgovinu i usluge - u stečaju</item>
      <item>RH, Ministarstvo financija, Porezna uprava Sisak</item>
      <item>vjerovnici</item>
      <item>ŽUPANIJSKO DRRŽAVNO ODVJETNIŠTVO U SISKU</item>
      <item>Mirjana Zuzija</item>
    </izvorni_sadrzaj>
    <derivirana_varijabla naziv="DomainObject.Predmet.SudioniciListNaziv_1">
      <item>Stečajna masa iza UTILITAS društvo s ograničenom odgovornošću za zastupanje, proizvodnju, trgovinu i usluge - u stečaju</item>
      <item>RH, Ministarstvo financija, Porezna uprava Sisak</item>
      <item>vjerovnici</item>
      <item>ŽUPANIJSKO DRRŽAVNO ODVJETNIŠTVO U SISKU</item>
      <item>Mirjana Zuzija</item>
    </derivirana_varijabla>
  </DomainObject.Predmet.SudioniciListNaziv>
  <DomainObject.Predmet.SudioniciListAdressOIB>
    <izvorni_sadrzaj>
      <item>Stečajna masa iza UTILITAS društvo s ograničenom odgovornošću za zastupanje, proizvodnju, trgovinu i usluge - u stečaju, OIB 12367579501, Slavka Kolara 25,10410 Velika Gorica</item>
      <item>RH, Ministarstvo financija, Porezna uprava Sisak, OIB 18683136487, S. i A. Radića 30,44000 Sisak</item>
      <item>vjerovnici</item>
      <item>ŽUPANIJSKO DRRŽAVNO ODVJETNIŠTVO U SISKU, Sisak</item>
      <item>Mirjana Zuzija, OIB 26497768352, Slavka Kolara 25,10410 Velika Gorica</item>
    </izvorni_sadrzaj>
    <derivirana_varijabla naziv="DomainObject.Predmet.SudioniciListAdressOIB_1">
      <item>Stečajna masa iza UTILITAS društvo s ograničenom odgovornošću za zastupanje, proizvodnju, trgovinu i usluge - u stečaju, OIB 12367579501, Slavka Kolara 25,10410 Velika Gorica</item>
      <item>RH, Ministarstvo financija, Porezna uprava Sisak, OIB 18683136487, S. i A. Radića 30,44000 Sisak</item>
      <item>vjerovnici</item>
      <item>ŽUPANIJSKO DRRŽAVNO ODVJETNIŠTVO U SISKU, Sisak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12367579501</item>
      <item>, OIB 18683136487</item>
      <item>, OIB null</item>
      <item>, OIB null</item>
      <item>, OIB 26497768352</item>
    </izvorni_sadrzaj>
    <derivirana_varijabla naziv="DomainObject.Predmet.SudioniciListNazivOIB_1">
      <item>, OIB 12367579501</item>
      <item>, OIB 18683136487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St-95/2014-18</izvorni_sadrzaj>
    <derivirana_varijabla naziv="DomainObject.PredzadnjaOdlukaIzPredmeta.Oznaka_1">St-95/2014-18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239</properties:Words>
  <properties:Characters>1319</properties:Characters>
  <properties:Lines>45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2018-12-18T12:28:00Z</dcterms:created>
  <dc:creator>x</dc:creator>
  <cp:lastModifiedBy>Renata Klokočki</cp:lastModifiedBy>
  <cp:lastPrinted>2018-12-18T12:43:00Z</cp:lastPrinted>
  <dcterms:modified xmlns:xsi="http://www.w3.org/2001/XMLSchema-instance" xsi:type="dcterms:W3CDTF">2018-12-18T12:45:00Z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nekretnine-UTILITAS.docx)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