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5bf6" w14:paraId="4d95bf6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D7060E" w:rsidRPr="00D7060E">
        <w:t>KREDAP d.o.o.</w:t>
      </w:r>
      <w:r w:rsidR="009745DD">
        <w:t xml:space="preserve">, </w:t>
      </w:r>
      <w:r w:rsidR="00D7060E" w:rsidRPr="00D7060E">
        <w:t>Zagreb</w:t>
      </w:r>
      <w:r w:rsidR="009745DD">
        <w:t xml:space="preserve">, </w:t>
      </w:r>
      <w:proofErr w:type="spellStart"/>
      <w:r w:rsidR="00D7060E" w:rsidRPr="00D7060E">
        <w:t>Ločilnička</w:t>
      </w:r>
      <w:proofErr w:type="spellEnd"/>
      <w:r w:rsidR="00D7060E" w:rsidRPr="00D7060E">
        <w:t xml:space="preserve"> 21</w:t>
      </w:r>
      <w:r w:rsidR="009745DD">
        <w:t xml:space="preserve">, MBS: </w:t>
      </w:r>
      <w:r w:rsidR="00D7060E" w:rsidRPr="00D7060E">
        <w:t>080921676</w:t>
      </w:r>
      <w:r w:rsidR="009745DD">
        <w:t xml:space="preserve">, OIB: </w:t>
      </w:r>
      <w:r w:rsidR="00D7060E" w:rsidRPr="00D7060E">
        <w:t>19904453712</w:t>
      </w:r>
      <w:r w:rsidRPr="00B37760">
        <w:rPr>
          <w:color w:val="000000"/>
        </w:rPr>
        <w:t xml:space="preserve">, dana </w:t>
      </w:r>
      <w:r w:rsidR="00D7060E">
        <w:rPr>
          <w:color w:val="000000"/>
        </w:rPr>
        <w:t>11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506C99" w:rsidRPr="00D7060E">
        <w:t>KREDAP d.o.o.</w:t>
      </w:r>
      <w:r w:rsidR="00506C99">
        <w:t xml:space="preserve">, </w:t>
      </w:r>
      <w:r w:rsidR="00506C99" w:rsidRPr="00D7060E">
        <w:t>Zagreb</w:t>
      </w:r>
      <w:r w:rsidR="00506C99">
        <w:t xml:space="preserve">, </w:t>
      </w:r>
      <w:proofErr w:type="spellStart"/>
      <w:r w:rsidR="00506C99" w:rsidRPr="00D7060E">
        <w:t>Ločilnička</w:t>
      </w:r>
      <w:proofErr w:type="spellEnd"/>
      <w:r w:rsidR="00506C99" w:rsidRPr="00D7060E">
        <w:t xml:space="preserve"> 21</w:t>
      </w:r>
      <w:r w:rsidR="00506C99">
        <w:t xml:space="preserve">, MBS: </w:t>
      </w:r>
      <w:r w:rsidR="00506C99" w:rsidRPr="00D7060E">
        <w:t>080921676</w:t>
      </w:r>
      <w:r w:rsidR="00506C99">
        <w:t xml:space="preserve">, OIB: </w:t>
      </w:r>
      <w:r w:rsidR="00506C99" w:rsidRPr="00D7060E">
        <w:t>19904453712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74739B">
        <w:rPr>
          <w:color w:val="000000"/>
        </w:rPr>
        <w:t xml:space="preserve">2. Za privremenog stečajnog upravitelja dužnika imenuje se </w:t>
      </w:r>
      <w:r w:rsidR="00ED18AA">
        <w:t>Zoran Subotić sa sjedištem i poslovnom adresom u Belom Manastiru, Kralja Tomislava 51 a i adresom prebivališta u Belom Manastiru, Trg Slobode 22 G, OIB 09071761803</w:t>
      </w:r>
      <w:r w:rsidR="00ED6F97" w:rsidRPr="0074739B">
        <w:t xml:space="preserve">, </w:t>
      </w:r>
      <w:r w:rsidR="001F564E" w:rsidRPr="0074739B">
        <w:t xml:space="preserve">izabran metodom slučajnog </w:t>
      </w:r>
      <w:r w:rsidR="001C4331" w:rsidRPr="0074739B">
        <w:t>odabira - automatskom dodjelom</w:t>
      </w:r>
      <w:r w:rsidR="001F564E" w:rsidRPr="0074739B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06C99">
        <w:t xml:space="preserve">KREDAP d.o.o., Zagreb, </w:t>
      </w:r>
      <w:proofErr w:type="spellStart"/>
      <w:r w:rsidR="00506C99">
        <w:t>Ločilnička</w:t>
      </w:r>
      <w:proofErr w:type="spellEnd"/>
      <w:r w:rsidR="00506C99">
        <w:t xml:space="preserve"> 21, MBS: 080921676, OIB: 19904453712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506C99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22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647215">
        <w:rPr>
          <w:b/>
          <w:color w:val="000000"/>
        </w:rPr>
        <w:t>10,</w:t>
      </w:r>
      <w:r>
        <w:rPr>
          <w:b/>
          <w:color w:val="000000"/>
        </w:rPr>
        <w:t>15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E6319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E2677D">
        <w:t>13</w:t>
      </w:r>
      <w:r>
        <w:t xml:space="preserve">. travnja 2017. godine Trgovačkom sudu u Zagrebu zahtjev za provedbu stečajnog postupka nad dužnikom </w:t>
      </w:r>
      <w:r w:rsidR="00E2677D">
        <w:t xml:space="preserve">KREDAP d.o.o., Zagreb, </w:t>
      </w:r>
      <w:proofErr w:type="spellStart"/>
      <w:r w:rsidR="00E2677D">
        <w:t>Ločilnička</w:t>
      </w:r>
      <w:proofErr w:type="spellEnd"/>
      <w:r w:rsidR="00E2677D">
        <w:t xml:space="preserve"> 21, MBS: 080921676, OIB: 19904453712</w:t>
      </w:r>
      <w:r w:rsidR="00E63191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E2677D">
        <w:t>10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E2677D">
        <w:t>1.986.694,87</w:t>
      </w:r>
      <w:r w:rsidR="006E732E">
        <w:t xml:space="preserve"> kn, u koji iznos je uračunata kamata i naknada FINE za provedbu ovrhe na novčanim sredstvima dužnika. Navodi da dužnik ima </w:t>
      </w:r>
      <w:r w:rsidR="00BC7830">
        <w:t>4</w:t>
      </w:r>
      <w:r w:rsidR="006E732E">
        <w:t xml:space="preserve"> zaposlen</w:t>
      </w:r>
      <w:r w:rsidR="00CC7CB1">
        <w:t>a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 w:rsidRPr="006863C8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6737EA">
        <w:t>10</w:t>
      </w:r>
      <w:r w:rsidR="002B277C">
        <w:t>. travnja 2017.</w:t>
      </w:r>
      <w:r w:rsidR="006E732E">
        <w:t xml:space="preserve"> te u svom podnesku od </w:t>
      </w:r>
      <w:r w:rsidR="006737EA">
        <w:t>11</w:t>
      </w:r>
      <w:r w:rsidR="002B277C">
        <w:t>. travnja 2017.</w:t>
      </w:r>
      <w:r w:rsidR="006E732E">
        <w:t xml:space="preserve"> navodi da dužnik na dan </w:t>
      </w:r>
      <w:r w:rsidR="00A75D3D">
        <w:t>10</w:t>
      </w:r>
      <w:r w:rsidR="0014118E">
        <w:t xml:space="preserve">. travnja 2017. </w:t>
      </w:r>
      <w:r w:rsidR="006E732E">
        <w:t xml:space="preserve">u Jedinstvenom registru računa ima otvorene sljedeće račune i oročena novčana </w:t>
      </w:r>
      <w:r w:rsidR="006E732E" w:rsidRPr="006863C8">
        <w:t xml:space="preserve">sredstva: </w:t>
      </w:r>
      <w:r w:rsidR="00CE3FA0">
        <w:t>HR</w:t>
      </w:r>
      <w:r w:rsidR="00934FD2">
        <w:t xml:space="preserve">7223810091197002277 VENETO BANKA d.d. i HR5024890041131210369 J&amp;T BANKA d.d. </w:t>
      </w:r>
      <w:r w:rsidR="006E732E" w:rsidRPr="006863C8">
        <w:t xml:space="preserve">, te da na temelju čl. 112. st. 5. </w:t>
      </w:r>
      <w:r w:rsidR="0014118E" w:rsidRPr="006863C8">
        <w:t>Stečajnog zakona</w:t>
      </w:r>
      <w:r w:rsidR="006E732E" w:rsidRPr="006863C8">
        <w:t xml:space="preserve"> dužnik na dan </w:t>
      </w:r>
      <w:r w:rsidR="009C3CD5">
        <w:t>21</w:t>
      </w:r>
      <w:r w:rsidR="0014118E" w:rsidRPr="006863C8">
        <w:t>. travnja 2017.</w:t>
      </w:r>
      <w:r w:rsidR="006E732E" w:rsidRPr="006863C8">
        <w:t xml:space="preserve"> godine na ime predujma za namirenje troškova stečajnog postupka </w:t>
      </w:r>
      <w:r w:rsidR="009C3CD5">
        <w:t>ima</w:t>
      </w:r>
      <w:r w:rsidR="006E732E" w:rsidRPr="006863C8">
        <w:t xml:space="preserve"> zaplijenjena novčana sredstva</w:t>
      </w:r>
      <w:r w:rsidR="009C3CD5">
        <w:t xml:space="preserve"> u iznosu od </w:t>
      </w:r>
      <w:r w:rsidR="00402913">
        <w:t>3.012,52</w:t>
      </w:r>
      <w:r w:rsidR="009C3CD5">
        <w:t xml:space="preserve"> kn.</w:t>
      </w:r>
    </w:p>
    <w:p w:rsidRDefault="00EC2419" w:rsidP="00EC2419" w:rsidR="00EC2419" w:rsidRPr="006863C8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 w:rsidRPr="006863C8">
        <w:rPr>
          <w:color w:val="000000"/>
        </w:rPr>
        <w:t>Temeljem odredbe čl. 84. st. 1.</w:t>
      </w:r>
      <w:r w:rsidR="006C38CD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>čl. 85.</w:t>
      </w:r>
      <w:r w:rsidR="00E175CB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 xml:space="preserve"> a u vezi s čl. 119. st. 6. </w:t>
      </w:r>
      <w:r w:rsidRPr="006863C8">
        <w:rPr>
          <w:color w:val="000000"/>
        </w:rPr>
        <w:t xml:space="preserve"> Stečajnog zakona (</w:t>
      </w:r>
      <w:r w:rsidR="0064534C" w:rsidRPr="006863C8">
        <w:rPr>
          <w:color w:val="000000"/>
        </w:rPr>
        <w:t>Narodne novine</w:t>
      </w:r>
      <w:r w:rsidRPr="006863C8">
        <w:rPr>
          <w:color w:val="000000"/>
        </w:rPr>
        <w:t xml:space="preserve"> 71/15</w:t>
      </w:r>
      <w:r w:rsidR="0064534C" w:rsidRPr="006863C8">
        <w:rPr>
          <w:color w:val="000000"/>
        </w:rPr>
        <w:t xml:space="preserve"> i 104/17 </w:t>
      </w:r>
      <w:r w:rsidRPr="006863C8">
        <w:rPr>
          <w:color w:val="000000"/>
        </w:rPr>
        <w:t xml:space="preserve">dalje: SZ-a) odlučeno je kao u t. 2. izreke ovoga rješenja budući </w:t>
      </w:r>
      <w:r w:rsidR="008F65D7" w:rsidRPr="006863C8">
        <w:rPr>
          <w:color w:val="000000"/>
        </w:rPr>
        <w:t xml:space="preserve">da stečajna upraviteljica Sanja </w:t>
      </w:r>
      <w:proofErr w:type="spellStart"/>
      <w:r w:rsidR="008F65D7" w:rsidRPr="006863C8">
        <w:rPr>
          <w:color w:val="000000"/>
        </w:rPr>
        <w:t>Mišević</w:t>
      </w:r>
      <w:proofErr w:type="spellEnd"/>
      <w:r w:rsidR="008F65D7" w:rsidRPr="006863C8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</w:t>
      </w:r>
      <w:r w:rsidR="008F65D7">
        <w:rPr>
          <w:color w:val="000000"/>
        </w:rPr>
        <w:t xml:space="preserve">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450C06">
        <w:t>11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B24B42" w:rsidP="00B24B42" w:rsidR="00B24B42" w:rsidRPr="00B24B42">
      <w:pPr>
        <w:jc w:val="both"/>
        <w:rPr>
          <w:color w:val="000000"/>
        </w:rPr>
      </w:pPr>
      <w:r w:rsidRPr="00B24B42">
        <w:rPr>
          <w:color w:val="000000"/>
        </w:rPr>
        <w:t xml:space="preserve">-privremenom </w:t>
      </w:r>
      <w:proofErr w:type="spellStart"/>
      <w:r w:rsidRPr="00B24B42">
        <w:rPr>
          <w:color w:val="000000"/>
        </w:rPr>
        <w:t>steč</w:t>
      </w:r>
      <w:proofErr w:type="spellEnd"/>
      <w:r w:rsidRPr="00B24B42">
        <w:rPr>
          <w:color w:val="000000"/>
        </w:rPr>
        <w:t xml:space="preserve">. upravitelju </w:t>
      </w:r>
      <w:r w:rsidR="00EA57E1">
        <w:t>Zoran Subotić, Beli Manastir, Kralja Tomislava 51</w:t>
      </w:r>
      <w:r w:rsidR="001C5C2F">
        <w:t>a</w:t>
      </w:r>
      <w:r w:rsidR="00EA57E1">
        <w:t xml:space="preserve"> </w:t>
      </w:r>
      <w:r w:rsidRPr="00B24B42">
        <w:rPr>
          <w:color w:val="000000"/>
        </w:rPr>
        <w:t>uz presliku lista 1,2</w:t>
      </w:r>
    </w:p>
    <w:p w:rsidRDefault="00B24B42" w:rsidP="00B24B42" w:rsidR="00B24B42" w:rsidRPr="00B24B42">
      <w:pPr>
        <w:jc w:val="both"/>
        <w:rPr>
          <w:color w:val="000000"/>
        </w:rPr>
      </w:pPr>
      <w:r w:rsidRPr="00B24B42">
        <w:rPr>
          <w:color w:val="000000"/>
        </w:rPr>
        <w:t>-dužniku</w:t>
      </w:r>
      <w:r w:rsidR="00270013" w:rsidRPr="00270013">
        <w:t xml:space="preserve"> </w:t>
      </w:r>
      <w:r w:rsidR="00270013">
        <w:t xml:space="preserve">KREDAP d.o.o., Zagreb, </w:t>
      </w:r>
      <w:proofErr w:type="spellStart"/>
      <w:r w:rsidR="00270013">
        <w:t>Ločilnička</w:t>
      </w:r>
      <w:proofErr w:type="spellEnd"/>
      <w:r w:rsidR="00270013">
        <w:t xml:space="preserve"> 21</w:t>
      </w:r>
    </w:p>
    <w:p w:rsidRDefault="00B24B42" w:rsidP="00B24B42" w:rsidR="00B24B42" w:rsidRPr="00B24B42">
      <w:pPr>
        <w:jc w:val="both"/>
        <w:rPr>
          <w:color w:val="000000"/>
        </w:rPr>
      </w:pPr>
      <w:r w:rsidRPr="00B24B42">
        <w:rPr>
          <w:color w:val="000000"/>
        </w:rPr>
        <w:t>-</w:t>
      </w:r>
      <w:proofErr w:type="spellStart"/>
      <w:r w:rsidRPr="00B24B42">
        <w:rPr>
          <w:color w:val="000000"/>
        </w:rPr>
        <w:t>zz</w:t>
      </w:r>
      <w:proofErr w:type="spellEnd"/>
      <w:r w:rsidRPr="00B24B42">
        <w:rPr>
          <w:color w:val="000000"/>
        </w:rPr>
        <w:t xml:space="preserve"> dužnika</w:t>
      </w:r>
      <w:r w:rsidR="00270013">
        <w:rPr>
          <w:color w:val="000000"/>
        </w:rPr>
        <w:t xml:space="preserve"> Ivan Grabar,</w:t>
      </w:r>
      <w:r w:rsidR="00270013" w:rsidRPr="00270013">
        <w:t xml:space="preserve"> </w:t>
      </w:r>
      <w:r w:rsidR="00270013" w:rsidRPr="00270013">
        <w:rPr>
          <w:color w:val="000000"/>
        </w:rPr>
        <w:t>Zagreb, Milana Begovića 17</w:t>
      </w:r>
    </w:p>
    <w:p w:rsidRDefault="00B24B42" w:rsidP="00B24B42" w:rsidR="00B24B42" w:rsidRPr="00B24B42">
      <w:pPr>
        <w:jc w:val="both"/>
        <w:rPr>
          <w:color w:val="000000"/>
        </w:rPr>
      </w:pPr>
      <w:r w:rsidRPr="00B24B42">
        <w:rPr>
          <w:color w:val="000000"/>
        </w:rPr>
        <w:t>-FINA ZG</w:t>
      </w:r>
    </w:p>
    <w:p w:rsidRDefault="00B24B42" w:rsidP="00B24B42" w:rsidR="00B24B42" w:rsidRPr="00B24B42">
      <w:pPr>
        <w:jc w:val="both"/>
        <w:rPr>
          <w:color w:val="000000"/>
        </w:rPr>
      </w:pPr>
      <w:r w:rsidRPr="00B24B42">
        <w:rPr>
          <w:color w:val="000000"/>
        </w:rPr>
        <w:t>-Ministarstvu pravosuđa RH, Zagreb, Ulica Grada Vukovara 49, elektroničkom poštom</w:t>
      </w:r>
    </w:p>
    <w:p w:rsidRDefault="00B24B42" w:rsidP="00B24B42" w:rsidR="00B24B42" w:rsidRPr="00B24B42">
      <w:pPr>
        <w:jc w:val="both"/>
        <w:rPr>
          <w:color w:val="000000"/>
        </w:rPr>
      </w:pPr>
      <w:r w:rsidRPr="00B24B42">
        <w:rPr>
          <w:color w:val="000000"/>
        </w:rPr>
        <w:t>-e</w:t>
      </w:r>
      <w:r w:rsidR="00270013">
        <w:rPr>
          <w:color w:val="000000"/>
        </w:rPr>
        <w:t>-</w:t>
      </w:r>
      <w:proofErr w:type="spellStart"/>
      <w:r w:rsidRPr="00B24B42">
        <w:rPr>
          <w:color w:val="000000"/>
        </w:rPr>
        <w:t>Ogl</w:t>
      </w:r>
      <w:proofErr w:type="spellEnd"/>
      <w:r w:rsidRPr="00B24B42">
        <w:rPr>
          <w:color w:val="000000"/>
        </w:rPr>
        <w:t>. ploča uz prijedlog</w:t>
      </w:r>
    </w:p>
    <w:p w:rsidRDefault="00261432" w:rsidP="00B24B42" w:rsidR="00B24B42" w:rsidRPr="00B24B42">
      <w:pPr>
        <w:jc w:val="both"/>
        <w:rPr>
          <w:color w:val="000000"/>
        </w:rPr>
      </w:pPr>
      <w:r>
        <w:rPr>
          <w:color w:val="000000"/>
        </w:rPr>
        <w:t>-</w:t>
      </w:r>
      <w:r w:rsidR="00B24B42" w:rsidRPr="00B24B42">
        <w:rPr>
          <w:color w:val="000000"/>
        </w:rPr>
        <w:t>R 22.2.18. u 10,15,h</w:t>
      </w:r>
    </w:p>
    <w:p w:rsidRDefault="00B24B42" w:rsidP="00B24B42" w:rsidR="002C5792" w:rsidRPr="00B37760">
      <w:pPr>
        <w:jc w:val="both"/>
      </w:pPr>
      <w:r w:rsidRPr="00B24B42">
        <w:rPr>
          <w:color w:val="000000"/>
        </w:rPr>
        <w:t>-kal. 29.1.18.</w:t>
      </w: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23F" w:rsidR="00C0723F">
      <w:r>
        <w:separator/>
      </w:r>
    </w:p>
  </w:endnote>
  <w:endnote w:id="0" w:type="continuationSeparator">
    <w:p w:rsidRDefault="00C0723F" w:rsidR="00C07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23F" w:rsidR="00C0723F">
      <w:r>
        <w:separator/>
      </w:r>
    </w:p>
  </w:footnote>
  <w:footnote w:id="0" w:type="continuationSeparator">
    <w:p w:rsidRDefault="00C0723F" w:rsidR="00C07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B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47CF1" w:rsidR="00147CF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147CF1">
      <w:t>7 St-1293/17-4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147CF1">
      <w:t>1293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0B14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4F4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47CF1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5C2F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E6E9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1432"/>
    <w:rsid w:val="0026217E"/>
    <w:rsid w:val="00262A35"/>
    <w:rsid w:val="00262F86"/>
    <w:rsid w:val="00270013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582"/>
    <w:rsid w:val="004024B4"/>
    <w:rsid w:val="00402913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0C06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1BC0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397"/>
    <w:rsid w:val="004F5AF1"/>
    <w:rsid w:val="004F6F91"/>
    <w:rsid w:val="005013B9"/>
    <w:rsid w:val="00503088"/>
    <w:rsid w:val="00504C4B"/>
    <w:rsid w:val="0050594E"/>
    <w:rsid w:val="00506C99"/>
    <w:rsid w:val="00510069"/>
    <w:rsid w:val="00510B11"/>
    <w:rsid w:val="00510D93"/>
    <w:rsid w:val="005131C9"/>
    <w:rsid w:val="0051629B"/>
    <w:rsid w:val="00516EB7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4B57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B73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47215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37EA"/>
    <w:rsid w:val="006757EF"/>
    <w:rsid w:val="00675C44"/>
    <w:rsid w:val="00676171"/>
    <w:rsid w:val="00676D81"/>
    <w:rsid w:val="006813D5"/>
    <w:rsid w:val="00681ED4"/>
    <w:rsid w:val="00682B75"/>
    <w:rsid w:val="006863C8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86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39B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4FD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CD5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673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D3D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B42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830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23F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FA0"/>
    <w:rsid w:val="00CE5174"/>
    <w:rsid w:val="00CF07C2"/>
    <w:rsid w:val="00CF202C"/>
    <w:rsid w:val="00CF20E9"/>
    <w:rsid w:val="00CF20F7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1F9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60E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B0D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3FF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A13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677D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3191"/>
    <w:rsid w:val="00E66DED"/>
    <w:rsid w:val="00E735D8"/>
    <w:rsid w:val="00E7792C"/>
    <w:rsid w:val="00E77991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7E1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18AA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7C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B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70B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0B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B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B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7C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B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70B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0B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B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B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St-1293/2017</izvorni_sadrzaj>
    <derivirana_varijabla naziv="DomainObject.Predmet.OznakaBroj_1">St-1293/2017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KREDAP  d.o.o.</izvorni_sadrzaj>
    <derivirana_varijabla naziv="DomainObject.Predmet.ProtustrankaFormated_1">  KREDAP  d.o.o.</derivirana_varijabla>
  </DomainObject.Predmet.ProtustrankaFormated>
  <DomainObject.Predmet.ProtustrankaFormatedOIB>
    <izvorni_sadrzaj>  KREDAP  d.o.o., OIB 19904453712</izvorni_sadrzaj>
    <derivirana_varijabla naziv="DomainObject.Predmet.ProtustrankaFormatedOIB_1">  KREDAP  d.o.o., OIB 19904453712</derivirana_varijabla>
  </DomainObject.Predmet.ProtustrankaFormatedOIB>
  <DomainObject.Predmet.ProtustrankaFormatedWithAdress>
    <izvorni_sadrzaj> KREDAP  d.o.o., Ločilnička 21, 10000 Zagreb</izvorni_sadrzaj>
    <derivirana_varijabla naziv="DomainObject.Predmet.ProtustrankaFormatedWithAdress_1"> KREDAP  d.o.o., Ločilnička 21, 10000 Zagreb</derivirana_varijabla>
  </DomainObject.Predmet.ProtustrankaFormatedWithAdress>
  <DomainObject.Predmet.ProtustrankaFormatedWithAdressOIB>
    <izvorni_sadrzaj> KREDAP  d.o.o., OIB 19904453712, Ločilnička 21, 10000 Zagreb</izvorni_sadrzaj>
    <derivirana_varijabla naziv="DomainObject.Predmet.ProtustrankaFormatedWithAdressOIB_1"> KREDAP  d.o.o., OIB 19904453712, Ločilnička 21, 10000 Zagreb</derivirana_varijabla>
  </DomainObject.Predmet.ProtustrankaFormatedWithAdressOIB>
  <DomainObject.Predmet.ProtustrankaWithAdress>
    <izvorni_sadrzaj>KREDAP  d.o.o. Ločilnička 21, 10000 Zagreb</izvorni_sadrzaj>
    <derivirana_varijabla naziv="DomainObject.Predmet.ProtustrankaWithAdress_1">KREDAP  d.o.o. Ločilnička 21, 10000 Zagreb</derivirana_varijabla>
  </DomainObject.Predmet.ProtustrankaWithAdress>
  <DomainObject.Predmet.ProtustrankaWithAdressOIB>
    <izvorni_sadrzaj>KREDAP  d.o.o., OIB 19904453712, Ločilnička 21, 10000 Zagreb</izvorni_sadrzaj>
    <derivirana_varijabla naziv="DomainObject.Predmet.ProtustrankaWithAdressOIB_1">KREDAP  d.o.o., OIB 19904453712, Ločilnička 21, 10000 Zagreb</derivirana_varijabla>
  </DomainObject.Predmet.ProtustrankaWithAdressOIB>
  <DomainObject.Predmet.ProtustrankaNazivFormated>
    <izvorni_sadrzaj>KREDAP  d.o.o.</izvorni_sadrzaj>
    <derivirana_varijabla naziv="DomainObject.Predmet.ProtustrankaNazivFormated_1">KREDAP  d.o.o.</derivirana_varijabla>
  </DomainObject.Predmet.ProtustrankaNazivFormated>
  <DomainObject.Predmet.ProtustrankaNazivFormatedOIB>
    <izvorni_sadrzaj>KREDAP  d.o.o., OIB 19904453712</izvorni_sadrzaj>
    <derivirana_varijabla naziv="DomainObject.Predmet.ProtustrankaNazivFormatedOIB_1">KREDAP  d.o.o., OIB 19904453712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KREDAP  d.o.o.</item>
    </izvorni_sadrzaj>
    <derivirana_varijabla naziv="DomainObject.Predmet.ProtuStrankaListFormated_1">
      <item>KREDAP  d.o.o.</item>
    </derivirana_varijabla>
  </DomainObject.Predmet.ProtuStrankaListFormated>
  <DomainObject.Predmet.ProtuStrankaListFormatedOIB>
    <izvorni_sadrzaj>
      <item>KREDAP  d.o.o., OIB 19904453712</item>
    </izvorni_sadrzaj>
    <derivirana_varijabla naziv="DomainObject.Predmet.ProtuStrankaListFormatedOIB_1">
      <item>KREDAP  d.o.o., OIB 19904453712</item>
    </derivirana_varijabla>
  </DomainObject.Predmet.ProtuStrankaListFormatedOIB>
  <DomainObject.Predmet.ProtuStrankaListFormatedWithAdress>
    <izvorni_sadrzaj>
      <item>KREDAP  d.o.o., Ločilnička 21, 10000 Zagreb</item>
    </izvorni_sadrzaj>
    <derivirana_varijabla naziv="DomainObject.Predmet.ProtuStrankaListFormatedWithAdress_1">
      <item>KREDAP  d.o.o., Ločilnička 21, 10000 Zagreb</item>
    </derivirana_varijabla>
  </DomainObject.Predmet.ProtuStrankaListFormatedWithAdress>
  <DomainObject.Predmet.ProtuStrankaListFormatedWithAdressOIB>
    <izvorni_sadrzaj>
      <item>KREDAP  d.o.o., OIB 19904453712, Ločilnička 21, 10000 Zagreb</item>
    </izvorni_sadrzaj>
    <derivirana_varijabla naziv="DomainObject.Predmet.ProtuStrankaListFormatedWithAdressOIB_1">
      <item>KREDAP  d.o.o., OIB 19904453712, Ločilnička 21, 10000 Zagreb</item>
    </derivirana_varijabla>
  </DomainObject.Predmet.ProtuStrankaListFormatedWithAdressOIB>
  <DomainObject.Predmet.ProtuStrankaListNazivFormated>
    <izvorni_sadrzaj>
      <item>KREDAP  d.o.o.</item>
    </izvorni_sadrzaj>
    <derivirana_varijabla naziv="DomainObject.Predmet.ProtuStrankaListNazivFormated_1">
      <item>KREDAP  d.o.o.</item>
    </derivirana_varijabla>
  </DomainObject.Predmet.ProtuStrankaListNazivFormated>
  <DomainObject.Predmet.ProtuStrankaListNazivFormatedOIB>
    <izvorni_sadrzaj>
      <item>KREDAP  d.o.o., OIB 19904453712</item>
    </izvorni_sadrzaj>
    <derivirana_varijabla naziv="DomainObject.Predmet.ProtuStrankaListNazivFormatedOIB_1">
      <item>KREDAP  d.o.o., OIB 19904453712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KREDAP  d.o.o.</izvorni_sadrzaj>
    <derivirana_varijabla naziv="DomainObject.Predmet.ProtustrankaIDrugi_1">KREDAP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KREDAP  d.o.o., OIB 19904453712, Ločilnička 21, 10000 Zagreb</izvorni_sadrzaj>
    <derivirana_varijabla naziv="DomainObject.Predmet.ProtustrankaIDrugiAdressOIB_1">KREDAP  d.o.o., OIB 19904453712, Ločilnička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KREDAP  d.o.o.</item>
      <item>FINA Regionalni centar Zagreb</item>
    </izvorni_sadrzaj>
    <derivirana_varijabla naziv="DomainObject.Predmet.SudioniciListNaziv_1">
      <item>KREDAP  d.o.o.</item>
      <item>FINA Regionalni centar Zagreb</item>
    </derivirana_varijabla>
  </DomainObject.Predmet.SudioniciListNaziv>
  <DomainObject.Predmet.SudioniciListAdressOIB>
    <izvorni_sadrzaj>
      <item>KREDAP  d.o.o., OIB 19904453712, Ločilnička 21,10000 Zagreb</item>
      <item>FINA Regionalni centar Zagreb, OIB 85821130368, Trg svibanjskih žrtava 1995. 1,10000 Zagreb</item>
    </izvorni_sadrzaj>
    <derivirana_varijabla naziv="DomainObject.Predmet.SudioniciListAdressOIB_1">
      <item>KREDAP  d.o.o., OIB 19904453712, Ločilnička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19904453712</item>
      <item>, OIB 85821130368</item>
    </izvorni_sadrzaj>
    <derivirana_varijabla naziv="DomainObject.Predmet.SudioniciListNazivOIB_1">
      <item>, OIB 19904453712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CC03F-C777-47F3-8FD0-C0E7FC0D0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788</properties:Words>
  <properties:Characters>4383</properties:Characters>
  <properties:Lines>135</properties:Lines>
  <properties:Paragraphs>38</properties:Paragraphs>
  <properties:TotalTime>502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2018-01-11T12:04:00Z</dcterms:modified>
  <cp:revision>406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