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c14a" w14:paraId="0d3c14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67EE">
        <w:rPr>
          <w:rStyle w:val="Naglaeno"/>
          <w:b w:val="false"/>
        </w:rPr>
        <w:t>1437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2E67EE">
        <w:t>Fresh &amp; Frozen – Fish &amp; Food</w:t>
      </w:r>
      <w:r w:rsidR="00980DC4">
        <w:t xml:space="preserve"> d.o.o. za usluge</w:t>
      </w:r>
      <w:r w:rsidR="00FD1F36">
        <w:t xml:space="preserve">, Zagreb, </w:t>
      </w:r>
      <w:r w:rsidR="002E67EE">
        <w:t>Novačka ulica 300</w:t>
      </w:r>
      <w:r w:rsidR="006152FF">
        <w:t xml:space="preserve">, MBS: </w:t>
      </w:r>
      <w:r w:rsidR="002E67EE">
        <w:t>081116966</w:t>
      </w:r>
      <w:r w:rsidR="006152FF">
        <w:t xml:space="preserve">, OIB: </w:t>
      </w:r>
      <w:r w:rsidR="002E67EE">
        <w:t>23802717658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80DC4">
        <w:t>11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E67EE">
        <w:t>Fresh &amp; Frozen – Fish &amp; Food d.o.o. za usluge, Zagreb, Novačka ulica 300, MBS: 081116966, OIB: 23802717658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2E67EE">
        <w:t>279.070,26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C86EDE">
        <w:t>Ante Perica</w:t>
      </w:r>
      <w:r w:rsidR="00FD1F36">
        <w:t xml:space="preserve">, Zagreb, </w:t>
      </w:r>
      <w:r w:rsidR="00C86EDE">
        <w:t>Novačka ulica 300</w:t>
      </w:r>
      <w:r w:rsidR="006244B4">
        <w:t xml:space="preserve">, OIB: </w:t>
      </w:r>
      <w:r w:rsidR="00A22C45">
        <w:t>14090667536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A22C45">
        <w:t>1437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11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88A" w:rsidR="00F5488A">
      <w:r>
        <w:separator/>
      </w:r>
    </w:p>
  </w:endnote>
  <w:endnote w:id="0" w:type="continuationSeparator">
    <w:p w:rsidRDefault="00F5488A" w:rsidR="00F54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88A" w:rsidR="00F5488A">
      <w:r>
        <w:separator/>
      </w:r>
    </w:p>
  </w:footnote>
  <w:footnote w:id="0" w:type="continuationSeparator">
    <w:p w:rsidRDefault="00F5488A" w:rsidR="00F54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0F62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E5AF0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5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E5AF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E5AF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AF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AF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5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E5AF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E5AF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AF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AF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St-1437/2018</izvorni_sadrzaj>
    <derivirana_varijabla naziv="DomainObject.Predmet.OznakaBroj_1">St-1437/2018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Fresh &amp; Frozen - Fish &amp; Food d.o.o.</izvorni_sadrzaj>
    <derivirana_varijabla naziv="DomainObject.Predmet.ProtustrankaFormated_1">  Fresh &amp; Frozen - Fish &amp; Food d.o.o.</derivirana_varijabla>
  </DomainObject.Predmet.ProtustrankaFormated>
  <DomainObject.Predmet.ProtustrankaFormatedOIB>
    <izvorni_sadrzaj>  Fresh &amp; Frozen - Fish &amp; Food d.o.o., OIB 23802717658</izvorni_sadrzaj>
    <derivirana_varijabla naziv="DomainObject.Predmet.ProtustrankaFormatedOIB_1">  Fresh &amp; Frozen - Fish &amp; Food d.o.o., OIB 23802717658</derivirana_varijabla>
  </DomainObject.Predmet.ProtustrankaFormatedOIB>
  <DomainObject.Predmet.ProtustrankaFormatedWithAdress>
    <izvorni_sadrzaj> Fresh &amp; Frozen - Fish &amp; Food d.o.o., Novačka ulica 300, 10000 Zagreb</izvorni_sadrzaj>
    <derivirana_varijabla naziv="DomainObject.Predmet.ProtustrankaFormatedWithAdress_1"> Fresh &amp; Frozen - Fish &amp; Food d.o.o., Novačka ulica 300, 10000 Zagreb</derivirana_varijabla>
  </DomainObject.Predmet.ProtustrankaFormatedWithAdress>
  <DomainObject.Predmet.ProtustrankaFormatedWithAdressOIB>
    <izvorni_sadrzaj> Fresh &amp; Frozen - Fish &amp; Food d.o.o., OIB 23802717658, Novačka ulica 300, 10000 Zagreb</izvorni_sadrzaj>
    <derivirana_varijabla naziv="DomainObject.Predmet.ProtustrankaFormatedWithAdressOIB_1"> Fresh &amp; Frozen - Fish &amp; Food d.o.o., OIB 23802717658, Novačka ulica 300, 10000 Zagreb</derivirana_varijabla>
  </DomainObject.Predmet.ProtustrankaFormatedWithAdressOIB>
  <DomainObject.Predmet.ProtustrankaWithAdress>
    <izvorni_sadrzaj>Fresh &amp; Frozen - Fish &amp; Food d.o.o. Novačka ulica 300, 10000 Zagreb</izvorni_sadrzaj>
    <derivirana_varijabla naziv="DomainObject.Predmet.ProtustrankaWithAdress_1">Fresh &amp; Frozen - Fish &amp; Food d.o.o. Novačka ulica 300, 10000 Zagreb</derivirana_varijabla>
  </DomainObject.Predmet.ProtustrankaWithAdress>
  <DomainObject.Predmet.ProtustrankaWithAdressOIB>
    <izvorni_sadrzaj>Fresh &amp; Frozen - Fish &amp; Food d.o.o., OIB 23802717658, Novačka ulica 300, 10000 Zagreb</izvorni_sadrzaj>
    <derivirana_varijabla naziv="DomainObject.Predmet.ProtustrankaWithAdressOIB_1">Fresh &amp; Frozen - Fish &amp; Food d.o.o., OIB 23802717658, Novačka ulica 300, 10000 Zagreb</derivirana_varijabla>
  </DomainObject.Predmet.ProtustrankaWithAdressOIB>
  <DomainObject.Predmet.ProtustrankaNazivFormated>
    <izvorni_sadrzaj>Fresh &amp; Frozen - Fish &amp; Food d.o.o.</izvorni_sadrzaj>
    <derivirana_varijabla naziv="DomainObject.Predmet.ProtustrankaNazivFormated_1">Fresh &amp; Frozen - Fish &amp; Food d.o.o.</derivirana_varijabla>
  </DomainObject.Predmet.ProtustrankaNazivFormated>
  <DomainObject.Predmet.ProtustrankaNazivFormatedOIB>
    <izvorni_sadrzaj>Fresh &amp; Frozen - Fish &amp; Food d.o.o., OIB 23802717658</izvorni_sadrzaj>
    <derivirana_varijabla naziv="DomainObject.Predmet.ProtustrankaNazivFormatedOIB_1">Fresh &amp; Frozen - Fish &amp; Food d.o.o., OIB 23802717658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Fresh &amp; Frozen - Fish &amp; Food d.o.o.</item>
    </izvorni_sadrzaj>
    <derivirana_varijabla naziv="DomainObject.Predmet.ProtuStrankaListFormated_1">
      <item>Fresh &amp; Frozen - Fish &amp; Food d.o.o.</item>
    </derivirana_varijabla>
  </DomainObject.Predmet.ProtuStrankaListFormated>
  <DomainObject.Predmet.ProtuStrankaListFormatedOIB>
    <izvorni_sadrzaj>
      <item>Fresh &amp; Frozen - Fish &amp; Food d.o.o., OIB 23802717658</item>
    </izvorni_sadrzaj>
    <derivirana_varijabla naziv="DomainObject.Predmet.ProtuStrankaListFormatedOIB_1">
      <item>Fresh &amp; Frozen - Fish &amp; Food d.o.o., OIB 23802717658</item>
    </derivirana_varijabla>
  </DomainObject.Predmet.ProtuStrankaListFormatedOIB>
  <DomainObject.Predmet.ProtuStrankaListFormatedWithAdress>
    <izvorni_sadrzaj>
      <item>Fresh &amp; Frozen - Fish &amp; Food d.o.o., Novačka ulica 300, 10000 Zagreb</item>
    </izvorni_sadrzaj>
    <derivirana_varijabla naziv="DomainObject.Predmet.ProtuStrankaListFormatedWithAdress_1">
      <item>Fresh &amp; Frozen - Fish &amp; Food d.o.o., Novačka ulica 300, 10000 Zagreb</item>
    </derivirana_varijabla>
  </DomainObject.Predmet.ProtuStrankaListFormatedWithAdress>
  <DomainObject.Predmet.ProtuStrankaListFormatedWithAdressOIB>
    <izvorni_sadrzaj>
      <item>Fresh &amp; Frozen - Fish &amp; Food d.o.o., OIB 23802717658, Novačka ulica 300, 10000 Zagreb</item>
    </izvorni_sadrzaj>
    <derivirana_varijabla naziv="DomainObject.Predmet.ProtuStrankaListFormatedWithAdressOIB_1">
      <item>Fresh &amp; Frozen - Fish &amp; Food d.o.o., OIB 23802717658, Novačka ulica 300, 10000 Zagreb</item>
    </derivirana_varijabla>
  </DomainObject.Predmet.ProtuStrankaListFormatedWithAdressOIB>
  <DomainObject.Predmet.ProtuStrankaListNazivFormated>
    <izvorni_sadrzaj>
      <item>Fresh &amp; Frozen - Fish &amp; Food d.o.o.</item>
    </izvorni_sadrzaj>
    <derivirana_varijabla naziv="DomainObject.Predmet.ProtuStrankaListNazivFormated_1">
      <item>Fresh &amp; Frozen - Fish &amp; Food d.o.o.</item>
    </derivirana_varijabla>
  </DomainObject.Predmet.ProtuStrankaListNazivFormated>
  <DomainObject.Predmet.ProtuStrankaListNazivFormatedOIB>
    <izvorni_sadrzaj>
      <item>Fresh &amp; Frozen - Fish &amp; Food d.o.o., OIB 23802717658</item>
    </izvorni_sadrzaj>
    <derivirana_varijabla naziv="DomainObject.Predmet.ProtuStrankaListNazivFormatedOIB_1">
      <item>Fresh &amp; Frozen - Fish &amp; Food d.o.o., OIB 23802717658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Fresh &amp; Frozen - Fish &amp; Food d.o.o.</izvorni_sadrzaj>
    <derivirana_varijabla naziv="DomainObject.Predmet.ProtustrankaIDrugi_1">Fresh &amp; Frozen - Fish &amp; Food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Fresh &amp; Frozen - Fish &amp; Food d.o.o., OIB 23802717658, Novačka ulica 300, 10000 Zagreb</izvorni_sadrzaj>
    <derivirana_varijabla naziv="DomainObject.Predmet.ProtustrankaIDrugiAdressOIB_1">Fresh &amp; Frozen - Fish &amp; Food d.o.o., OIB 23802717658, Novačka ulica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Fresh &amp; Frozen - Fish &amp; Food d.o.o.</item>
      <item>FINA Regionalni centar Zagreb</item>
    </izvorni_sadrzaj>
    <derivirana_varijabla naziv="DomainObject.Predmet.SudioniciListNaziv_1">
      <item>Fresh &amp; Frozen - Fish &amp; Food d.o.o.</item>
      <item>FINA Regionalni centar Zagreb</item>
    </derivirana_varijabla>
  </DomainObject.Predmet.SudioniciListNaziv>
  <DomainObject.Predmet.SudioniciListAdressOIB>
    <izvorni_sadrzaj>
      <item>Fresh &amp; Frozen - Fish &amp; Food d.o.o., OIB 23802717658, Novačka ulica 300,10000 Zagreb</item>
      <item>FINA Regionalni centar Zagreb, OIB 85821130368, Trg svibanjskih žrtava 1995. 1,10000 Zagreb</item>
    </izvorni_sadrzaj>
    <derivirana_varijabla naziv="DomainObject.Predmet.SudioniciListAdressOIB_1">
      <item>Fresh &amp; Frozen - Fish &amp; Food d.o.o., OIB 23802717658, Novačka ulica 300,10000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23802717658</item>
      <item>, OIB 85821130368</item>
    </izvorni_sadrzaj>
    <derivirana_varijabla naziv="DomainObject.Predmet.SudioniciListNazivOIB_1">
      <item>, OIB 23802717658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00E9B-8218-42A8-818F-B7EADD46FF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2122</properties:Characters>
  <properties:Lines>50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2019-01-11T08:19:00Z</dcterms:created>
  <dc:creator>Korisnik</dc:creator>
  <cp:lastModifiedBy>Maja Videnović</cp:lastModifiedBy>
  <cp:lastPrinted>2019-01-11T07:56:00Z</cp:lastPrinted>
  <dcterms:modified xmlns:xsi="http://www.w3.org/2001/XMLSchema-instance" xsi:type="dcterms:W3CDTF">2019-01-11T08:30:00Z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- 1437-18-ZG.docx)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